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EBE110" w14:textId="3DE15FE3" w:rsidR="00FC66CD" w:rsidRPr="002F1FE4" w:rsidRDefault="008D7690" w:rsidP="008555C0">
      <w:pPr>
        <w:pStyle w:val="ProductFamily"/>
        <w:tabs>
          <w:tab w:val="center" w:pos="4650"/>
        </w:tabs>
        <w:rPr>
          <w:rStyle w:val="Bold"/>
          <w:rFonts w:eastAsia="Times"/>
          <w:sz w:val="20"/>
          <w:szCs w:val="20"/>
        </w:rPr>
      </w:pPr>
      <w:r w:rsidRPr="002F1FE4">
        <w:rPr>
          <w:rStyle w:val="Bold"/>
        </w:rPr>
        <w:t>ISO 20022</w:t>
      </w:r>
      <w:r w:rsidR="00CE1476">
        <w:rPr>
          <w:rStyle w:val="Bold"/>
        </w:rPr>
        <w:tab/>
      </w:r>
    </w:p>
    <w:p w14:paraId="1625D159" w14:textId="3AE9CD3E" w:rsidR="00FC66CD" w:rsidRDefault="002F1FE4" w:rsidP="005A6353">
      <w:pPr>
        <w:pStyle w:val="ProductName"/>
      </w:pPr>
      <w:r>
        <w:t>Exceptions and Investigations Modernisation</w:t>
      </w:r>
      <w:r w:rsidR="004814FE">
        <w:t xml:space="preserve"> - Maint</w:t>
      </w:r>
      <w:r w:rsidR="0051254D">
        <w:t>enance 2025 - 2026</w:t>
      </w:r>
    </w:p>
    <w:p w14:paraId="43DD0615" w14:textId="77777777" w:rsidR="00FC66CD" w:rsidRDefault="00FC66CD" w:rsidP="005A6353">
      <w:pPr>
        <w:pStyle w:val="Titlepagetext"/>
      </w:pPr>
    </w:p>
    <w:p w14:paraId="113F3E84" w14:textId="77777777" w:rsidR="00FC66CD" w:rsidRPr="00657A1D" w:rsidRDefault="000877E0" w:rsidP="005A6353">
      <w:pPr>
        <w:pStyle w:val="DocumentTitle"/>
      </w:pPr>
      <w:r>
        <w:t>Message Definition Report Part 1</w:t>
      </w:r>
    </w:p>
    <w:p w14:paraId="424E18E2" w14:textId="7AC8B74A" w:rsidR="00FC66CD" w:rsidRPr="00657A1D" w:rsidRDefault="000A0D29" w:rsidP="005A6353">
      <w:pPr>
        <w:pStyle w:val="DocumentSubtitle"/>
      </w:pPr>
      <w:bookmarkStart w:id="0" w:name="_Hlk212205766"/>
      <w:r>
        <w:t>Approved</w:t>
      </w:r>
      <w:r w:rsidR="005E55BE" w:rsidRPr="005E55BE">
        <w:t xml:space="preserve"> by the Payments SEG</w:t>
      </w:r>
      <w:bookmarkEnd w:id="0"/>
      <w:r w:rsidR="008363AA">
        <w:t xml:space="preserve"> on 12th January 2026</w:t>
      </w:r>
    </w:p>
    <w:p w14:paraId="491D6227" w14:textId="0CF499D7" w:rsidR="00FC66CD" w:rsidRPr="00646E29" w:rsidRDefault="00732142" w:rsidP="005A6353">
      <w:pPr>
        <w:pStyle w:val="Titlepagetext"/>
      </w:pPr>
      <w:r w:rsidRPr="00732142">
        <w:t>This document provides information about the use of the</w:t>
      </w:r>
      <w:r w:rsidR="00BF0BA7">
        <w:t xml:space="preserve"> </w:t>
      </w:r>
      <w:r w:rsidRPr="00732142">
        <w:t>messages for</w:t>
      </w:r>
      <w:r w:rsidR="005E55BE">
        <w:t xml:space="preserve"> </w:t>
      </w:r>
      <w:r w:rsidR="001650AB">
        <w:t>Exception</w:t>
      </w:r>
      <w:r w:rsidR="005E55BE">
        <w:t>s</w:t>
      </w:r>
      <w:r w:rsidR="001650AB">
        <w:t xml:space="preserve"> and</w:t>
      </w:r>
      <w:r w:rsidRPr="00732142">
        <w:t xml:space="preserve"> </w:t>
      </w:r>
      <w:r w:rsidR="00E91D29" w:rsidRPr="00E91D29">
        <w:t>Investigation</w:t>
      </w:r>
      <w:r w:rsidR="001650AB">
        <w:t>s</w:t>
      </w:r>
      <w:r w:rsidR="00E91D29" w:rsidRPr="00E91D29">
        <w:t xml:space="preserve"> Request</w:t>
      </w:r>
      <w:r w:rsidR="00265B00">
        <w:t xml:space="preserve"> and</w:t>
      </w:r>
      <w:r w:rsidR="00E91D29" w:rsidRPr="00E91D29">
        <w:t xml:space="preserve"> Response</w:t>
      </w:r>
      <w:r w:rsidR="00E91D29">
        <w:t xml:space="preserve"> </w:t>
      </w:r>
      <w:r w:rsidRPr="00732142">
        <w:t>and includes, for example, business transactions and examples.</w:t>
      </w:r>
    </w:p>
    <w:p w14:paraId="074B5A06" w14:textId="6169C11D" w:rsidR="00FC66CD" w:rsidRDefault="004814FE" w:rsidP="005A6353">
      <w:pPr>
        <w:pStyle w:val="Releasedate"/>
      </w:pPr>
      <w:r>
        <w:t xml:space="preserve"> </w:t>
      </w:r>
      <w:r w:rsidR="001628CE">
        <w:t>March</w:t>
      </w:r>
      <w:r>
        <w:t xml:space="preserve"> 202</w:t>
      </w:r>
      <w:r w:rsidR="00275190">
        <w:t>6</w:t>
      </w:r>
    </w:p>
    <w:p w14:paraId="70C94236" w14:textId="77777777" w:rsidR="00C45139" w:rsidRDefault="00C45139" w:rsidP="005A6353">
      <w:pPr>
        <w:pStyle w:val="Releasedate"/>
      </w:pPr>
    </w:p>
    <w:p w14:paraId="73FE0DFF" w14:textId="77777777" w:rsidR="00903BF6" w:rsidRDefault="00903BF6" w:rsidP="005A6353">
      <w:pPr>
        <w:pStyle w:val="Releasedate"/>
      </w:pPr>
    </w:p>
    <w:p w14:paraId="746BDD8E" w14:textId="77777777" w:rsidR="00FC66CD" w:rsidRDefault="00FC66CD" w:rsidP="005A6353">
      <w:pPr>
        <w:rPr>
          <w:snapToGrid w:val="0"/>
        </w:rPr>
        <w:sectPr w:rsidR="00FC66CD" w:rsidSect="006E0076">
          <w:headerReference w:type="even" r:id="rId12"/>
          <w:headerReference w:type="default" r:id="rId13"/>
          <w:footerReference w:type="even" r:id="rId14"/>
          <w:footerReference w:type="default" r:id="rId15"/>
          <w:headerReference w:type="first" r:id="rId16"/>
          <w:footerReference w:type="first" r:id="rId17"/>
          <w:type w:val="oddPage"/>
          <w:pgSz w:w="11909" w:h="15840" w:code="9"/>
          <w:pgMar w:top="1021" w:right="1304" w:bottom="1701" w:left="1304" w:header="567" w:footer="567" w:gutter="0"/>
          <w:cols w:space="720"/>
          <w:titlePg/>
        </w:sectPr>
      </w:pPr>
    </w:p>
    <w:p w14:paraId="691F7C68" w14:textId="77777777" w:rsidR="00FC66CD" w:rsidRDefault="00FC66CD" w:rsidP="00FC2CEC">
      <w:pPr>
        <w:pStyle w:val="IntroHeading"/>
      </w:pPr>
      <w:bookmarkStart w:id="1" w:name="_Toc314668488"/>
      <w:bookmarkStart w:id="2" w:name="_Toc315438490"/>
      <w:bookmarkStart w:id="3" w:name="_Toc224330088"/>
      <w:r>
        <w:lastRenderedPageBreak/>
        <w:t>Table of Contents</w:t>
      </w:r>
      <w:bookmarkEnd w:id="1"/>
      <w:bookmarkEnd w:id="2"/>
      <w:bookmarkEnd w:id="3"/>
    </w:p>
    <w:p w14:paraId="251D5134" w14:textId="5E92F34B" w:rsidR="001628CE" w:rsidRDefault="00F45CD3">
      <w:pPr>
        <w:pStyle w:val="TOC1"/>
        <w:rPr>
          <w:rFonts w:asciiTheme="minorHAnsi" w:eastAsiaTheme="minorEastAsia" w:hAnsiTheme="minorHAnsi" w:cstheme="minorBidi"/>
          <w:b w:val="0"/>
          <w:kern w:val="2"/>
          <w:sz w:val="24"/>
          <w:szCs w:val="24"/>
          <w:lang w:eastAsia="en-GB"/>
          <w14:ligatures w14:val="standardContextual"/>
        </w:rPr>
      </w:pPr>
      <w:r>
        <w:rPr>
          <w:b w:val="0"/>
        </w:rPr>
        <w:fldChar w:fldCharType="begin"/>
      </w:r>
      <w:r>
        <w:rPr>
          <w:b w:val="0"/>
        </w:rPr>
        <w:instrText xml:space="preserve"> TOC \o "1-2" \h \z \u </w:instrText>
      </w:r>
      <w:r>
        <w:rPr>
          <w:b w:val="0"/>
        </w:rPr>
        <w:fldChar w:fldCharType="separate"/>
      </w:r>
      <w:hyperlink w:anchor="_Toc224330088" w:history="1">
        <w:r w:rsidR="001628CE" w:rsidRPr="00EA43C9">
          <w:rPr>
            <w:rStyle w:val="Hyperlink"/>
          </w:rPr>
          <w:t>Table of Contents</w:t>
        </w:r>
        <w:r w:rsidR="001628CE">
          <w:rPr>
            <w:webHidden/>
          </w:rPr>
          <w:tab/>
        </w:r>
        <w:r w:rsidR="001628CE">
          <w:rPr>
            <w:webHidden/>
          </w:rPr>
          <w:fldChar w:fldCharType="begin"/>
        </w:r>
        <w:r w:rsidR="001628CE">
          <w:rPr>
            <w:webHidden/>
          </w:rPr>
          <w:instrText xml:space="preserve"> PAGEREF _Toc224330088 \h </w:instrText>
        </w:r>
        <w:r w:rsidR="001628CE">
          <w:rPr>
            <w:webHidden/>
          </w:rPr>
        </w:r>
        <w:r w:rsidR="001628CE">
          <w:rPr>
            <w:webHidden/>
          </w:rPr>
          <w:fldChar w:fldCharType="separate"/>
        </w:r>
        <w:r w:rsidR="001628CE">
          <w:rPr>
            <w:webHidden/>
          </w:rPr>
          <w:t>2</w:t>
        </w:r>
        <w:r w:rsidR="001628CE">
          <w:rPr>
            <w:webHidden/>
          </w:rPr>
          <w:fldChar w:fldCharType="end"/>
        </w:r>
      </w:hyperlink>
    </w:p>
    <w:p w14:paraId="70C0ED9D" w14:textId="1435AA52" w:rsidR="001628CE" w:rsidRDefault="001628CE">
      <w:pPr>
        <w:pStyle w:val="TOC1"/>
        <w:rPr>
          <w:rFonts w:asciiTheme="minorHAnsi" w:eastAsiaTheme="minorEastAsia" w:hAnsiTheme="minorHAnsi" w:cstheme="minorBidi"/>
          <w:b w:val="0"/>
          <w:kern w:val="2"/>
          <w:sz w:val="24"/>
          <w:szCs w:val="24"/>
          <w:lang w:eastAsia="en-GB"/>
          <w14:ligatures w14:val="standardContextual"/>
        </w:rPr>
      </w:pPr>
      <w:hyperlink w:anchor="_Toc224330089" w:history="1">
        <w:r w:rsidRPr="00EA43C9">
          <w:rPr>
            <w:rStyle w:val="Hyperlink"/>
          </w:rPr>
          <w:t>1</w:t>
        </w:r>
        <w:r>
          <w:rPr>
            <w:rFonts w:asciiTheme="minorHAnsi" w:eastAsiaTheme="minorEastAsia" w:hAnsiTheme="minorHAnsi" w:cstheme="minorBidi"/>
            <w:b w:val="0"/>
            <w:kern w:val="2"/>
            <w:sz w:val="24"/>
            <w:szCs w:val="24"/>
            <w:lang w:eastAsia="en-GB"/>
            <w14:ligatures w14:val="standardContextual"/>
          </w:rPr>
          <w:tab/>
        </w:r>
        <w:r w:rsidRPr="00EA43C9">
          <w:rPr>
            <w:rStyle w:val="Hyperlink"/>
          </w:rPr>
          <w:t>Introduction</w:t>
        </w:r>
        <w:r>
          <w:rPr>
            <w:webHidden/>
          </w:rPr>
          <w:tab/>
        </w:r>
        <w:r>
          <w:rPr>
            <w:webHidden/>
          </w:rPr>
          <w:fldChar w:fldCharType="begin"/>
        </w:r>
        <w:r>
          <w:rPr>
            <w:webHidden/>
          </w:rPr>
          <w:instrText xml:space="preserve"> PAGEREF _Toc224330089 \h </w:instrText>
        </w:r>
        <w:r>
          <w:rPr>
            <w:webHidden/>
          </w:rPr>
        </w:r>
        <w:r>
          <w:rPr>
            <w:webHidden/>
          </w:rPr>
          <w:fldChar w:fldCharType="separate"/>
        </w:r>
        <w:r>
          <w:rPr>
            <w:webHidden/>
          </w:rPr>
          <w:t>4</w:t>
        </w:r>
        <w:r>
          <w:rPr>
            <w:webHidden/>
          </w:rPr>
          <w:fldChar w:fldCharType="end"/>
        </w:r>
      </w:hyperlink>
    </w:p>
    <w:p w14:paraId="346882F1" w14:textId="7AFBA9C5"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090" w:history="1">
        <w:r w:rsidRPr="00EA43C9">
          <w:rPr>
            <w:rStyle w:val="Hyperlink"/>
          </w:rPr>
          <w:t>1.1</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Terms and Definitions</w:t>
        </w:r>
        <w:r>
          <w:rPr>
            <w:webHidden/>
          </w:rPr>
          <w:tab/>
        </w:r>
        <w:r>
          <w:rPr>
            <w:webHidden/>
          </w:rPr>
          <w:fldChar w:fldCharType="begin"/>
        </w:r>
        <w:r>
          <w:rPr>
            <w:webHidden/>
          </w:rPr>
          <w:instrText xml:space="preserve"> PAGEREF _Toc224330090 \h </w:instrText>
        </w:r>
        <w:r>
          <w:rPr>
            <w:webHidden/>
          </w:rPr>
        </w:r>
        <w:r>
          <w:rPr>
            <w:webHidden/>
          </w:rPr>
          <w:fldChar w:fldCharType="separate"/>
        </w:r>
        <w:r>
          <w:rPr>
            <w:webHidden/>
          </w:rPr>
          <w:t>4</w:t>
        </w:r>
        <w:r>
          <w:rPr>
            <w:webHidden/>
          </w:rPr>
          <w:fldChar w:fldCharType="end"/>
        </w:r>
      </w:hyperlink>
    </w:p>
    <w:p w14:paraId="28742866" w14:textId="39A6711C"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091" w:history="1">
        <w:r w:rsidRPr="00EA43C9">
          <w:rPr>
            <w:rStyle w:val="Hyperlink"/>
          </w:rPr>
          <w:t>1.2</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Abbreviations and Acronyms</w:t>
        </w:r>
        <w:r>
          <w:rPr>
            <w:webHidden/>
          </w:rPr>
          <w:tab/>
        </w:r>
        <w:r>
          <w:rPr>
            <w:webHidden/>
          </w:rPr>
          <w:fldChar w:fldCharType="begin"/>
        </w:r>
        <w:r>
          <w:rPr>
            <w:webHidden/>
          </w:rPr>
          <w:instrText xml:space="preserve"> PAGEREF _Toc224330091 \h </w:instrText>
        </w:r>
        <w:r>
          <w:rPr>
            <w:webHidden/>
          </w:rPr>
        </w:r>
        <w:r>
          <w:rPr>
            <w:webHidden/>
          </w:rPr>
          <w:fldChar w:fldCharType="separate"/>
        </w:r>
        <w:r>
          <w:rPr>
            <w:webHidden/>
          </w:rPr>
          <w:t>4</w:t>
        </w:r>
        <w:r>
          <w:rPr>
            <w:webHidden/>
          </w:rPr>
          <w:fldChar w:fldCharType="end"/>
        </w:r>
      </w:hyperlink>
    </w:p>
    <w:p w14:paraId="0B3EAA86" w14:textId="6BC37E07"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092" w:history="1">
        <w:r w:rsidRPr="00EA43C9">
          <w:rPr>
            <w:rStyle w:val="Hyperlink"/>
          </w:rPr>
          <w:t>1.3</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Document Scope and Objectives</w:t>
        </w:r>
        <w:r>
          <w:rPr>
            <w:webHidden/>
          </w:rPr>
          <w:tab/>
        </w:r>
        <w:r>
          <w:rPr>
            <w:webHidden/>
          </w:rPr>
          <w:fldChar w:fldCharType="begin"/>
        </w:r>
        <w:r>
          <w:rPr>
            <w:webHidden/>
          </w:rPr>
          <w:instrText xml:space="preserve"> PAGEREF _Toc224330092 \h </w:instrText>
        </w:r>
        <w:r>
          <w:rPr>
            <w:webHidden/>
          </w:rPr>
        </w:r>
        <w:r>
          <w:rPr>
            <w:webHidden/>
          </w:rPr>
          <w:fldChar w:fldCharType="separate"/>
        </w:r>
        <w:r>
          <w:rPr>
            <w:webHidden/>
          </w:rPr>
          <w:t>5</w:t>
        </w:r>
        <w:r>
          <w:rPr>
            <w:webHidden/>
          </w:rPr>
          <w:fldChar w:fldCharType="end"/>
        </w:r>
      </w:hyperlink>
    </w:p>
    <w:p w14:paraId="7E208582" w14:textId="74E0B9F7"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093" w:history="1">
        <w:r w:rsidRPr="00EA43C9">
          <w:rPr>
            <w:rStyle w:val="Hyperlink"/>
          </w:rPr>
          <w:t>1.4</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References</w:t>
        </w:r>
        <w:r>
          <w:rPr>
            <w:webHidden/>
          </w:rPr>
          <w:tab/>
        </w:r>
        <w:r>
          <w:rPr>
            <w:webHidden/>
          </w:rPr>
          <w:fldChar w:fldCharType="begin"/>
        </w:r>
        <w:r>
          <w:rPr>
            <w:webHidden/>
          </w:rPr>
          <w:instrText xml:space="preserve"> PAGEREF _Toc224330093 \h </w:instrText>
        </w:r>
        <w:r>
          <w:rPr>
            <w:webHidden/>
          </w:rPr>
        </w:r>
        <w:r>
          <w:rPr>
            <w:webHidden/>
          </w:rPr>
          <w:fldChar w:fldCharType="separate"/>
        </w:r>
        <w:r>
          <w:rPr>
            <w:webHidden/>
          </w:rPr>
          <w:t>5</w:t>
        </w:r>
        <w:r>
          <w:rPr>
            <w:webHidden/>
          </w:rPr>
          <w:fldChar w:fldCharType="end"/>
        </w:r>
      </w:hyperlink>
    </w:p>
    <w:p w14:paraId="40AEBA39" w14:textId="1AE2B106" w:rsidR="001628CE" w:rsidRDefault="001628CE">
      <w:pPr>
        <w:pStyle w:val="TOC1"/>
        <w:rPr>
          <w:rFonts w:asciiTheme="minorHAnsi" w:eastAsiaTheme="minorEastAsia" w:hAnsiTheme="minorHAnsi" w:cstheme="minorBidi"/>
          <w:b w:val="0"/>
          <w:kern w:val="2"/>
          <w:sz w:val="24"/>
          <w:szCs w:val="24"/>
          <w:lang w:eastAsia="en-GB"/>
          <w14:ligatures w14:val="standardContextual"/>
        </w:rPr>
      </w:pPr>
      <w:hyperlink w:anchor="_Toc224330094" w:history="1">
        <w:r w:rsidRPr="00EA43C9">
          <w:rPr>
            <w:rStyle w:val="Hyperlink"/>
          </w:rPr>
          <w:t>2</w:t>
        </w:r>
        <w:r>
          <w:rPr>
            <w:rFonts w:asciiTheme="minorHAnsi" w:eastAsiaTheme="minorEastAsia" w:hAnsiTheme="minorHAnsi" w:cstheme="minorBidi"/>
            <w:b w:val="0"/>
            <w:kern w:val="2"/>
            <w:sz w:val="24"/>
            <w:szCs w:val="24"/>
            <w:lang w:eastAsia="en-GB"/>
            <w14:ligatures w14:val="standardContextual"/>
          </w:rPr>
          <w:tab/>
        </w:r>
        <w:r w:rsidRPr="00EA43C9">
          <w:rPr>
            <w:rStyle w:val="Hyperlink"/>
          </w:rPr>
          <w:t>Scope and Functionality</w:t>
        </w:r>
        <w:r>
          <w:rPr>
            <w:webHidden/>
          </w:rPr>
          <w:tab/>
        </w:r>
        <w:r>
          <w:rPr>
            <w:webHidden/>
          </w:rPr>
          <w:fldChar w:fldCharType="begin"/>
        </w:r>
        <w:r>
          <w:rPr>
            <w:webHidden/>
          </w:rPr>
          <w:instrText xml:space="preserve"> PAGEREF _Toc224330094 \h </w:instrText>
        </w:r>
        <w:r>
          <w:rPr>
            <w:webHidden/>
          </w:rPr>
        </w:r>
        <w:r>
          <w:rPr>
            <w:webHidden/>
          </w:rPr>
          <w:fldChar w:fldCharType="separate"/>
        </w:r>
        <w:r>
          <w:rPr>
            <w:webHidden/>
          </w:rPr>
          <w:t>5</w:t>
        </w:r>
        <w:r>
          <w:rPr>
            <w:webHidden/>
          </w:rPr>
          <w:fldChar w:fldCharType="end"/>
        </w:r>
      </w:hyperlink>
    </w:p>
    <w:p w14:paraId="0A2AE910" w14:textId="7B1A90D7"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095" w:history="1">
        <w:r w:rsidRPr="00EA43C9">
          <w:rPr>
            <w:rStyle w:val="Hyperlink"/>
          </w:rPr>
          <w:t>2.1</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Background</w:t>
        </w:r>
        <w:r>
          <w:rPr>
            <w:webHidden/>
          </w:rPr>
          <w:tab/>
        </w:r>
        <w:r>
          <w:rPr>
            <w:webHidden/>
          </w:rPr>
          <w:fldChar w:fldCharType="begin"/>
        </w:r>
        <w:r>
          <w:rPr>
            <w:webHidden/>
          </w:rPr>
          <w:instrText xml:space="preserve"> PAGEREF _Toc224330095 \h </w:instrText>
        </w:r>
        <w:r>
          <w:rPr>
            <w:webHidden/>
          </w:rPr>
        </w:r>
        <w:r>
          <w:rPr>
            <w:webHidden/>
          </w:rPr>
          <w:fldChar w:fldCharType="separate"/>
        </w:r>
        <w:r>
          <w:rPr>
            <w:webHidden/>
          </w:rPr>
          <w:t>5</w:t>
        </w:r>
        <w:r>
          <w:rPr>
            <w:webHidden/>
          </w:rPr>
          <w:fldChar w:fldCharType="end"/>
        </w:r>
      </w:hyperlink>
    </w:p>
    <w:p w14:paraId="2B3BC1D0" w14:textId="61B3F677"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096" w:history="1">
        <w:r w:rsidRPr="00EA43C9">
          <w:rPr>
            <w:rStyle w:val="Hyperlink"/>
          </w:rPr>
          <w:t>2.2</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Scope</w:t>
        </w:r>
        <w:r>
          <w:rPr>
            <w:webHidden/>
          </w:rPr>
          <w:tab/>
        </w:r>
        <w:r>
          <w:rPr>
            <w:webHidden/>
          </w:rPr>
          <w:fldChar w:fldCharType="begin"/>
        </w:r>
        <w:r>
          <w:rPr>
            <w:webHidden/>
          </w:rPr>
          <w:instrText xml:space="preserve"> PAGEREF _Toc224330096 \h </w:instrText>
        </w:r>
        <w:r>
          <w:rPr>
            <w:webHidden/>
          </w:rPr>
        </w:r>
        <w:r>
          <w:rPr>
            <w:webHidden/>
          </w:rPr>
          <w:fldChar w:fldCharType="separate"/>
        </w:r>
        <w:r>
          <w:rPr>
            <w:webHidden/>
          </w:rPr>
          <w:t>6</w:t>
        </w:r>
        <w:r>
          <w:rPr>
            <w:webHidden/>
          </w:rPr>
          <w:fldChar w:fldCharType="end"/>
        </w:r>
      </w:hyperlink>
    </w:p>
    <w:p w14:paraId="2E87087A" w14:textId="246BEB6C"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097" w:history="1">
        <w:r w:rsidRPr="00EA43C9">
          <w:rPr>
            <w:rStyle w:val="Hyperlink"/>
          </w:rPr>
          <w:t>2.3</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Groups of MessageDefinitions and Functionality</w:t>
        </w:r>
        <w:r>
          <w:rPr>
            <w:webHidden/>
          </w:rPr>
          <w:tab/>
        </w:r>
        <w:r>
          <w:rPr>
            <w:webHidden/>
          </w:rPr>
          <w:fldChar w:fldCharType="begin"/>
        </w:r>
        <w:r>
          <w:rPr>
            <w:webHidden/>
          </w:rPr>
          <w:instrText xml:space="preserve"> PAGEREF _Toc224330097 \h </w:instrText>
        </w:r>
        <w:r>
          <w:rPr>
            <w:webHidden/>
          </w:rPr>
        </w:r>
        <w:r>
          <w:rPr>
            <w:webHidden/>
          </w:rPr>
          <w:fldChar w:fldCharType="separate"/>
        </w:r>
        <w:r>
          <w:rPr>
            <w:webHidden/>
          </w:rPr>
          <w:t>6</w:t>
        </w:r>
        <w:r>
          <w:rPr>
            <w:webHidden/>
          </w:rPr>
          <w:fldChar w:fldCharType="end"/>
        </w:r>
      </w:hyperlink>
    </w:p>
    <w:p w14:paraId="0D5D07D7" w14:textId="5C0D2B04" w:rsidR="001628CE" w:rsidRDefault="001628CE">
      <w:pPr>
        <w:pStyle w:val="TOC1"/>
        <w:rPr>
          <w:rFonts w:asciiTheme="minorHAnsi" w:eastAsiaTheme="minorEastAsia" w:hAnsiTheme="minorHAnsi" w:cstheme="minorBidi"/>
          <w:b w:val="0"/>
          <w:kern w:val="2"/>
          <w:sz w:val="24"/>
          <w:szCs w:val="24"/>
          <w:lang w:eastAsia="en-GB"/>
          <w14:ligatures w14:val="standardContextual"/>
        </w:rPr>
      </w:pPr>
      <w:hyperlink w:anchor="_Toc224330098" w:history="1">
        <w:r w:rsidRPr="00EA43C9">
          <w:rPr>
            <w:rStyle w:val="Hyperlink"/>
          </w:rPr>
          <w:t>3</w:t>
        </w:r>
        <w:r>
          <w:rPr>
            <w:rFonts w:asciiTheme="minorHAnsi" w:eastAsiaTheme="minorEastAsia" w:hAnsiTheme="minorHAnsi" w:cstheme="minorBidi"/>
            <w:b w:val="0"/>
            <w:kern w:val="2"/>
            <w:sz w:val="24"/>
            <w:szCs w:val="24"/>
            <w:lang w:eastAsia="en-GB"/>
            <w14:ligatures w14:val="standardContextual"/>
          </w:rPr>
          <w:tab/>
        </w:r>
        <w:r w:rsidRPr="00EA43C9">
          <w:rPr>
            <w:rStyle w:val="Hyperlink"/>
          </w:rPr>
          <w:t>BusinessRoles and Participants</w:t>
        </w:r>
        <w:r>
          <w:rPr>
            <w:webHidden/>
          </w:rPr>
          <w:tab/>
        </w:r>
        <w:r>
          <w:rPr>
            <w:webHidden/>
          </w:rPr>
          <w:fldChar w:fldCharType="begin"/>
        </w:r>
        <w:r>
          <w:rPr>
            <w:webHidden/>
          </w:rPr>
          <w:instrText xml:space="preserve"> PAGEREF _Toc224330098 \h </w:instrText>
        </w:r>
        <w:r>
          <w:rPr>
            <w:webHidden/>
          </w:rPr>
        </w:r>
        <w:r>
          <w:rPr>
            <w:webHidden/>
          </w:rPr>
          <w:fldChar w:fldCharType="separate"/>
        </w:r>
        <w:r>
          <w:rPr>
            <w:webHidden/>
          </w:rPr>
          <w:t>7</w:t>
        </w:r>
        <w:r>
          <w:rPr>
            <w:webHidden/>
          </w:rPr>
          <w:fldChar w:fldCharType="end"/>
        </w:r>
      </w:hyperlink>
    </w:p>
    <w:p w14:paraId="45027C93" w14:textId="03CEE5A7"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099" w:history="1">
        <w:r w:rsidRPr="00EA43C9">
          <w:rPr>
            <w:rStyle w:val="Hyperlink"/>
          </w:rPr>
          <w:t>3.1</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Participants and BusinessRoles Definitions</w:t>
        </w:r>
        <w:r>
          <w:rPr>
            <w:webHidden/>
          </w:rPr>
          <w:tab/>
        </w:r>
        <w:r>
          <w:rPr>
            <w:webHidden/>
          </w:rPr>
          <w:fldChar w:fldCharType="begin"/>
        </w:r>
        <w:r>
          <w:rPr>
            <w:webHidden/>
          </w:rPr>
          <w:instrText xml:space="preserve"> PAGEREF _Toc224330099 \h </w:instrText>
        </w:r>
        <w:r>
          <w:rPr>
            <w:webHidden/>
          </w:rPr>
        </w:r>
        <w:r>
          <w:rPr>
            <w:webHidden/>
          </w:rPr>
          <w:fldChar w:fldCharType="separate"/>
        </w:r>
        <w:r>
          <w:rPr>
            <w:webHidden/>
          </w:rPr>
          <w:t>7</w:t>
        </w:r>
        <w:r>
          <w:rPr>
            <w:webHidden/>
          </w:rPr>
          <w:fldChar w:fldCharType="end"/>
        </w:r>
      </w:hyperlink>
    </w:p>
    <w:p w14:paraId="0B71F975" w14:textId="28CBEBA7"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100" w:history="1">
        <w:r w:rsidRPr="00EA43C9">
          <w:rPr>
            <w:rStyle w:val="Hyperlink"/>
          </w:rPr>
          <w:t>3.2</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BusinessRoles and Participants Table</w:t>
        </w:r>
        <w:r>
          <w:rPr>
            <w:webHidden/>
          </w:rPr>
          <w:tab/>
        </w:r>
        <w:r>
          <w:rPr>
            <w:webHidden/>
          </w:rPr>
          <w:fldChar w:fldCharType="begin"/>
        </w:r>
        <w:r>
          <w:rPr>
            <w:webHidden/>
          </w:rPr>
          <w:instrText xml:space="preserve"> PAGEREF _Toc224330100 \h </w:instrText>
        </w:r>
        <w:r>
          <w:rPr>
            <w:webHidden/>
          </w:rPr>
        </w:r>
        <w:r>
          <w:rPr>
            <w:webHidden/>
          </w:rPr>
          <w:fldChar w:fldCharType="separate"/>
        </w:r>
        <w:r>
          <w:rPr>
            <w:webHidden/>
          </w:rPr>
          <w:t>8</w:t>
        </w:r>
        <w:r>
          <w:rPr>
            <w:webHidden/>
          </w:rPr>
          <w:fldChar w:fldCharType="end"/>
        </w:r>
      </w:hyperlink>
    </w:p>
    <w:p w14:paraId="2E7BC01E" w14:textId="7C54F2A8" w:rsidR="001628CE" w:rsidRDefault="001628CE">
      <w:pPr>
        <w:pStyle w:val="TOC1"/>
        <w:rPr>
          <w:rFonts w:asciiTheme="minorHAnsi" w:eastAsiaTheme="minorEastAsia" w:hAnsiTheme="minorHAnsi" w:cstheme="minorBidi"/>
          <w:b w:val="0"/>
          <w:kern w:val="2"/>
          <w:sz w:val="24"/>
          <w:szCs w:val="24"/>
          <w:lang w:eastAsia="en-GB"/>
          <w14:ligatures w14:val="standardContextual"/>
        </w:rPr>
      </w:pPr>
      <w:hyperlink w:anchor="_Toc224330101" w:history="1">
        <w:r w:rsidRPr="00EA43C9">
          <w:rPr>
            <w:rStyle w:val="Hyperlink"/>
          </w:rPr>
          <w:t>4</w:t>
        </w:r>
        <w:r>
          <w:rPr>
            <w:rFonts w:asciiTheme="minorHAnsi" w:eastAsiaTheme="minorEastAsia" w:hAnsiTheme="minorHAnsi" w:cstheme="minorBidi"/>
            <w:b w:val="0"/>
            <w:kern w:val="2"/>
            <w:sz w:val="24"/>
            <w:szCs w:val="24"/>
            <w:lang w:eastAsia="en-GB"/>
            <w14:ligatures w14:val="standardContextual"/>
          </w:rPr>
          <w:tab/>
        </w:r>
        <w:r w:rsidRPr="00EA43C9">
          <w:rPr>
            <w:rStyle w:val="Hyperlink"/>
          </w:rPr>
          <w:t>BusinessProcess Description</w:t>
        </w:r>
        <w:r>
          <w:rPr>
            <w:webHidden/>
          </w:rPr>
          <w:tab/>
        </w:r>
        <w:r>
          <w:rPr>
            <w:webHidden/>
          </w:rPr>
          <w:fldChar w:fldCharType="begin"/>
        </w:r>
        <w:r>
          <w:rPr>
            <w:webHidden/>
          </w:rPr>
          <w:instrText xml:space="preserve"> PAGEREF _Toc224330101 \h </w:instrText>
        </w:r>
        <w:r>
          <w:rPr>
            <w:webHidden/>
          </w:rPr>
        </w:r>
        <w:r>
          <w:rPr>
            <w:webHidden/>
          </w:rPr>
          <w:fldChar w:fldCharType="separate"/>
        </w:r>
        <w:r>
          <w:rPr>
            <w:webHidden/>
          </w:rPr>
          <w:t>9</w:t>
        </w:r>
        <w:r>
          <w:rPr>
            <w:webHidden/>
          </w:rPr>
          <w:fldChar w:fldCharType="end"/>
        </w:r>
      </w:hyperlink>
    </w:p>
    <w:p w14:paraId="5C8604BB" w14:textId="03FD11AB"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102" w:history="1">
        <w:r w:rsidRPr="00EA43C9">
          <w:rPr>
            <w:rStyle w:val="Hyperlink"/>
          </w:rPr>
          <w:t>4.1</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Best practices</w:t>
        </w:r>
        <w:r>
          <w:rPr>
            <w:webHidden/>
          </w:rPr>
          <w:tab/>
        </w:r>
        <w:r>
          <w:rPr>
            <w:webHidden/>
          </w:rPr>
          <w:fldChar w:fldCharType="begin"/>
        </w:r>
        <w:r>
          <w:rPr>
            <w:webHidden/>
          </w:rPr>
          <w:instrText xml:space="preserve"> PAGEREF _Toc224330102 \h </w:instrText>
        </w:r>
        <w:r>
          <w:rPr>
            <w:webHidden/>
          </w:rPr>
        </w:r>
        <w:r>
          <w:rPr>
            <w:webHidden/>
          </w:rPr>
          <w:fldChar w:fldCharType="separate"/>
        </w:r>
        <w:r>
          <w:rPr>
            <w:webHidden/>
          </w:rPr>
          <w:t>11</w:t>
        </w:r>
        <w:r>
          <w:rPr>
            <w:webHidden/>
          </w:rPr>
          <w:fldChar w:fldCharType="end"/>
        </w:r>
      </w:hyperlink>
    </w:p>
    <w:p w14:paraId="1C705EDD" w14:textId="5122426A" w:rsidR="001628CE" w:rsidRDefault="001628CE">
      <w:pPr>
        <w:pStyle w:val="TOC1"/>
        <w:rPr>
          <w:rFonts w:asciiTheme="minorHAnsi" w:eastAsiaTheme="minorEastAsia" w:hAnsiTheme="minorHAnsi" w:cstheme="minorBidi"/>
          <w:b w:val="0"/>
          <w:kern w:val="2"/>
          <w:sz w:val="24"/>
          <w:szCs w:val="24"/>
          <w:lang w:eastAsia="en-GB"/>
          <w14:ligatures w14:val="standardContextual"/>
        </w:rPr>
      </w:pPr>
      <w:hyperlink w:anchor="_Toc224330103" w:history="1">
        <w:r w:rsidRPr="00EA43C9">
          <w:rPr>
            <w:rStyle w:val="Hyperlink"/>
          </w:rPr>
          <w:t>5</w:t>
        </w:r>
        <w:r>
          <w:rPr>
            <w:rFonts w:asciiTheme="minorHAnsi" w:eastAsiaTheme="minorEastAsia" w:hAnsiTheme="minorHAnsi" w:cstheme="minorBidi"/>
            <w:b w:val="0"/>
            <w:kern w:val="2"/>
            <w:sz w:val="24"/>
            <w:szCs w:val="24"/>
            <w:lang w:eastAsia="en-GB"/>
            <w14:ligatures w14:val="standardContextual"/>
          </w:rPr>
          <w:tab/>
        </w:r>
        <w:r w:rsidRPr="00EA43C9">
          <w:rPr>
            <w:rStyle w:val="Hyperlink"/>
          </w:rPr>
          <w:t>Description of BusinessActivities</w:t>
        </w:r>
        <w:r>
          <w:rPr>
            <w:webHidden/>
          </w:rPr>
          <w:tab/>
        </w:r>
        <w:r>
          <w:rPr>
            <w:webHidden/>
          </w:rPr>
          <w:fldChar w:fldCharType="begin"/>
        </w:r>
        <w:r>
          <w:rPr>
            <w:webHidden/>
          </w:rPr>
          <w:instrText xml:space="preserve"> PAGEREF _Toc224330103 \h </w:instrText>
        </w:r>
        <w:r>
          <w:rPr>
            <w:webHidden/>
          </w:rPr>
        </w:r>
        <w:r>
          <w:rPr>
            <w:webHidden/>
          </w:rPr>
          <w:fldChar w:fldCharType="separate"/>
        </w:r>
        <w:r>
          <w:rPr>
            <w:webHidden/>
          </w:rPr>
          <w:t>12</w:t>
        </w:r>
        <w:r>
          <w:rPr>
            <w:webHidden/>
          </w:rPr>
          <w:fldChar w:fldCharType="end"/>
        </w:r>
      </w:hyperlink>
    </w:p>
    <w:p w14:paraId="1DF41177" w14:textId="754323CD"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104" w:history="1">
        <w:r w:rsidRPr="00EA43C9">
          <w:rPr>
            <w:rStyle w:val="Hyperlink"/>
          </w:rPr>
          <w:t>5.1</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Investigation</w:t>
        </w:r>
        <w:r>
          <w:rPr>
            <w:webHidden/>
          </w:rPr>
          <w:tab/>
        </w:r>
        <w:r>
          <w:rPr>
            <w:webHidden/>
          </w:rPr>
          <w:fldChar w:fldCharType="begin"/>
        </w:r>
        <w:r>
          <w:rPr>
            <w:webHidden/>
          </w:rPr>
          <w:instrText xml:space="preserve"> PAGEREF _Toc224330104 \h </w:instrText>
        </w:r>
        <w:r>
          <w:rPr>
            <w:webHidden/>
          </w:rPr>
        </w:r>
        <w:r>
          <w:rPr>
            <w:webHidden/>
          </w:rPr>
          <w:fldChar w:fldCharType="separate"/>
        </w:r>
        <w:r>
          <w:rPr>
            <w:webHidden/>
          </w:rPr>
          <w:t>12</w:t>
        </w:r>
        <w:r>
          <w:rPr>
            <w:webHidden/>
          </w:rPr>
          <w:fldChar w:fldCharType="end"/>
        </w:r>
      </w:hyperlink>
    </w:p>
    <w:p w14:paraId="374EB927" w14:textId="37D4A6F0" w:rsidR="001628CE" w:rsidRDefault="001628CE">
      <w:pPr>
        <w:pStyle w:val="TOC1"/>
        <w:rPr>
          <w:rFonts w:asciiTheme="minorHAnsi" w:eastAsiaTheme="minorEastAsia" w:hAnsiTheme="minorHAnsi" w:cstheme="minorBidi"/>
          <w:b w:val="0"/>
          <w:kern w:val="2"/>
          <w:sz w:val="24"/>
          <w:szCs w:val="24"/>
          <w:lang w:eastAsia="en-GB"/>
          <w14:ligatures w14:val="standardContextual"/>
        </w:rPr>
      </w:pPr>
      <w:hyperlink w:anchor="_Toc224330105" w:history="1">
        <w:r w:rsidRPr="00EA43C9">
          <w:rPr>
            <w:rStyle w:val="Hyperlink"/>
          </w:rPr>
          <w:t>6</w:t>
        </w:r>
        <w:r>
          <w:rPr>
            <w:rFonts w:asciiTheme="minorHAnsi" w:eastAsiaTheme="minorEastAsia" w:hAnsiTheme="minorHAnsi" w:cstheme="minorBidi"/>
            <w:b w:val="0"/>
            <w:kern w:val="2"/>
            <w:sz w:val="24"/>
            <w:szCs w:val="24"/>
            <w:lang w:eastAsia="en-GB"/>
            <w14:ligatures w14:val="standardContextual"/>
          </w:rPr>
          <w:tab/>
        </w:r>
        <w:r w:rsidRPr="00EA43C9">
          <w:rPr>
            <w:rStyle w:val="Hyperlink"/>
          </w:rPr>
          <w:t>BusinessTransactions</w:t>
        </w:r>
        <w:r>
          <w:rPr>
            <w:webHidden/>
          </w:rPr>
          <w:tab/>
        </w:r>
        <w:r>
          <w:rPr>
            <w:webHidden/>
          </w:rPr>
          <w:fldChar w:fldCharType="begin"/>
        </w:r>
        <w:r>
          <w:rPr>
            <w:webHidden/>
          </w:rPr>
          <w:instrText xml:space="preserve"> PAGEREF _Toc224330105 \h </w:instrText>
        </w:r>
        <w:r>
          <w:rPr>
            <w:webHidden/>
          </w:rPr>
        </w:r>
        <w:r>
          <w:rPr>
            <w:webHidden/>
          </w:rPr>
          <w:fldChar w:fldCharType="separate"/>
        </w:r>
        <w:r>
          <w:rPr>
            <w:webHidden/>
          </w:rPr>
          <w:t>20</w:t>
        </w:r>
        <w:r>
          <w:rPr>
            <w:webHidden/>
          </w:rPr>
          <w:fldChar w:fldCharType="end"/>
        </w:r>
      </w:hyperlink>
    </w:p>
    <w:p w14:paraId="6221EC7A" w14:textId="66156697"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106" w:history="1">
        <w:r w:rsidRPr="00EA43C9">
          <w:rPr>
            <w:rStyle w:val="Hyperlink"/>
          </w:rPr>
          <w:t>6.1</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Payment and Cash Management</w:t>
        </w:r>
        <w:r>
          <w:rPr>
            <w:webHidden/>
          </w:rPr>
          <w:tab/>
        </w:r>
        <w:r>
          <w:rPr>
            <w:webHidden/>
          </w:rPr>
          <w:fldChar w:fldCharType="begin"/>
        </w:r>
        <w:r>
          <w:rPr>
            <w:webHidden/>
          </w:rPr>
          <w:instrText xml:space="preserve"> PAGEREF _Toc224330106 \h </w:instrText>
        </w:r>
        <w:r>
          <w:rPr>
            <w:webHidden/>
          </w:rPr>
        </w:r>
        <w:r>
          <w:rPr>
            <w:webHidden/>
          </w:rPr>
          <w:fldChar w:fldCharType="separate"/>
        </w:r>
        <w:r>
          <w:rPr>
            <w:webHidden/>
          </w:rPr>
          <w:t>20</w:t>
        </w:r>
        <w:r>
          <w:rPr>
            <w:webHidden/>
          </w:rPr>
          <w:fldChar w:fldCharType="end"/>
        </w:r>
      </w:hyperlink>
    </w:p>
    <w:p w14:paraId="4A79DFF5" w14:textId="4875A402"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107" w:history="1">
        <w:r w:rsidRPr="00EA43C9">
          <w:rPr>
            <w:rStyle w:val="Hyperlink"/>
          </w:rPr>
          <w:t>6.2</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Account Management</w:t>
        </w:r>
        <w:r>
          <w:rPr>
            <w:webHidden/>
          </w:rPr>
          <w:tab/>
        </w:r>
        <w:r>
          <w:rPr>
            <w:webHidden/>
          </w:rPr>
          <w:fldChar w:fldCharType="begin"/>
        </w:r>
        <w:r>
          <w:rPr>
            <w:webHidden/>
          </w:rPr>
          <w:instrText xml:space="preserve"> PAGEREF _Toc224330107 \h </w:instrText>
        </w:r>
        <w:r>
          <w:rPr>
            <w:webHidden/>
          </w:rPr>
        </w:r>
        <w:r>
          <w:rPr>
            <w:webHidden/>
          </w:rPr>
          <w:fldChar w:fldCharType="separate"/>
        </w:r>
        <w:r>
          <w:rPr>
            <w:webHidden/>
          </w:rPr>
          <w:t>28</w:t>
        </w:r>
        <w:r>
          <w:rPr>
            <w:webHidden/>
          </w:rPr>
          <w:fldChar w:fldCharType="end"/>
        </w:r>
      </w:hyperlink>
    </w:p>
    <w:p w14:paraId="40919976" w14:textId="7D4F9AB9" w:rsidR="001628CE" w:rsidRDefault="001628CE">
      <w:pPr>
        <w:pStyle w:val="TOC1"/>
        <w:rPr>
          <w:rFonts w:asciiTheme="minorHAnsi" w:eastAsiaTheme="minorEastAsia" w:hAnsiTheme="minorHAnsi" w:cstheme="minorBidi"/>
          <w:b w:val="0"/>
          <w:kern w:val="2"/>
          <w:sz w:val="24"/>
          <w:szCs w:val="24"/>
          <w:lang w:eastAsia="en-GB"/>
          <w14:ligatures w14:val="standardContextual"/>
        </w:rPr>
      </w:pPr>
      <w:hyperlink w:anchor="_Toc224330108" w:history="1">
        <w:r w:rsidRPr="00EA43C9">
          <w:rPr>
            <w:rStyle w:val="Hyperlink"/>
          </w:rPr>
          <w:t>7</w:t>
        </w:r>
        <w:r>
          <w:rPr>
            <w:rFonts w:asciiTheme="minorHAnsi" w:eastAsiaTheme="minorEastAsia" w:hAnsiTheme="minorHAnsi" w:cstheme="minorBidi"/>
            <w:b w:val="0"/>
            <w:kern w:val="2"/>
            <w:sz w:val="24"/>
            <w:szCs w:val="24"/>
            <w:lang w:eastAsia="en-GB"/>
            <w14:ligatures w14:val="standardContextual"/>
          </w:rPr>
          <w:tab/>
        </w:r>
        <w:r w:rsidRPr="00EA43C9">
          <w:rPr>
            <w:rStyle w:val="Hyperlink"/>
          </w:rPr>
          <w:t>Business Examples</w:t>
        </w:r>
        <w:r>
          <w:rPr>
            <w:webHidden/>
          </w:rPr>
          <w:tab/>
        </w:r>
        <w:r>
          <w:rPr>
            <w:webHidden/>
          </w:rPr>
          <w:fldChar w:fldCharType="begin"/>
        </w:r>
        <w:r>
          <w:rPr>
            <w:webHidden/>
          </w:rPr>
          <w:instrText xml:space="preserve"> PAGEREF _Toc224330108 \h </w:instrText>
        </w:r>
        <w:r>
          <w:rPr>
            <w:webHidden/>
          </w:rPr>
        </w:r>
        <w:r>
          <w:rPr>
            <w:webHidden/>
          </w:rPr>
          <w:fldChar w:fldCharType="separate"/>
        </w:r>
        <w:r>
          <w:rPr>
            <w:webHidden/>
          </w:rPr>
          <w:t>29</w:t>
        </w:r>
        <w:r>
          <w:rPr>
            <w:webHidden/>
          </w:rPr>
          <w:fldChar w:fldCharType="end"/>
        </w:r>
      </w:hyperlink>
    </w:p>
    <w:p w14:paraId="2CB92D71" w14:textId="1272EE30"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109" w:history="1">
        <w:r w:rsidRPr="00EA43C9">
          <w:rPr>
            <w:rStyle w:val="Hyperlink"/>
          </w:rPr>
          <w:t>7.1</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Payment and Cash Management</w:t>
        </w:r>
        <w:r>
          <w:rPr>
            <w:webHidden/>
          </w:rPr>
          <w:tab/>
        </w:r>
        <w:r>
          <w:rPr>
            <w:webHidden/>
          </w:rPr>
          <w:fldChar w:fldCharType="begin"/>
        </w:r>
        <w:r>
          <w:rPr>
            <w:webHidden/>
          </w:rPr>
          <w:instrText xml:space="preserve"> PAGEREF _Toc224330109 \h </w:instrText>
        </w:r>
        <w:r>
          <w:rPr>
            <w:webHidden/>
          </w:rPr>
        </w:r>
        <w:r>
          <w:rPr>
            <w:webHidden/>
          </w:rPr>
          <w:fldChar w:fldCharType="separate"/>
        </w:r>
        <w:r>
          <w:rPr>
            <w:webHidden/>
          </w:rPr>
          <w:t>29</w:t>
        </w:r>
        <w:r>
          <w:rPr>
            <w:webHidden/>
          </w:rPr>
          <w:fldChar w:fldCharType="end"/>
        </w:r>
      </w:hyperlink>
    </w:p>
    <w:p w14:paraId="57111F44" w14:textId="4E9EC462"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110" w:history="1">
        <w:r w:rsidRPr="00EA43C9">
          <w:rPr>
            <w:rStyle w:val="Hyperlink"/>
          </w:rPr>
          <w:t>7.2</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Account Management</w:t>
        </w:r>
        <w:r>
          <w:rPr>
            <w:webHidden/>
          </w:rPr>
          <w:tab/>
        </w:r>
        <w:r>
          <w:rPr>
            <w:webHidden/>
          </w:rPr>
          <w:fldChar w:fldCharType="begin"/>
        </w:r>
        <w:r>
          <w:rPr>
            <w:webHidden/>
          </w:rPr>
          <w:instrText xml:space="preserve"> PAGEREF _Toc224330110 \h </w:instrText>
        </w:r>
        <w:r>
          <w:rPr>
            <w:webHidden/>
          </w:rPr>
        </w:r>
        <w:r>
          <w:rPr>
            <w:webHidden/>
          </w:rPr>
          <w:fldChar w:fldCharType="separate"/>
        </w:r>
        <w:r>
          <w:rPr>
            <w:webHidden/>
          </w:rPr>
          <w:t>90</w:t>
        </w:r>
        <w:r>
          <w:rPr>
            <w:webHidden/>
          </w:rPr>
          <w:fldChar w:fldCharType="end"/>
        </w:r>
      </w:hyperlink>
    </w:p>
    <w:p w14:paraId="46E95E07" w14:textId="3A6B4BB8"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111" w:history="1">
        <w:r w:rsidRPr="00EA43C9">
          <w:rPr>
            <w:rStyle w:val="Hyperlink"/>
          </w:rPr>
          <w:t>7.3</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Pending response (Generic)</w:t>
        </w:r>
        <w:r>
          <w:rPr>
            <w:webHidden/>
          </w:rPr>
          <w:tab/>
        </w:r>
        <w:r>
          <w:rPr>
            <w:webHidden/>
          </w:rPr>
          <w:fldChar w:fldCharType="begin"/>
        </w:r>
        <w:r>
          <w:rPr>
            <w:webHidden/>
          </w:rPr>
          <w:instrText xml:space="preserve"> PAGEREF _Toc224330111 \h </w:instrText>
        </w:r>
        <w:r>
          <w:rPr>
            <w:webHidden/>
          </w:rPr>
        </w:r>
        <w:r>
          <w:rPr>
            <w:webHidden/>
          </w:rPr>
          <w:fldChar w:fldCharType="separate"/>
        </w:r>
        <w:r>
          <w:rPr>
            <w:webHidden/>
          </w:rPr>
          <w:t>95</w:t>
        </w:r>
        <w:r>
          <w:rPr>
            <w:webHidden/>
          </w:rPr>
          <w:fldChar w:fldCharType="end"/>
        </w:r>
      </w:hyperlink>
    </w:p>
    <w:p w14:paraId="01C902B8" w14:textId="02DCE5DA"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112" w:history="1">
        <w:r w:rsidRPr="00EA43C9">
          <w:rPr>
            <w:rStyle w:val="Hyperlink"/>
          </w:rPr>
          <w:t>7.4</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Rejection response (Generic)</w:t>
        </w:r>
        <w:r>
          <w:rPr>
            <w:webHidden/>
          </w:rPr>
          <w:tab/>
        </w:r>
        <w:r>
          <w:rPr>
            <w:webHidden/>
          </w:rPr>
          <w:fldChar w:fldCharType="begin"/>
        </w:r>
        <w:r>
          <w:rPr>
            <w:webHidden/>
          </w:rPr>
          <w:instrText xml:space="preserve"> PAGEREF _Toc224330112 \h </w:instrText>
        </w:r>
        <w:r>
          <w:rPr>
            <w:webHidden/>
          </w:rPr>
        </w:r>
        <w:r>
          <w:rPr>
            <w:webHidden/>
          </w:rPr>
          <w:fldChar w:fldCharType="separate"/>
        </w:r>
        <w:r>
          <w:rPr>
            <w:webHidden/>
          </w:rPr>
          <w:t>97</w:t>
        </w:r>
        <w:r>
          <w:rPr>
            <w:webHidden/>
          </w:rPr>
          <w:fldChar w:fldCharType="end"/>
        </w:r>
      </w:hyperlink>
    </w:p>
    <w:p w14:paraId="177A0DF6" w14:textId="6804F4EA" w:rsidR="001628CE" w:rsidRDefault="001628CE">
      <w:pPr>
        <w:pStyle w:val="TOC2"/>
        <w:rPr>
          <w:rFonts w:asciiTheme="minorHAnsi" w:eastAsiaTheme="minorEastAsia" w:hAnsiTheme="minorHAnsi" w:cstheme="minorBidi"/>
          <w:snapToGrid/>
          <w:kern w:val="2"/>
          <w:sz w:val="24"/>
          <w:szCs w:val="24"/>
          <w:lang w:eastAsia="en-GB"/>
          <w14:ligatures w14:val="standardContextual"/>
        </w:rPr>
      </w:pPr>
      <w:hyperlink w:anchor="_Toc224330113" w:history="1">
        <w:r w:rsidRPr="00EA43C9">
          <w:rPr>
            <w:rStyle w:val="Hyperlink"/>
          </w:rPr>
          <w:t>7.5</w:t>
        </w:r>
        <w:r>
          <w:rPr>
            <w:rFonts w:asciiTheme="minorHAnsi" w:eastAsiaTheme="minorEastAsia" w:hAnsiTheme="minorHAnsi" w:cstheme="minorBidi"/>
            <w:snapToGrid/>
            <w:kern w:val="2"/>
            <w:sz w:val="24"/>
            <w:szCs w:val="24"/>
            <w:lang w:eastAsia="en-GB"/>
            <w14:ligatures w14:val="standardContextual"/>
          </w:rPr>
          <w:tab/>
        </w:r>
        <w:r w:rsidRPr="00EA43C9">
          <w:rPr>
            <w:rStyle w:val="Hyperlink"/>
          </w:rPr>
          <w:t>Investigation intermediaries (Serial investigation request)</w:t>
        </w:r>
        <w:r>
          <w:rPr>
            <w:webHidden/>
          </w:rPr>
          <w:tab/>
        </w:r>
        <w:r>
          <w:rPr>
            <w:webHidden/>
          </w:rPr>
          <w:fldChar w:fldCharType="begin"/>
        </w:r>
        <w:r>
          <w:rPr>
            <w:webHidden/>
          </w:rPr>
          <w:instrText xml:space="preserve"> PAGEREF _Toc224330113 \h </w:instrText>
        </w:r>
        <w:r>
          <w:rPr>
            <w:webHidden/>
          </w:rPr>
        </w:r>
        <w:r>
          <w:rPr>
            <w:webHidden/>
          </w:rPr>
          <w:fldChar w:fldCharType="separate"/>
        </w:r>
        <w:r>
          <w:rPr>
            <w:webHidden/>
          </w:rPr>
          <w:t>99</w:t>
        </w:r>
        <w:r>
          <w:rPr>
            <w:webHidden/>
          </w:rPr>
          <w:fldChar w:fldCharType="end"/>
        </w:r>
      </w:hyperlink>
    </w:p>
    <w:p w14:paraId="407643ED" w14:textId="78FFA500" w:rsidR="001628CE" w:rsidRDefault="001628CE">
      <w:pPr>
        <w:pStyle w:val="TOC1"/>
        <w:rPr>
          <w:rFonts w:asciiTheme="minorHAnsi" w:eastAsiaTheme="minorEastAsia" w:hAnsiTheme="minorHAnsi" w:cstheme="minorBidi"/>
          <w:b w:val="0"/>
          <w:kern w:val="2"/>
          <w:sz w:val="24"/>
          <w:szCs w:val="24"/>
          <w:lang w:eastAsia="en-GB"/>
          <w14:ligatures w14:val="standardContextual"/>
        </w:rPr>
      </w:pPr>
      <w:hyperlink w:anchor="_Toc224330114" w:history="1">
        <w:r w:rsidRPr="00EA43C9">
          <w:rPr>
            <w:rStyle w:val="Hyperlink"/>
          </w:rPr>
          <w:t>8</w:t>
        </w:r>
        <w:r>
          <w:rPr>
            <w:rFonts w:asciiTheme="minorHAnsi" w:eastAsiaTheme="minorEastAsia" w:hAnsiTheme="minorHAnsi" w:cstheme="minorBidi"/>
            <w:b w:val="0"/>
            <w:kern w:val="2"/>
            <w:sz w:val="24"/>
            <w:szCs w:val="24"/>
            <w:lang w:eastAsia="en-GB"/>
            <w14:ligatures w14:val="standardContextual"/>
          </w:rPr>
          <w:tab/>
        </w:r>
        <w:r w:rsidRPr="00EA43C9">
          <w:rPr>
            <w:rStyle w:val="Hyperlink"/>
          </w:rPr>
          <w:t>Revision Record</w:t>
        </w:r>
        <w:r>
          <w:rPr>
            <w:webHidden/>
          </w:rPr>
          <w:tab/>
        </w:r>
        <w:r>
          <w:rPr>
            <w:webHidden/>
          </w:rPr>
          <w:fldChar w:fldCharType="begin"/>
        </w:r>
        <w:r>
          <w:rPr>
            <w:webHidden/>
          </w:rPr>
          <w:instrText xml:space="preserve"> PAGEREF _Toc224330114 \h </w:instrText>
        </w:r>
        <w:r>
          <w:rPr>
            <w:webHidden/>
          </w:rPr>
        </w:r>
        <w:r>
          <w:rPr>
            <w:webHidden/>
          </w:rPr>
          <w:fldChar w:fldCharType="separate"/>
        </w:r>
        <w:r>
          <w:rPr>
            <w:webHidden/>
          </w:rPr>
          <w:t>109</w:t>
        </w:r>
        <w:r>
          <w:rPr>
            <w:webHidden/>
          </w:rPr>
          <w:fldChar w:fldCharType="end"/>
        </w:r>
      </w:hyperlink>
    </w:p>
    <w:p w14:paraId="298EBD5D" w14:textId="1418B65D" w:rsidR="00265B00" w:rsidRDefault="00F45CD3" w:rsidP="00C45139">
      <w:pPr>
        <w:pStyle w:val="PreliminaryNote"/>
        <w:rPr>
          <w:b w:val="0"/>
        </w:rPr>
      </w:pPr>
      <w:r>
        <w:rPr>
          <w:b w:val="0"/>
        </w:rPr>
        <w:fldChar w:fldCharType="end"/>
      </w:r>
    </w:p>
    <w:p w14:paraId="7ADBD8C6" w14:textId="77777777" w:rsidR="00265B00" w:rsidRDefault="00265B00" w:rsidP="00C45139">
      <w:pPr>
        <w:pStyle w:val="PreliminaryNote"/>
        <w:rPr>
          <w:b w:val="0"/>
        </w:rPr>
      </w:pPr>
    </w:p>
    <w:p w14:paraId="32399544" w14:textId="77777777" w:rsidR="00265B00" w:rsidRDefault="00265B00" w:rsidP="00C45139">
      <w:pPr>
        <w:pStyle w:val="PreliminaryNote"/>
        <w:rPr>
          <w:b w:val="0"/>
        </w:rPr>
      </w:pPr>
    </w:p>
    <w:p w14:paraId="000E9019" w14:textId="77777777" w:rsidR="00265B00" w:rsidRDefault="00265B00" w:rsidP="00C45139">
      <w:pPr>
        <w:pStyle w:val="PreliminaryNote"/>
        <w:rPr>
          <w:b w:val="0"/>
        </w:rPr>
      </w:pPr>
    </w:p>
    <w:p w14:paraId="3BA34532" w14:textId="53ABC76D" w:rsidR="00C45139" w:rsidRPr="00C45139" w:rsidRDefault="00C45139" w:rsidP="00C45139">
      <w:pPr>
        <w:pStyle w:val="PreliminaryNote"/>
      </w:pPr>
      <w:r>
        <w:t>Preliminary Note</w:t>
      </w:r>
    </w:p>
    <w:p w14:paraId="01A270BA" w14:textId="77777777" w:rsidR="00C45139" w:rsidRDefault="00C45139" w:rsidP="00C45139">
      <w:pPr>
        <w:pStyle w:val="Normalbeforetable"/>
      </w:pPr>
      <w:r>
        <w:t>The Message Definition Report (MDR) is made of three parts:</w:t>
      </w:r>
    </w:p>
    <w:p w14:paraId="4FCB2FB7" w14:textId="77777777" w:rsidR="00C45139" w:rsidRDefault="00C45139" w:rsidP="00C45139">
      <w:pPr>
        <w:pStyle w:val="BlockLabel"/>
      </w:pPr>
      <w:r>
        <w:t>MDR Part 1</w:t>
      </w:r>
    </w:p>
    <w:p w14:paraId="40F25666" w14:textId="77777777" w:rsidR="00C45139" w:rsidRDefault="00C45139" w:rsidP="00C45139">
      <w:r>
        <w:t>This describes the contextual background required to understand the functionality of the proposed message set. Part 1 is produced by the submitting organi</w:t>
      </w:r>
      <w:r w:rsidR="009A5FB9">
        <w:t>z</w:t>
      </w:r>
      <w:r>
        <w:t xml:space="preserve">ation that developed or maintained the message set in line with an MDR Part 1 template provided by the ISO 20022 Registration Authority (RA) on </w:t>
      </w:r>
      <w:hyperlink r:id="rId18" w:history="1">
        <w:r w:rsidRPr="00D31030">
          <w:rPr>
            <w:rStyle w:val="Hyperlink"/>
          </w:rPr>
          <w:t>www.iso20022.org</w:t>
        </w:r>
      </w:hyperlink>
      <w:r>
        <w:t xml:space="preserve">. </w:t>
      </w:r>
    </w:p>
    <w:p w14:paraId="2BE960F8" w14:textId="77777777" w:rsidR="00C45139" w:rsidRDefault="00C45139" w:rsidP="00C45139">
      <w:pPr>
        <w:pStyle w:val="BlockLabel"/>
      </w:pPr>
      <w:r>
        <w:t>MDR Part 2</w:t>
      </w:r>
    </w:p>
    <w:p w14:paraId="3339E2BC" w14:textId="77777777" w:rsidR="00C45139" w:rsidRDefault="00C45139" w:rsidP="00C45139">
      <w:r>
        <w:t>This is the detailed description of each message definition of the message set. Part 2 is produced by the RA using the model developed by the submitting organi</w:t>
      </w:r>
      <w:r w:rsidR="009A5FB9">
        <w:t>z</w:t>
      </w:r>
      <w:r>
        <w:t>ation.</w:t>
      </w:r>
    </w:p>
    <w:p w14:paraId="4EBC1B91" w14:textId="77777777" w:rsidR="00C45139" w:rsidRDefault="00C45139" w:rsidP="00C45139">
      <w:pPr>
        <w:pStyle w:val="BlockLabel"/>
      </w:pPr>
      <w:r>
        <w:t>MDR Part 3</w:t>
      </w:r>
    </w:p>
    <w:p w14:paraId="217A5847" w14:textId="7B9B472F" w:rsidR="00C45139" w:rsidRPr="00676636" w:rsidRDefault="00C45139" w:rsidP="00C45139">
      <w:r>
        <w:t xml:space="preserve">This is an extract if the ISO 20022 Business Model describing the business concepts used in the message set. Part </w:t>
      </w:r>
      <w:r w:rsidR="005B2B92">
        <w:t>3</w:t>
      </w:r>
      <w:r>
        <w:t xml:space="preserve"> is an Excel document produced by the RA.</w:t>
      </w:r>
    </w:p>
    <w:p w14:paraId="6D996405" w14:textId="77777777" w:rsidR="00FC66CD" w:rsidRDefault="00FC66CD" w:rsidP="005A6353"/>
    <w:p w14:paraId="309F17EB" w14:textId="77777777" w:rsidR="00FC66CD" w:rsidRDefault="00FC66CD" w:rsidP="005A6353"/>
    <w:p w14:paraId="62654ED6" w14:textId="77777777" w:rsidR="00FC66CD" w:rsidRPr="00A23189" w:rsidRDefault="00FC66CD" w:rsidP="005A6353">
      <w:pPr>
        <w:pStyle w:val="Label"/>
        <w:rPr>
          <w:rStyle w:val="Italic"/>
        </w:rPr>
        <w:sectPr w:rsidR="00FC66CD" w:rsidRPr="00A23189" w:rsidSect="006E0076">
          <w:headerReference w:type="even" r:id="rId19"/>
          <w:headerReference w:type="default" r:id="rId20"/>
          <w:footerReference w:type="even" r:id="rId21"/>
          <w:footerReference w:type="default" r:id="rId22"/>
          <w:pgSz w:w="11909" w:h="15840" w:code="9"/>
          <w:pgMar w:top="1021" w:right="1304" w:bottom="1701" w:left="1304" w:header="567" w:footer="567" w:gutter="0"/>
          <w:cols w:space="720"/>
          <w:docGrid w:linePitch="258"/>
        </w:sectPr>
      </w:pPr>
    </w:p>
    <w:p w14:paraId="638E57FC" w14:textId="77777777" w:rsidR="00FC66CD" w:rsidRDefault="000E53BB" w:rsidP="00FC2CEC">
      <w:pPr>
        <w:pStyle w:val="Heading1"/>
      </w:pPr>
      <w:bookmarkStart w:id="4" w:name="_Toc224330089"/>
      <w:r>
        <w:lastRenderedPageBreak/>
        <w:t>Introduction</w:t>
      </w:r>
      <w:bookmarkEnd w:id="4"/>
    </w:p>
    <w:p w14:paraId="66D23C21" w14:textId="77777777" w:rsidR="00FC66CD" w:rsidRPr="00526C98" w:rsidRDefault="000E53BB" w:rsidP="00FC2CEC">
      <w:pPr>
        <w:pStyle w:val="Heading2"/>
      </w:pPr>
      <w:bookmarkStart w:id="5" w:name="_Toc533501210"/>
      <w:bookmarkStart w:id="6" w:name="_Toc224330090"/>
      <w:r>
        <w:t>Terms and Definitions</w:t>
      </w:r>
      <w:bookmarkEnd w:id="6"/>
    </w:p>
    <w:p w14:paraId="2A59B92C" w14:textId="77777777" w:rsidR="00236C6A" w:rsidRDefault="0096292A" w:rsidP="0069044F">
      <w:pPr>
        <w:pStyle w:val="Normalbeforetable"/>
      </w:pPr>
      <w:r w:rsidRPr="0096292A">
        <w:t xml:space="preserve">The following terms are reserved words defined in ISO 20022 Edition 2013 – Part1. When used in this document, the </w:t>
      </w:r>
      <w:r w:rsidRPr="0039527E">
        <w:t>UpperCamelCase n</w:t>
      </w:r>
      <w:r w:rsidRPr="0096292A">
        <w:t>otation</w:t>
      </w:r>
      <w:r w:rsidR="00A72CAE">
        <w:t xml:space="preserve"> is followed</w:t>
      </w:r>
      <w:r w:rsidRPr="0096292A">
        <w:t>.</w:t>
      </w:r>
    </w:p>
    <w:tbl>
      <w:tblPr>
        <w:tblW w:w="8364"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5988"/>
      </w:tblGrid>
      <w:tr w:rsidR="00922455" w14:paraId="77EE3CF8" w14:textId="77777777" w:rsidTr="00922455">
        <w:trPr>
          <w:cantSplit/>
          <w:tblHeader/>
        </w:trPr>
        <w:tc>
          <w:tcPr>
            <w:tcW w:w="2376" w:type="dxa"/>
            <w:tcBorders>
              <w:top w:val="single" w:sz="4" w:space="0" w:color="auto"/>
              <w:left w:val="single" w:sz="4" w:space="0" w:color="auto"/>
              <w:bottom w:val="single" w:sz="4" w:space="0" w:color="auto"/>
              <w:right w:val="single" w:sz="4" w:space="0" w:color="auto"/>
              <w:tl2br w:val="nil"/>
              <w:tr2bl w:val="nil"/>
            </w:tcBorders>
            <w:shd w:val="clear" w:color="auto" w:fill="D9D9D9"/>
            <w:vAlign w:val="bottom"/>
          </w:tcPr>
          <w:p w14:paraId="4F219823" w14:textId="77777777" w:rsidR="0052733C" w:rsidRPr="0052733C" w:rsidRDefault="0052733C" w:rsidP="0052733C">
            <w:pPr>
              <w:pStyle w:val="TableHeading"/>
            </w:pPr>
            <w:r w:rsidRPr="0052733C">
              <w:t>Term</w:t>
            </w:r>
          </w:p>
        </w:tc>
        <w:tc>
          <w:tcPr>
            <w:tcW w:w="5988" w:type="dxa"/>
            <w:tcBorders>
              <w:top w:val="single" w:sz="4" w:space="0" w:color="auto"/>
              <w:left w:val="single" w:sz="4" w:space="0" w:color="auto"/>
              <w:bottom w:val="single" w:sz="4" w:space="0" w:color="auto"/>
              <w:right w:val="single" w:sz="4" w:space="0" w:color="auto"/>
              <w:tl2br w:val="nil"/>
              <w:tr2bl w:val="nil"/>
            </w:tcBorders>
            <w:shd w:val="clear" w:color="auto" w:fill="D9D9D9"/>
            <w:vAlign w:val="bottom"/>
          </w:tcPr>
          <w:p w14:paraId="56D657AC" w14:textId="77777777" w:rsidR="0052733C" w:rsidRPr="0052733C" w:rsidRDefault="0052733C" w:rsidP="0052733C">
            <w:pPr>
              <w:pStyle w:val="TableHeading"/>
            </w:pPr>
            <w:r w:rsidRPr="0052733C">
              <w:t>Definition</w:t>
            </w:r>
          </w:p>
        </w:tc>
      </w:tr>
      <w:tr w:rsidR="0052733C" w14:paraId="5E2520AE" w14:textId="77777777" w:rsidTr="00922455">
        <w:tc>
          <w:tcPr>
            <w:tcW w:w="2376" w:type="dxa"/>
            <w:shd w:val="clear" w:color="auto" w:fill="FFFFFF"/>
          </w:tcPr>
          <w:p w14:paraId="09A5EDFC" w14:textId="77777777" w:rsidR="0052733C" w:rsidRPr="00922455" w:rsidRDefault="0052733C" w:rsidP="0052733C">
            <w:pPr>
              <w:pStyle w:val="TableText"/>
              <w:rPr>
                <w:rStyle w:val="Italic"/>
                <w:i w:val="0"/>
              </w:rPr>
            </w:pPr>
            <w:r w:rsidRPr="00922455">
              <w:rPr>
                <w:rStyle w:val="Italic"/>
                <w:i w:val="0"/>
              </w:rPr>
              <w:t>BusinessRole</w:t>
            </w:r>
          </w:p>
        </w:tc>
        <w:tc>
          <w:tcPr>
            <w:tcW w:w="5988" w:type="dxa"/>
            <w:shd w:val="clear" w:color="auto" w:fill="FFFFFF"/>
          </w:tcPr>
          <w:p w14:paraId="3DA781A3" w14:textId="77777777" w:rsidR="0052733C" w:rsidRPr="0052733C" w:rsidRDefault="0052733C" w:rsidP="0052733C">
            <w:pPr>
              <w:pStyle w:val="TableText"/>
            </w:pPr>
            <w:r w:rsidRPr="0052733C">
              <w:t xml:space="preserve">Functional role played by a business actor in a particular </w:t>
            </w:r>
            <w:r w:rsidRPr="00922455">
              <w:rPr>
                <w:rStyle w:val="Italic"/>
                <w:i w:val="0"/>
              </w:rPr>
              <w:t>BusinessProcess</w:t>
            </w:r>
            <w:r w:rsidRPr="0052733C">
              <w:t xml:space="preserve"> or </w:t>
            </w:r>
            <w:r w:rsidRPr="00922455">
              <w:rPr>
                <w:rStyle w:val="Italic"/>
                <w:i w:val="0"/>
              </w:rPr>
              <w:t>BusinessTransaction.</w:t>
            </w:r>
          </w:p>
        </w:tc>
      </w:tr>
      <w:tr w:rsidR="0052733C" w14:paraId="7C31C6BF" w14:textId="77777777" w:rsidTr="00922455">
        <w:tc>
          <w:tcPr>
            <w:tcW w:w="2376" w:type="dxa"/>
            <w:shd w:val="clear" w:color="auto" w:fill="FFFFFF"/>
          </w:tcPr>
          <w:p w14:paraId="5163A494" w14:textId="77777777" w:rsidR="0052733C" w:rsidRPr="00922455" w:rsidRDefault="0052733C" w:rsidP="0052733C">
            <w:pPr>
              <w:pStyle w:val="TableText"/>
              <w:rPr>
                <w:rStyle w:val="Italic"/>
                <w:i w:val="0"/>
              </w:rPr>
            </w:pPr>
            <w:r w:rsidRPr="00922455">
              <w:rPr>
                <w:rStyle w:val="Italic"/>
                <w:i w:val="0"/>
              </w:rPr>
              <w:t>Participant</w:t>
            </w:r>
          </w:p>
        </w:tc>
        <w:tc>
          <w:tcPr>
            <w:tcW w:w="5988" w:type="dxa"/>
            <w:shd w:val="clear" w:color="auto" w:fill="FFFFFF"/>
          </w:tcPr>
          <w:p w14:paraId="76AD94C8" w14:textId="77777777" w:rsidR="0052733C" w:rsidRPr="0052733C" w:rsidRDefault="0052733C" w:rsidP="0052733C">
            <w:pPr>
              <w:pStyle w:val="TableText"/>
            </w:pPr>
            <w:r w:rsidRPr="0052733C">
              <w:t xml:space="preserve">Involvement of a </w:t>
            </w:r>
            <w:r w:rsidRPr="00922455">
              <w:rPr>
                <w:rStyle w:val="Italic"/>
                <w:i w:val="0"/>
              </w:rPr>
              <w:t>BusinessRole</w:t>
            </w:r>
            <w:r w:rsidRPr="0052733C">
              <w:t xml:space="preserve"> in a </w:t>
            </w:r>
            <w:r w:rsidRPr="00922455">
              <w:rPr>
                <w:rStyle w:val="Italic"/>
                <w:i w:val="0"/>
              </w:rPr>
              <w:t>BusinessTransaction.</w:t>
            </w:r>
          </w:p>
        </w:tc>
      </w:tr>
      <w:tr w:rsidR="0052733C" w14:paraId="39A8706D" w14:textId="77777777" w:rsidTr="00922455">
        <w:tc>
          <w:tcPr>
            <w:tcW w:w="2376" w:type="dxa"/>
            <w:shd w:val="clear" w:color="auto" w:fill="FFFFFF"/>
          </w:tcPr>
          <w:p w14:paraId="1CA2849A" w14:textId="77777777" w:rsidR="0052733C" w:rsidRPr="00922455" w:rsidRDefault="0052733C" w:rsidP="0052733C">
            <w:pPr>
              <w:pStyle w:val="TableText"/>
              <w:rPr>
                <w:rStyle w:val="Italic"/>
                <w:i w:val="0"/>
              </w:rPr>
            </w:pPr>
            <w:r w:rsidRPr="00922455">
              <w:rPr>
                <w:rStyle w:val="Italic"/>
                <w:i w:val="0"/>
              </w:rPr>
              <w:t>BusinessProcess</w:t>
            </w:r>
          </w:p>
        </w:tc>
        <w:tc>
          <w:tcPr>
            <w:tcW w:w="5988" w:type="dxa"/>
            <w:shd w:val="clear" w:color="auto" w:fill="FFFFFF"/>
          </w:tcPr>
          <w:p w14:paraId="21C5BB20" w14:textId="77777777" w:rsidR="0052733C" w:rsidRPr="0052733C" w:rsidRDefault="0052733C" w:rsidP="0052733C">
            <w:pPr>
              <w:pStyle w:val="TableText"/>
            </w:pPr>
            <w:r w:rsidRPr="0052733C">
              <w:t xml:space="preserve">Definition of the business activities undertaken by </w:t>
            </w:r>
            <w:r w:rsidRPr="00922455">
              <w:rPr>
                <w:rStyle w:val="Italic"/>
                <w:i w:val="0"/>
              </w:rPr>
              <w:t>BusinessRoles</w:t>
            </w:r>
            <w:r w:rsidRPr="0052733C">
              <w:t xml:space="preserve"> within a </w:t>
            </w:r>
            <w:r w:rsidRPr="00922455">
              <w:rPr>
                <w:rStyle w:val="Italic"/>
                <w:i w:val="0"/>
              </w:rPr>
              <w:t>BusinessArea</w:t>
            </w:r>
            <w:r w:rsidRPr="0052733C">
              <w:t xml:space="preserve"> whereby each </w:t>
            </w:r>
            <w:r w:rsidRPr="00922455">
              <w:rPr>
                <w:rStyle w:val="Italic"/>
                <w:i w:val="0"/>
              </w:rPr>
              <w:t>BusinessProcess</w:t>
            </w:r>
            <w:r w:rsidRPr="0052733C">
              <w:t xml:space="preserve"> fulfils one type of business activity and whereby a </w:t>
            </w:r>
            <w:r w:rsidRPr="00922455">
              <w:rPr>
                <w:rStyle w:val="Italic"/>
                <w:i w:val="0"/>
              </w:rPr>
              <w:t>BusinessProcess</w:t>
            </w:r>
            <w:r w:rsidRPr="0052733C">
              <w:t xml:space="preserve"> may include and extend other </w:t>
            </w:r>
            <w:r w:rsidRPr="00922455">
              <w:rPr>
                <w:rStyle w:val="Italic"/>
                <w:i w:val="0"/>
              </w:rPr>
              <w:t>BusinessProcesses.</w:t>
            </w:r>
          </w:p>
        </w:tc>
      </w:tr>
      <w:tr w:rsidR="0052733C" w14:paraId="6A276864" w14:textId="77777777" w:rsidTr="00922455">
        <w:tc>
          <w:tcPr>
            <w:tcW w:w="2376" w:type="dxa"/>
            <w:shd w:val="clear" w:color="auto" w:fill="FFFFFF"/>
          </w:tcPr>
          <w:p w14:paraId="0DEDC91D" w14:textId="77777777" w:rsidR="0052733C" w:rsidRPr="00922455" w:rsidRDefault="0052733C" w:rsidP="0052733C">
            <w:pPr>
              <w:pStyle w:val="TableText"/>
              <w:rPr>
                <w:rStyle w:val="Italic"/>
                <w:i w:val="0"/>
              </w:rPr>
            </w:pPr>
            <w:r w:rsidRPr="00922455">
              <w:rPr>
                <w:rStyle w:val="Italic"/>
                <w:i w:val="0"/>
              </w:rPr>
              <w:t>BusinessTransaction</w:t>
            </w:r>
          </w:p>
        </w:tc>
        <w:tc>
          <w:tcPr>
            <w:tcW w:w="5988" w:type="dxa"/>
            <w:shd w:val="clear" w:color="auto" w:fill="FFFFFF"/>
          </w:tcPr>
          <w:p w14:paraId="764903E5" w14:textId="77777777" w:rsidR="0052733C" w:rsidRPr="0052733C" w:rsidRDefault="0052733C" w:rsidP="0052733C">
            <w:pPr>
              <w:pStyle w:val="TableText"/>
            </w:pPr>
            <w:r w:rsidRPr="0052733C">
              <w:t xml:space="preserve">Particular solution that meets the communication requirements and the interaction requirements of a particular </w:t>
            </w:r>
            <w:r w:rsidRPr="00922455">
              <w:rPr>
                <w:rStyle w:val="Italic"/>
                <w:i w:val="0"/>
              </w:rPr>
              <w:t>BusinessProcess</w:t>
            </w:r>
            <w:r w:rsidRPr="0052733C">
              <w:t xml:space="preserve"> and </w:t>
            </w:r>
            <w:r w:rsidRPr="00922455">
              <w:rPr>
                <w:rStyle w:val="Italic"/>
                <w:i w:val="0"/>
              </w:rPr>
              <w:t>BusinessArea.</w:t>
            </w:r>
          </w:p>
        </w:tc>
      </w:tr>
      <w:tr w:rsidR="0052733C" w14:paraId="68069776" w14:textId="77777777" w:rsidTr="00922455">
        <w:tc>
          <w:tcPr>
            <w:tcW w:w="2376" w:type="dxa"/>
            <w:shd w:val="clear" w:color="auto" w:fill="FFFFFF"/>
          </w:tcPr>
          <w:p w14:paraId="04DCBC71" w14:textId="77777777" w:rsidR="0052733C" w:rsidRPr="00922455" w:rsidRDefault="0052733C" w:rsidP="0052733C">
            <w:pPr>
              <w:pStyle w:val="TableText"/>
              <w:rPr>
                <w:rStyle w:val="Italic"/>
                <w:i w:val="0"/>
              </w:rPr>
            </w:pPr>
            <w:r w:rsidRPr="00922455">
              <w:rPr>
                <w:rStyle w:val="Italic"/>
                <w:i w:val="0"/>
              </w:rPr>
              <w:t>MessageDefinition</w:t>
            </w:r>
          </w:p>
        </w:tc>
        <w:tc>
          <w:tcPr>
            <w:tcW w:w="5988" w:type="dxa"/>
            <w:shd w:val="clear" w:color="auto" w:fill="FFFFFF"/>
          </w:tcPr>
          <w:p w14:paraId="2335F50C" w14:textId="77777777" w:rsidR="0052733C" w:rsidRPr="0052733C" w:rsidRDefault="0052733C" w:rsidP="0052733C">
            <w:pPr>
              <w:pStyle w:val="TableText"/>
            </w:pPr>
            <w:r w:rsidRPr="0052733C">
              <w:t>Formal description of the structure of a message instance.</w:t>
            </w:r>
          </w:p>
        </w:tc>
      </w:tr>
      <w:tr w:rsidR="0097615A" w14:paraId="6802354A" w14:textId="77777777" w:rsidTr="00922455">
        <w:tc>
          <w:tcPr>
            <w:tcW w:w="2376" w:type="dxa"/>
            <w:shd w:val="clear" w:color="auto" w:fill="FFFFFF"/>
          </w:tcPr>
          <w:p w14:paraId="0E6E613E" w14:textId="654C2008" w:rsidR="0097615A" w:rsidRPr="00AC0D30" w:rsidRDefault="0097615A" w:rsidP="00AC0D30">
            <w:r w:rsidRPr="00AC0D30">
              <w:t>Party</w:t>
            </w:r>
          </w:p>
        </w:tc>
        <w:tc>
          <w:tcPr>
            <w:tcW w:w="5988" w:type="dxa"/>
            <w:shd w:val="clear" w:color="auto" w:fill="FFFFFF"/>
          </w:tcPr>
          <w:p w14:paraId="3B954198" w14:textId="45868226" w:rsidR="0097615A" w:rsidRPr="0052733C" w:rsidRDefault="00DA2D74" w:rsidP="0052733C">
            <w:pPr>
              <w:pStyle w:val="TableText"/>
            </w:pPr>
            <w:r w:rsidRPr="00DA2D74">
              <w:t>Entity involved in a payment</w:t>
            </w:r>
          </w:p>
        </w:tc>
      </w:tr>
    </w:tbl>
    <w:p w14:paraId="5FED7C5B" w14:textId="77777777" w:rsidR="00E61D13" w:rsidRDefault="00E61D13" w:rsidP="00E61D13">
      <w:pPr>
        <w:pStyle w:val="Note"/>
      </w:pPr>
      <w:r w:rsidRPr="00E61D13">
        <w:t>When a MessageDefinition or message identifier is specified, it should include the variant and version number. However, in this document (except in the business examples section, if present), variant and version numbers are not included. In order to know the correct variant and version number for a MessageDefinition, the related Message Definition Report Part 2 document should be consulted</w:t>
      </w:r>
      <w:r>
        <w:t>.</w:t>
      </w:r>
    </w:p>
    <w:p w14:paraId="34C89DE1" w14:textId="77777777" w:rsidR="00FD654E" w:rsidRDefault="00CD7997" w:rsidP="00FC2CEC">
      <w:pPr>
        <w:pStyle w:val="Heading2"/>
      </w:pPr>
      <w:bookmarkStart w:id="7" w:name="_Toc224330091"/>
      <w:r>
        <w:t>Abbreviations and Acronyms</w:t>
      </w:r>
      <w:bookmarkEnd w:id="7"/>
    </w:p>
    <w:p w14:paraId="0F5D8D05" w14:textId="77777777" w:rsidR="003355DB" w:rsidRDefault="003355DB" w:rsidP="003355DB">
      <w:pPr>
        <w:pStyle w:val="Normalbeforetable"/>
      </w:pPr>
      <w:r>
        <w:t xml:space="preserve">The following is a list of abbreviations and </w:t>
      </w:r>
      <w:r w:rsidR="009C3408">
        <w:t>acronyms</w:t>
      </w:r>
      <w:r>
        <w:t xml:space="preserve"> used in the document.</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5764"/>
      </w:tblGrid>
      <w:tr w:rsidR="00922455" w14:paraId="46CC2BCA" w14:textId="77777777" w:rsidTr="00027558">
        <w:trPr>
          <w:cantSplit/>
          <w:tblHeader/>
        </w:trPr>
        <w:tc>
          <w:tcPr>
            <w:tcW w:w="2375"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2F7A8D9" w14:textId="77777777" w:rsidR="0052733C" w:rsidRDefault="0052733C" w:rsidP="00DD3851">
            <w:pPr>
              <w:pStyle w:val="TableHeading"/>
            </w:pPr>
            <w:r>
              <w:t>Abbreviation/Acronyms</w:t>
            </w:r>
          </w:p>
        </w:tc>
        <w:tc>
          <w:tcPr>
            <w:tcW w:w="576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21550DE" w14:textId="77777777" w:rsidR="0052733C" w:rsidRDefault="0052733C" w:rsidP="00DD3851">
            <w:pPr>
              <w:pStyle w:val="TableHeading"/>
            </w:pPr>
            <w:r>
              <w:t>Definition</w:t>
            </w:r>
          </w:p>
        </w:tc>
      </w:tr>
      <w:tr w:rsidR="0052733C" w14:paraId="3003FE56" w14:textId="77777777" w:rsidTr="00027558">
        <w:tc>
          <w:tcPr>
            <w:tcW w:w="2375" w:type="dxa"/>
            <w:shd w:val="clear" w:color="auto" w:fill="FFFFFF"/>
          </w:tcPr>
          <w:p w14:paraId="4E9D8931" w14:textId="0006BCE6" w:rsidR="0052733C" w:rsidRDefault="00DE2DFA" w:rsidP="00DD3851">
            <w:pPr>
              <w:pStyle w:val="TableText"/>
            </w:pPr>
            <w:r>
              <w:t>N/A</w:t>
            </w:r>
          </w:p>
        </w:tc>
        <w:tc>
          <w:tcPr>
            <w:tcW w:w="5764" w:type="dxa"/>
            <w:shd w:val="clear" w:color="auto" w:fill="FFFFFF"/>
          </w:tcPr>
          <w:p w14:paraId="0CA4F97E" w14:textId="5BA4469B" w:rsidR="0052733C" w:rsidRDefault="00DE2DFA" w:rsidP="00DD3851">
            <w:pPr>
              <w:pStyle w:val="TableText"/>
            </w:pPr>
            <w:r>
              <w:t>Not Applicable</w:t>
            </w:r>
          </w:p>
        </w:tc>
      </w:tr>
      <w:tr w:rsidR="00DE2DFA" w14:paraId="549D9E9C" w14:textId="77777777" w:rsidTr="00027558">
        <w:tc>
          <w:tcPr>
            <w:tcW w:w="2375" w:type="dxa"/>
            <w:shd w:val="clear" w:color="auto" w:fill="FFFFFF"/>
          </w:tcPr>
          <w:p w14:paraId="2440FF7D" w14:textId="138F3CBD" w:rsidR="00DE2DFA" w:rsidRPr="00DE2DFA" w:rsidRDefault="00DE2DFA" w:rsidP="00DE2DFA">
            <w:pPr>
              <w:pStyle w:val="TableText"/>
            </w:pPr>
            <w:r>
              <w:t>SEG</w:t>
            </w:r>
          </w:p>
        </w:tc>
        <w:tc>
          <w:tcPr>
            <w:tcW w:w="5764" w:type="dxa"/>
            <w:shd w:val="clear" w:color="auto" w:fill="FFFFFF"/>
          </w:tcPr>
          <w:p w14:paraId="6C961482" w14:textId="7919E4CA" w:rsidR="00DE2DFA" w:rsidRPr="00DE2DFA" w:rsidRDefault="00DE2DFA" w:rsidP="00DE2DFA">
            <w:pPr>
              <w:pStyle w:val="TableText"/>
            </w:pPr>
            <w:r>
              <w:t>Sta</w:t>
            </w:r>
            <w:r w:rsidRPr="00DE2DFA">
              <w:t>ndards Evaluation Group</w:t>
            </w:r>
          </w:p>
        </w:tc>
      </w:tr>
      <w:tr w:rsidR="00DE2DFA" w14:paraId="742F19D3" w14:textId="77777777" w:rsidTr="00027558">
        <w:tc>
          <w:tcPr>
            <w:tcW w:w="2375" w:type="dxa"/>
            <w:shd w:val="clear" w:color="auto" w:fill="FFFFFF"/>
          </w:tcPr>
          <w:p w14:paraId="3DDAA95A" w14:textId="243E7C9F" w:rsidR="00DE2DFA" w:rsidRPr="00584FAE" w:rsidRDefault="00DE2DFA" w:rsidP="00DE2DFA">
            <w:pPr>
              <w:pStyle w:val="TableText"/>
            </w:pPr>
            <w:r>
              <w:t>TBD</w:t>
            </w:r>
          </w:p>
        </w:tc>
        <w:tc>
          <w:tcPr>
            <w:tcW w:w="5764" w:type="dxa"/>
            <w:shd w:val="clear" w:color="auto" w:fill="FFFFFF"/>
          </w:tcPr>
          <w:p w14:paraId="089FC401" w14:textId="5A48FDCC" w:rsidR="00DE2DFA" w:rsidRPr="00584FAE" w:rsidRDefault="00DE2DFA" w:rsidP="00DE2DFA">
            <w:pPr>
              <w:pStyle w:val="TableText"/>
            </w:pPr>
            <w:r>
              <w:t>To Be Determined</w:t>
            </w:r>
          </w:p>
        </w:tc>
      </w:tr>
      <w:tr w:rsidR="00AC0D30" w14:paraId="1B67D908" w14:textId="77777777" w:rsidTr="00027558">
        <w:tc>
          <w:tcPr>
            <w:tcW w:w="2375" w:type="dxa"/>
            <w:shd w:val="clear" w:color="auto" w:fill="FFFFFF"/>
          </w:tcPr>
          <w:p w14:paraId="04730B1D" w14:textId="3D543365" w:rsidR="00AC0D30" w:rsidRDefault="00AC0D30" w:rsidP="00DE2DFA">
            <w:pPr>
              <w:pStyle w:val="TableText"/>
            </w:pPr>
            <w:r>
              <w:t>S</w:t>
            </w:r>
            <w:r w:rsidR="00AB2469">
              <w:t>wift</w:t>
            </w:r>
          </w:p>
        </w:tc>
        <w:tc>
          <w:tcPr>
            <w:tcW w:w="5764" w:type="dxa"/>
            <w:shd w:val="clear" w:color="auto" w:fill="FFFFFF"/>
          </w:tcPr>
          <w:p w14:paraId="4C7E113B" w14:textId="4C629A6A" w:rsidR="00AC0D30" w:rsidRDefault="00AC0D30" w:rsidP="00DE2DFA">
            <w:pPr>
              <w:pStyle w:val="TableText"/>
            </w:pPr>
            <w:r>
              <w:t>Society for Worldwide Interbank Financial Telecommunications</w:t>
            </w:r>
          </w:p>
        </w:tc>
      </w:tr>
      <w:tr w:rsidR="00AC0D30" w14:paraId="2562D65D" w14:textId="77777777" w:rsidTr="00027558">
        <w:tc>
          <w:tcPr>
            <w:tcW w:w="2375" w:type="dxa"/>
            <w:shd w:val="clear" w:color="auto" w:fill="FFFFFF"/>
          </w:tcPr>
          <w:p w14:paraId="74A4B746" w14:textId="0B72F1B1" w:rsidR="00AC0D30" w:rsidRDefault="00AC0D30" w:rsidP="00DE2DFA">
            <w:pPr>
              <w:pStyle w:val="TableText"/>
            </w:pPr>
            <w:r>
              <w:t>UTAP</w:t>
            </w:r>
          </w:p>
        </w:tc>
        <w:tc>
          <w:tcPr>
            <w:tcW w:w="5764" w:type="dxa"/>
            <w:shd w:val="clear" w:color="auto" w:fill="FFFFFF"/>
          </w:tcPr>
          <w:p w14:paraId="6E17E2C0" w14:textId="6F185759" w:rsidR="00AC0D30" w:rsidRDefault="00AC0D30" w:rsidP="00DE2DFA">
            <w:pPr>
              <w:pStyle w:val="TableText"/>
            </w:pPr>
            <w:r>
              <w:t>Unable to Apply</w:t>
            </w:r>
          </w:p>
        </w:tc>
      </w:tr>
      <w:tr w:rsidR="00AC0D30" w14:paraId="445CD714" w14:textId="77777777" w:rsidTr="00027558">
        <w:tc>
          <w:tcPr>
            <w:tcW w:w="2375" w:type="dxa"/>
            <w:shd w:val="clear" w:color="auto" w:fill="FFFFFF"/>
          </w:tcPr>
          <w:p w14:paraId="4261204D" w14:textId="3AA583F1" w:rsidR="00AC0D30" w:rsidRDefault="00AC0D30" w:rsidP="00DE2DFA">
            <w:pPr>
              <w:pStyle w:val="TableText"/>
            </w:pPr>
            <w:r>
              <w:t>RQFI</w:t>
            </w:r>
          </w:p>
        </w:tc>
        <w:tc>
          <w:tcPr>
            <w:tcW w:w="5764" w:type="dxa"/>
            <w:shd w:val="clear" w:color="auto" w:fill="FFFFFF"/>
          </w:tcPr>
          <w:p w14:paraId="2321022A" w14:textId="353C4B0E" w:rsidR="00AC0D30" w:rsidRDefault="00AC0D30" w:rsidP="00DE2DFA">
            <w:pPr>
              <w:pStyle w:val="TableText"/>
            </w:pPr>
            <w:r>
              <w:t>Request for Information</w:t>
            </w:r>
          </w:p>
        </w:tc>
      </w:tr>
      <w:tr w:rsidR="00AC0D30" w14:paraId="3A17E560" w14:textId="77777777" w:rsidTr="00027558">
        <w:tc>
          <w:tcPr>
            <w:tcW w:w="2375" w:type="dxa"/>
            <w:shd w:val="clear" w:color="auto" w:fill="FFFFFF"/>
          </w:tcPr>
          <w:p w14:paraId="207947F0" w14:textId="010A51E3" w:rsidR="00AC0D30" w:rsidRDefault="00AC0D30" w:rsidP="00DE2DFA">
            <w:pPr>
              <w:pStyle w:val="TableText"/>
            </w:pPr>
            <w:r>
              <w:t>RQUF</w:t>
            </w:r>
          </w:p>
        </w:tc>
        <w:tc>
          <w:tcPr>
            <w:tcW w:w="5764" w:type="dxa"/>
            <w:shd w:val="clear" w:color="auto" w:fill="FFFFFF"/>
          </w:tcPr>
          <w:p w14:paraId="67C98C4A" w14:textId="576DE472" w:rsidR="00AC0D30" w:rsidRDefault="00AC0D30" w:rsidP="00DE2DFA">
            <w:pPr>
              <w:pStyle w:val="TableText"/>
            </w:pPr>
            <w:r>
              <w:t>Request Use of Funds</w:t>
            </w:r>
          </w:p>
        </w:tc>
      </w:tr>
      <w:tr w:rsidR="00AC0D30" w14:paraId="33C5375D" w14:textId="77777777" w:rsidTr="00027558">
        <w:tc>
          <w:tcPr>
            <w:tcW w:w="2375" w:type="dxa"/>
            <w:shd w:val="clear" w:color="auto" w:fill="FFFFFF"/>
          </w:tcPr>
          <w:p w14:paraId="75F35898" w14:textId="1B45CF01" w:rsidR="00AC0D30" w:rsidRDefault="00AC0D30" w:rsidP="00DE2DFA">
            <w:pPr>
              <w:pStyle w:val="TableText"/>
            </w:pPr>
            <w:r>
              <w:t>CCNR</w:t>
            </w:r>
          </w:p>
        </w:tc>
        <w:tc>
          <w:tcPr>
            <w:tcW w:w="5764" w:type="dxa"/>
            <w:shd w:val="clear" w:color="auto" w:fill="FFFFFF"/>
          </w:tcPr>
          <w:p w14:paraId="139AC6B1" w14:textId="1E07E840" w:rsidR="00AC0D30" w:rsidRDefault="00AC0D30" w:rsidP="00DE2DFA">
            <w:pPr>
              <w:pStyle w:val="TableText"/>
            </w:pPr>
            <w:r>
              <w:t>Creditor Claim Non-Receipt</w:t>
            </w:r>
          </w:p>
        </w:tc>
      </w:tr>
      <w:tr w:rsidR="00AC0D30" w14:paraId="7DB92D6B" w14:textId="77777777" w:rsidTr="00027558">
        <w:tc>
          <w:tcPr>
            <w:tcW w:w="2375" w:type="dxa"/>
            <w:shd w:val="clear" w:color="auto" w:fill="FFFFFF"/>
          </w:tcPr>
          <w:p w14:paraId="36D683C8" w14:textId="6F66E436" w:rsidR="00AC0D30" w:rsidRDefault="00AC0D30" w:rsidP="00DE2DFA">
            <w:pPr>
              <w:pStyle w:val="TableText"/>
            </w:pPr>
            <w:r>
              <w:t>PINC</w:t>
            </w:r>
          </w:p>
        </w:tc>
        <w:tc>
          <w:tcPr>
            <w:tcW w:w="5764" w:type="dxa"/>
            <w:shd w:val="clear" w:color="auto" w:fill="FFFFFF"/>
          </w:tcPr>
          <w:p w14:paraId="5E8A6107" w14:textId="564CEA11" w:rsidR="00AC0D30" w:rsidRDefault="00AC0D30" w:rsidP="00DE2DFA">
            <w:pPr>
              <w:pStyle w:val="TableText"/>
            </w:pPr>
            <w:r>
              <w:t>Payment Initiation Not Confirmed</w:t>
            </w:r>
          </w:p>
        </w:tc>
      </w:tr>
      <w:tr w:rsidR="00AC0D30" w14:paraId="48FCB3E6" w14:textId="77777777" w:rsidTr="00027558">
        <w:tc>
          <w:tcPr>
            <w:tcW w:w="2375" w:type="dxa"/>
            <w:shd w:val="clear" w:color="auto" w:fill="FFFFFF"/>
          </w:tcPr>
          <w:p w14:paraId="061E4B0F" w14:textId="39D84CA2" w:rsidR="00AC0D30" w:rsidRDefault="00AC0D30" w:rsidP="00DE2DFA">
            <w:pPr>
              <w:pStyle w:val="TableText"/>
            </w:pPr>
            <w:r>
              <w:t>RQVA</w:t>
            </w:r>
          </w:p>
        </w:tc>
        <w:tc>
          <w:tcPr>
            <w:tcW w:w="5764" w:type="dxa"/>
            <w:shd w:val="clear" w:color="auto" w:fill="FFFFFF"/>
          </w:tcPr>
          <w:p w14:paraId="53323A8A" w14:textId="5E1A5294" w:rsidR="00AC0D30" w:rsidRDefault="00AC0D30" w:rsidP="00DE2DFA">
            <w:pPr>
              <w:pStyle w:val="TableText"/>
            </w:pPr>
            <w:r>
              <w:t>Request Value Date Adjustment</w:t>
            </w:r>
          </w:p>
        </w:tc>
      </w:tr>
      <w:tr w:rsidR="00AC0D30" w14:paraId="39D13FFB" w14:textId="77777777" w:rsidTr="00027558">
        <w:tc>
          <w:tcPr>
            <w:tcW w:w="2375" w:type="dxa"/>
            <w:shd w:val="clear" w:color="auto" w:fill="FFFFFF"/>
          </w:tcPr>
          <w:p w14:paraId="2FCB09BE" w14:textId="687FDEF8" w:rsidR="00AC0D30" w:rsidRDefault="00AC0D30" w:rsidP="00DE2DFA">
            <w:pPr>
              <w:pStyle w:val="TableText"/>
            </w:pPr>
            <w:r>
              <w:t>RQDA</w:t>
            </w:r>
          </w:p>
        </w:tc>
        <w:tc>
          <w:tcPr>
            <w:tcW w:w="5764" w:type="dxa"/>
            <w:shd w:val="clear" w:color="auto" w:fill="FFFFFF"/>
          </w:tcPr>
          <w:p w14:paraId="1B417925" w14:textId="3D4074B6" w:rsidR="00AC0D30" w:rsidRDefault="00367B3A" w:rsidP="00DE2DFA">
            <w:pPr>
              <w:pStyle w:val="TableText"/>
            </w:pPr>
            <w:r>
              <w:t>Request Debit Authorisation</w:t>
            </w:r>
          </w:p>
        </w:tc>
      </w:tr>
      <w:tr w:rsidR="00367B3A" w14:paraId="68CA6AEF" w14:textId="77777777" w:rsidTr="00027558">
        <w:tc>
          <w:tcPr>
            <w:tcW w:w="2375" w:type="dxa"/>
            <w:shd w:val="clear" w:color="auto" w:fill="FFFFFF"/>
          </w:tcPr>
          <w:p w14:paraId="2DB7CB71" w14:textId="22BD63D9" w:rsidR="00367B3A" w:rsidRDefault="00367B3A" w:rsidP="00DE2DFA">
            <w:pPr>
              <w:pStyle w:val="TableText"/>
            </w:pPr>
            <w:r>
              <w:t>ACCT</w:t>
            </w:r>
          </w:p>
        </w:tc>
        <w:tc>
          <w:tcPr>
            <w:tcW w:w="5764" w:type="dxa"/>
            <w:shd w:val="clear" w:color="auto" w:fill="FFFFFF"/>
          </w:tcPr>
          <w:p w14:paraId="7F04735B" w14:textId="001B5100" w:rsidR="00367B3A" w:rsidRDefault="00367B3A" w:rsidP="00DE2DFA">
            <w:pPr>
              <w:pStyle w:val="TableText"/>
            </w:pPr>
            <w:r>
              <w:t>Account Related Investigation</w:t>
            </w:r>
          </w:p>
        </w:tc>
      </w:tr>
      <w:tr w:rsidR="00367B3A" w14:paraId="55066E02" w14:textId="77777777" w:rsidTr="00027558">
        <w:tc>
          <w:tcPr>
            <w:tcW w:w="2375" w:type="dxa"/>
            <w:shd w:val="clear" w:color="auto" w:fill="FFFFFF"/>
          </w:tcPr>
          <w:p w14:paraId="50D87EFD" w14:textId="3DEB19DB" w:rsidR="00367B3A" w:rsidRDefault="00367B3A" w:rsidP="00DE2DFA">
            <w:pPr>
              <w:pStyle w:val="TableText"/>
            </w:pPr>
            <w:r>
              <w:t>PDNG</w:t>
            </w:r>
          </w:p>
        </w:tc>
        <w:tc>
          <w:tcPr>
            <w:tcW w:w="5764" w:type="dxa"/>
            <w:shd w:val="clear" w:color="auto" w:fill="FFFFFF"/>
          </w:tcPr>
          <w:p w14:paraId="1C8C7F90" w14:textId="196A6A51" w:rsidR="00367B3A" w:rsidRDefault="00367B3A" w:rsidP="00DE2DFA">
            <w:pPr>
              <w:pStyle w:val="TableText"/>
            </w:pPr>
            <w:r>
              <w:t>Investigation Pending</w:t>
            </w:r>
          </w:p>
        </w:tc>
      </w:tr>
      <w:tr w:rsidR="00367B3A" w14:paraId="6F237C62" w14:textId="77777777" w:rsidTr="00027558">
        <w:tc>
          <w:tcPr>
            <w:tcW w:w="2375" w:type="dxa"/>
            <w:shd w:val="clear" w:color="auto" w:fill="FFFFFF"/>
          </w:tcPr>
          <w:p w14:paraId="55F8A9F1" w14:textId="04E29FCD" w:rsidR="00367B3A" w:rsidRDefault="00367B3A" w:rsidP="00DE2DFA">
            <w:pPr>
              <w:pStyle w:val="TableText"/>
            </w:pPr>
            <w:r>
              <w:lastRenderedPageBreak/>
              <w:t>CLSD</w:t>
            </w:r>
          </w:p>
        </w:tc>
        <w:tc>
          <w:tcPr>
            <w:tcW w:w="5764" w:type="dxa"/>
            <w:shd w:val="clear" w:color="auto" w:fill="FFFFFF"/>
          </w:tcPr>
          <w:p w14:paraId="3F9C6D8C" w14:textId="681C036F" w:rsidR="00367B3A" w:rsidRDefault="00367B3A" w:rsidP="00DE2DFA">
            <w:pPr>
              <w:pStyle w:val="TableText"/>
            </w:pPr>
            <w:r>
              <w:t>Investigation Closed</w:t>
            </w:r>
          </w:p>
        </w:tc>
      </w:tr>
      <w:tr w:rsidR="00367B3A" w14:paraId="6B1B92BE" w14:textId="77777777" w:rsidTr="00027558">
        <w:tc>
          <w:tcPr>
            <w:tcW w:w="2375" w:type="dxa"/>
            <w:shd w:val="clear" w:color="auto" w:fill="FFFFFF"/>
          </w:tcPr>
          <w:p w14:paraId="68A0DF39" w14:textId="793F2B93" w:rsidR="00367B3A" w:rsidRDefault="00367B3A" w:rsidP="00DE2DFA">
            <w:pPr>
              <w:pStyle w:val="TableText"/>
            </w:pPr>
            <w:r>
              <w:t>RJCT</w:t>
            </w:r>
          </w:p>
        </w:tc>
        <w:tc>
          <w:tcPr>
            <w:tcW w:w="5764" w:type="dxa"/>
            <w:shd w:val="clear" w:color="auto" w:fill="FFFFFF"/>
          </w:tcPr>
          <w:p w14:paraId="7EA06A51" w14:textId="5845259F" w:rsidR="00367B3A" w:rsidRDefault="00367B3A" w:rsidP="00DE2DFA">
            <w:pPr>
              <w:pStyle w:val="TableText"/>
            </w:pPr>
            <w:r>
              <w:t>Investigation Rejected</w:t>
            </w:r>
          </w:p>
        </w:tc>
      </w:tr>
      <w:tr w:rsidR="00367B3A" w14:paraId="7FD0074F" w14:textId="77777777" w:rsidTr="00027558">
        <w:tc>
          <w:tcPr>
            <w:tcW w:w="2375" w:type="dxa"/>
            <w:shd w:val="clear" w:color="auto" w:fill="FFFFFF"/>
          </w:tcPr>
          <w:p w14:paraId="43FFDC4D" w14:textId="630FC054" w:rsidR="00367B3A" w:rsidRDefault="00367B3A" w:rsidP="00DE2DFA">
            <w:pPr>
              <w:pStyle w:val="TableText"/>
            </w:pPr>
            <w:r>
              <w:t>UETR</w:t>
            </w:r>
          </w:p>
        </w:tc>
        <w:tc>
          <w:tcPr>
            <w:tcW w:w="5764" w:type="dxa"/>
            <w:shd w:val="clear" w:color="auto" w:fill="FFFFFF"/>
          </w:tcPr>
          <w:p w14:paraId="49B354FB" w14:textId="3C92F924" w:rsidR="00367B3A" w:rsidRDefault="00367B3A" w:rsidP="00DE2DFA">
            <w:pPr>
              <w:pStyle w:val="TableText"/>
            </w:pPr>
            <w:r>
              <w:t>Unique End-to-end Transaction Reference</w:t>
            </w:r>
          </w:p>
        </w:tc>
      </w:tr>
      <w:tr w:rsidR="00367B3A" w14:paraId="5D0283D9" w14:textId="77777777" w:rsidTr="00027558">
        <w:tc>
          <w:tcPr>
            <w:tcW w:w="2375" w:type="dxa"/>
            <w:shd w:val="clear" w:color="auto" w:fill="FFFFFF"/>
          </w:tcPr>
          <w:p w14:paraId="4C6958A0" w14:textId="7BAA5C59" w:rsidR="00367B3A" w:rsidRDefault="00367B3A" w:rsidP="00DE2DFA">
            <w:pPr>
              <w:pStyle w:val="TableText"/>
            </w:pPr>
            <w:r w:rsidRPr="002153A2">
              <w:t>NOOR</w:t>
            </w:r>
          </w:p>
        </w:tc>
        <w:tc>
          <w:tcPr>
            <w:tcW w:w="5764" w:type="dxa"/>
            <w:shd w:val="clear" w:color="auto" w:fill="FFFFFF"/>
          </w:tcPr>
          <w:p w14:paraId="0079D58F" w14:textId="5D4012EA" w:rsidR="00367B3A" w:rsidRDefault="00367B3A" w:rsidP="00DE2DFA">
            <w:pPr>
              <w:pStyle w:val="TableText"/>
            </w:pPr>
            <w:r>
              <w:t>No Original Transaction Received</w:t>
            </w:r>
          </w:p>
        </w:tc>
      </w:tr>
      <w:tr w:rsidR="00367B3A" w14:paraId="635C214E" w14:textId="77777777" w:rsidTr="00027558">
        <w:tc>
          <w:tcPr>
            <w:tcW w:w="2375" w:type="dxa"/>
            <w:shd w:val="clear" w:color="auto" w:fill="FFFFFF"/>
          </w:tcPr>
          <w:p w14:paraId="7D402C2C" w14:textId="1C95CE4B" w:rsidR="00367B3A" w:rsidRPr="002153A2" w:rsidRDefault="00367B3A" w:rsidP="00DE2DFA">
            <w:pPr>
              <w:pStyle w:val="TableText"/>
            </w:pPr>
            <w:r>
              <w:t>XBCT</w:t>
            </w:r>
          </w:p>
        </w:tc>
        <w:tc>
          <w:tcPr>
            <w:tcW w:w="5764" w:type="dxa"/>
            <w:shd w:val="clear" w:color="auto" w:fill="FFFFFF"/>
          </w:tcPr>
          <w:p w14:paraId="21EB850E" w14:textId="0A079625" w:rsidR="00367B3A" w:rsidRDefault="00D608B7" w:rsidP="00DE2DFA">
            <w:pPr>
              <w:pStyle w:val="TableText"/>
            </w:pPr>
            <w:r w:rsidRPr="00D608B7">
              <w:t>Cross</w:t>
            </w:r>
            <w:r>
              <w:t xml:space="preserve"> </w:t>
            </w:r>
            <w:r w:rsidRPr="00D608B7">
              <w:t>Border</w:t>
            </w:r>
            <w:r>
              <w:t xml:space="preserve"> </w:t>
            </w:r>
            <w:r w:rsidRPr="00D608B7">
              <w:t>Customer</w:t>
            </w:r>
            <w:r>
              <w:t xml:space="preserve"> </w:t>
            </w:r>
            <w:r w:rsidRPr="00D608B7">
              <w:t>Credit</w:t>
            </w:r>
            <w:r>
              <w:t xml:space="preserve"> </w:t>
            </w:r>
            <w:r w:rsidRPr="00D608B7">
              <w:t>Transfer</w:t>
            </w:r>
          </w:p>
        </w:tc>
      </w:tr>
      <w:tr w:rsidR="00D608B7" w14:paraId="033AF0ED" w14:textId="77777777" w:rsidTr="00027558">
        <w:tc>
          <w:tcPr>
            <w:tcW w:w="2375" w:type="dxa"/>
            <w:shd w:val="clear" w:color="auto" w:fill="FFFFFF"/>
          </w:tcPr>
          <w:p w14:paraId="091EE4E4" w14:textId="527200CF" w:rsidR="00D608B7" w:rsidRDefault="00D608B7" w:rsidP="00DE2DFA">
            <w:pPr>
              <w:pStyle w:val="TableText"/>
            </w:pPr>
            <w:r>
              <w:t>STP</w:t>
            </w:r>
          </w:p>
        </w:tc>
        <w:tc>
          <w:tcPr>
            <w:tcW w:w="5764" w:type="dxa"/>
            <w:shd w:val="clear" w:color="auto" w:fill="FFFFFF"/>
          </w:tcPr>
          <w:p w14:paraId="013FAF76" w14:textId="5C2FD0B2" w:rsidR="00D608B7" w:rsidRPr="00D608B7" w:rsidRDefault="00D608B7" w:rsidP="00DE2DFA">
            <w:pPr>
              <w:pStyle w:val="TableText"/>
            </w:pPr>
            <w:r>
              <w:t>Straight Through Process</w:t>
            </w:r>
          </w:p>
        </w:tc>
      </w:tr>
    </w:tbl>
    <w:p w14:paraId="6B36A9EE" w14:textId="77777777" w:rsidR="00526C98" w:rsidRDefault="000E53BB" w:rsidP="00FC2CEC">
      <w:pPr>
        <w:pStyle w:val="Heading2"/>
      </w:pPr>
      <w:bookmarkStart w:id="8" w:name="_Toc224330092"/>
      <w:r w:rsidRPr="000E53BB">
        <w:t>Document Scope and Objectives</w:t>
      </w:r>
      <w:bookmarkEnd w:id="8"/>
    </w:p>
    <w:p w14:paraId="2B2205A0" w14:textId="479C626C" w:rsidR="00E20C03" w:rsidRDefault="00E20C03" w:rsidP="0069044F">
      <w:r w:rsidRPr="001A46C4">
        <w:t xml:space="preserve">This document is the first part of the </w:t>
      </w:r>
      <w:r w:rsidR="008572F3">
        <w:t>Investigation</w:t>
      </w:r>
      <w:r w:rsidR="004E53E9">
        <w:t>s</w:t>
      </w:r>
      <w:r w:rsidR="00BF0BA7">
        <w:t xml:space="preserve"> </w:t>
      </w:r>
      <w:r w:rsidRPr="002D6766">
        <w:t>Message Definition Report (MDR) that describes the BusinessTransactions and underlying message set. For the sake</w:t>
      </w:r>
      <w:r w:rsidRPr="0069044F">
        <w:t xml:space="preserve"> of completeness, the document may also describe BusinessActivities that are not in the</w:t>
      </w:r>
      <w:r>
        <w:t xml:space="preserve"> scope of the </w:t>
      </w:r>
      <w:r w:rsidR="00E632EE">
        <w:t xml:space="preserve">business </w:t>
      </w:r>
      <w:r w:rsidR="00E632EE" w:rsidRPr="00A72CAE">
        <w:t>process</w:t>
      </w:r>
      <w:r w:rsidR="00C82AF8" w:rsidRPr="00A72CAE">
        <w:t>es</w:t>
      </w:r>
      <w:r w:rsidR="00F16AC8" w:rsidRPr="00A72CAE">
        <w:t xml:space="preserve"> co</w:t>
      </w:r>
      <w:r w:rsidR="00E632EE" w:rsidRPr="00A72CAE">
        <w:t>vered in</w:t>
      </w:r>
      <w:r w:rsidR="00F16AC8" w:rsidRPr="00A72CAE">
        <w:t xml:space="preserve"> this document</w:t>
      </w:r>
      <w:r w:rsidRPr="00A72CAE">
        <w:t>.</w:t>
      </w:r>
    </w:p>
    <w:p w14:paraId="533E8FD5" w14:textId="77777777" w:rsidR="00E20C03" w:rsidRDefault="00E20C03" w:rsidP="00E20C03">
      <w:r>
        <w:t>This document describes the following:</w:t>
      </w:r>
    </w:p>
    <w:p w14:paraId="2220CDE0" w14:textId="77777777" w:rsidR="00E20C03" w:rsidRDefault="002A331D" w:rsidP="00E20C03">
      <w:pPr>
        <w:pStyle w:val="ListBullet"/>
      </w:pPr>
      <w:r>
        <w:t>t</w:t>
      </w:r>
      <w:r w:rsidR="00E20C03">
        <w:t xml:space="preserve">he BusinessProcess scope </w:t>
      </w:r>
    </w:p>
    <w:p w14:paraId="5F86C8A4" w14:textId="77777777" w:rsidR="00E20C03" w:rsidRDefault="002A331D" w:rsidP="00E20C03">
      <w:pPr>
        <w:pStyle w:val="ListBullet"/>
      </w:pPr>
      <w:r>
        <w:t>t</w:t>
      </w:r>
      <w:r w:rsidR="00E20C03">
        <w:t>he BusinessRoles involved in these BusinessProcesses</w:t>
      </w:r>
    </w:p>
    <w:p w14:paraId="50CC133E" w14:textId="77777777" w:rsidR="00E20C03" w:rsidRDefault="00E20C03" w:rsidP="00E20C03">
      <w:r>
        <w:t>The main objectives of this document are as follows:</w:t>
      </w:r>
    </w:p>
    <w:p w14:paraId="400B1F4B" w14:textId="77777777" w:rsidR="00E20C03" w:rsidRDefault="002A331D" w:rsidP="00E20C03">
      <w:pPr>
        <w:pStyle w:val="ListBullet"/>
      </w:pPr>
      <w:r>
        <w:t>t</w:t>
      </w:r>
      <w:r w:rsidR="00E20C03">
        <w:t xml:space="preserve">o provide information about the messages </w:t>
      </w:r>
      <w:r w:rsidR="00C82AF8" w:rsidRPr="00A72CAE">
        <w:t>that support the business processes</w:t>
      </w:r>
    </w:p>
    <w:p w14:paraId="05BC5E0F" w14:textId="77777777" w:rsidR="00E20C03" w:rsidRDefault="002A331D" w:rsidP="00E20C03">
      <w:pPr>
        <w:pStyle w:val="ListBullet"/>
      </w:pPr>
      <w:r>
        <w:t>t</w:t>
      </w:r>
      <w:r w:rsidR="00E20C03">
        <w:t>o explain the BusinessProcesses and BusinessActivities these messages have addressed</w:t>
      </w:r>
    </w:p>
    <w:p w14:paraId="267128D0" w14:textId="77777777" w:rsidR="00E20C03" w:rsidRDefault="002A331D" w:rsidP="00E20C03">
      <w:pPr>
        <w:pStyle w:val="ListBullet"/>
      </w:pPr>
      <w:r>
        <w:t>t</w:t>
      </w:r>
      <w:r w:rsidR="00E20C03">
        <w:t>o give a high level description of BusinessProcesses and the associated BusinessRoles</w:t>
      </w:r>
    </w:p>
    <w:p w14:paraId="5E37725A" w14:textId="77777777" w:rsidR="00E20C03" w:rsidRDefault="002A331D" w:rsidP="00E20C03">
      <w:pPr>
        <w:pStyle w:val="ListBullet"/>
      </w:pPr>
      <w:r>
        <w:t>t</w:t>
      </w:r>
      <w:r w:rsidR="00E20C03">
        <w:t>o doc</w:t>
      </w:r>
      <w:r w:rsidR="00C82AF8">
        <w:t>ument the BusinessTransactions</w:t>
      </w:r>
      <w:r w:rsidR="00E20C03">
        <w:t xml:space="preserve"> </w:t>
      </w:r>
    </w:p>
    <w:p w14:paraId="102AC8C8" w14:textId="77777777" w:rsidR="00E20C03" w:rsidRPr="00F84EE5" w:rsidRDefault="002A331D" w:rsidP="00F84EE5">
      <w:pPr>
        <w:pStyle w:val="ListBullet"/>
      </w:pPr>
      <w:r w:rsidRPr="00F84EE5">
        <w:t>t</w:t>
      </w:r>
      <w:r w:rsidR="00E20C03" w:rsidRPr="00F84EE5">
        <w:t>o provide business examples</w:t>
      </w:r>
    </w:p>
    <w:p w14:paraId="54654B37" w14:textId="77777777" w:rsidR="000E53BB" w:rsidRDefault="00E20C03" w:rsidP="00E632EE">
      <w:r w:rsidRPr="00E20C03">
        <w:t>The messages definitions are specified in Message Definition Report Part 2</w:t>
      </w:r>
      <w:r>
        <w:t>.</w:t>
      </w:r>
    </w:p>
    <w:p w14:paraId="4D035D6A" w14:textId="77777777" w:rsidR="00B5372E" w:rsidRDefault="00B5372E" w:rsidP="00FC2CEC">
      <w:pPr>
        <w:pStyle w:val="Heading2"/>
      </w:pPr>
      <w:bookmarkStart w:id="9" w:name="_Toc224330093"/>
      <w:r>
        <w:t>References</w:t>
      </w:r>
      <w:bookmarkEnd w:id="9"/>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5"/>
        <w:gridCol w:w="1127"/>
        <w:gridCol w:w="1606"/>
        <w:gridCol w:w="1081"/>
      </w:tblGrid>
      <w:tr w:rsidR="00922455" w14:paraId="55188D42" w14:textId="77777777" w:rsidTr="0007317B">
        <w:trPr>
          <w:cantSplit/>
          <w:tblHeader/>
        </w:trPr>
        <w:tc>
          <w:tcPr>
            <w:tcW w:w="4325"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5237C95" w14:textId="77777777" w:rsidR="0052733C" w:rsidRPr="002D3B7B" w:rsidRDefault="0052733C" w:rsidP="00DD3851">
            <w:pPr>
              <w:pStyle w:val="TableHeading"/>
            </w:pPr>
            <w:r w:rsidRPr="002D3B7B">
              <w:t>Document</w:t>
            </w:r>
          </w:p>
        </w:tc>
        <w:tc>
          <w:tcPr>
            <w:tcW w:w="112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D6F2823" w14:textId="77777777" w:rsidR="0052733C" w:rsidRPr="002D3B7B" w:rsidRDefault="0052733C" w:rsidP="00DD3851">
            <w:pPr>
              <w:pStyle w:val="TableHeading"/>
            </w:pPr>
            <w:r w:rsidRPr="002D3B7B">
              <w:t>Version</w:t>
            </w:r>
          </w:p>
        </w:tc>
        <w:tc>
          <w:tcPr>
            <w:tcW w:w="160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C638F8B" w14:textId="77777777" w:rsidR="0052733C" w:rsidRPr="002D3B7B" w:rsidRDefault="0052733C" w:rsidP="00DD3851">
            <w:pPr>
              <w:pStyle w:val="TableHeading"/>
            </w:pPr>
            <w:r w:rsidRPr="002D3B7B">
              <w:t>Date</w:t>
            </w:r>
          </w:p>
        </w:tc>
        <w:tc>
          <w:tcPr>
            <w:tcW w:w="1081"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286B69E" w14:textId="77777777" w:rsidR="0052733C" w:rsidRPr="002D3B7B" w:rsidRDefault="0052733C" w:rsidP="00DD3851">
            <w:pPr>
              <w:pStyle w:val="TableHeading"/>
            </w:pPr>
            <w:r w:rsidRPr="002D3B7B">
              <w:t>Author</w:t>
            </w:r>
          </w:p>
        </w:tc>
      </w:tr>
      <w:tr w:rsidR="00922455" w14:paraId="0B28186B" w14:textId="77777777" w:rsidTr="0007317B">
        <w:tc>
          <w:tcPr>
            <w:tcW w:w="4325" w:type="dxa"/>
            <w:shd w:val="clear" w:color="auto" w:fill="FFFFFF"/>
          </w:tcPr>
          <w:p w14:paraId="29F01038" w14:textId="6589CB73" w:rsidR="0052733C" w:rsidRPr="002D3B7B" w:rsidRDefault="00170374" w:rsidP="00DD3851">
            <w:pPr>
              <w:pStyle w:val="TableText"/>
            </w:pPr>
            <w:r w:rsidRPr="00170374">
              <w:t>Exception</w:t>
            </w:r>
            <w:r w:rsidR="00767AD3">
              <w:t>s</w:t>
            </w:r>
            <w:r w:rsidR="00DD0CE1">
              <w:t xml:space="preserve"> a</w:t>
            </w:r>
            <w:r w:rsidRPr="00170374">
              <w:t>nd</w:t>
            </w:r>
            <w:r w:rsidR="00DD0CE1">
              <w:t xml:space="preserve"> </w:t>
            </w:r>
            <w:r w:rsidRPr="00170374">
              <w:t>Investigation</w:t>
            </w:r>
            <w:r w:rsidR="00767AD3">
              <w:t>s</w:t>
            </w:r>
            <w:r w:rsidR="00DD0CE1">
              <w:t xml:space="preserve"> Modernisation </w:t>
            </w:r>
            <w:r w:rsidRPr="00170374">
              <w:t>Business</w:t>
            </w:r>
            <w:r w:rsidR="00F36814">
              <w:t xml:space="preserve"> </w:t>
            </w:r>
            <w:r w:rsidRPr="00170374">
              <w:t>Justification</w:t>
            </w:r>
            <w:r w:rsidR="0088095E">
              <w:t xml:space="preserve"> (BJ# 204)</w:t>
            </w:r>
          </w:p>
        </w:tc>
        <w:tc>
          <w:tcPr>
            <w:tcW w:w="1127" w:type="dxa"/>
            <w:shd w:val="clear" w:color="auto" w:fill="FFFFFF"/>
          </w:tcPr>
          <w:p w14:paraId="79AAF5C1" w14:textId="66DD5686" w:rsidR="0052733C" w:rsidRPr="002D3B7B" w:rsidRDefault="00A823A0" w:rsidP="00DD3851">
            <w:pPr>
              <w:pStyle w:val="TableText"/>
            </w:pPr>
            <w:r>
              <w:t>2022</w:t>
            </w:r>
          </w:p>
        </w:tc>
        <w:tc>
          <w:tcPr>
            <w:tcW w:w="1606" w:type="dxa"/>
            <w:shd w:val="clear" w:color="auto" w:fill="FFFFFF"/>
          </w:tcPr>
          <w:p w14:paraId="2EA2DCE8" w14:textId="58C61A76" w:rsidR="0052733C" w:rsidRPr="002D3B7B" w:rsidRDefault="006E2F8E" w:rsidP="00DD3851">
            <w:pPr>
              <w:pStyle w:val="TableText"/>
            </w:pPr>
            <w:r>
              <w:t>October 2022</w:t>
            </w:r>
          </w:p>
        </w:tc>
        <w:tc>
          <w:tcPr>
            <w:tcW w:w="1081" w:type="dxa"/>
            <w:shd w:val="clear" w:color="auto" w:fill="FFFFFF"/>
          </w:tcPr>
          <w:p w14:paraId="39018A6C" w14:textId="55639014" w:rsidR="0052733C" w:rsidRPr="002D3B7B" w:rsidRDefault="009115FA" w:rsidP="00DD3851">
            <w:pPr>
              <w:pStyle w:val="TableText"/>
            </w:pPr>
            <w:r>
              <w:t>S</w:t>
            </w:r>
            <w:r w:rsidR="00DE2DFA">
              <w:t>wift</w:t>
            </w:r>
          </w:p>
        </w:tc>
      </w:tr>
      <w:tr w:rsidR="00BF0BA7" w14:paraId="65CCCA2A" w14:textId="77777777" w:rsidTr="0007317B">
        <w:tc>
          <w:tcPr>
            <w:tcW w:w="4325" w:type="dxa"/>
            <w:shd w:val="clear" w:color="auto" w:fill="FFFFFF"/>
          </w:tcPr>
          <w:p w14:paraId="5690001F" w14:textId="110AAFAB" w:rsidR="00BF0BA7" w:rsidRPr="00445E3D" w:rsidRDefault="00BF0BA7" w:rsidP="00BF0BA7">
            <w:pPr>
              <w:pStyle w:val="TableText"/>
              <w:rPr>
                <w:lang w:val="fr-BE"/>
              </w:rPr>
            </w:pPr>
            <w:r w:rsidRPr="00445E3D">
              <w:rPr>
                <w:lang w:val="fr-BE"/>
              </w:rPr>
              <w:t>ISO 20022 Maintenance Change Request (MCR #252) document  (Payments Maintenance 2024/2025)</w:t>
            </w:r>
          </w:p>
        </w:tc>
        <w:tc>
          <w:tcPr>
            <w:tcW w:w="1127" w:type="dxa"/>
            <w:shd w:val="clear" w:color="auto" w:fill="FFFFFF"/>
          </w:tcPr>
          <w:p w14:paraId="6D6197F9" w14:textId="66E34E8E" w:rsidR="00BF0BA7" w:rsidRDefault="00BF0BA7" w:rsidP="00BF0BA7">
            <w:pPr>
              <w:pStyle w:val="TableText"/>
            </w:pPr>
            <w:r>
              <w:t>2</w:t>
            </w:r>
            <w:r w:rsidR="00A823A0">
              <w:t>024</w:t>
            </w:r>
          </w:p>
        </w:tc>
        <w:tc>
          <w:tcPr>
            <w:tcW w:w="1606" w:type="dxa"/>
            <w:shd w:val="clear" w:color="auto" w:fill="FFFFFF"/>
          </w:tcPr>
          <w:p w14:paraId="54102F2E" w14:textId="7CF878C3" w:rsidR="00BF0BA7" w:rsidRDefault="00BF0BA7" w:rsidP="00BF0BA7">
            <w:pPr>
              <w:pStyle w:val="TableText"/>
            </w:pPr>
            <w:r w:rsidRPr="005379F7">
              <w:t>20</w:t>
            </w:r>
            <w:r w:rsidRPr="0085125C">
              <w:t>2</w:t>
            </w:r>
            <w:r>
              <w:t>4</w:t>
            </w:r>
            <w:r w:rsidRPr="0085125C">
              <w:t>-08-31</w:t>
            </w:r>
          </w:p>
        </w:tc>
        <w:tc>
          <w:tcPr>
            <w:tcW w:w="1081" w:type="dxa"/>
            <w:shd w:val="clear" w:color="auto" w:fill="FFFFFF"/>
          </w:tcPr>
          <w:p w14:paraId="0BEEDE24" w14:textId="4815DB1E" w:rsidR="00BF0BA7" w:rsidRDefault="00BF0BA7" w:rsidP="00BF0BA7">
            <w:pPr>
              <w:pStyle w:val="TableText"/>
            </w:pPr>
            <w:r>
              <w:t>Swift</w:t>
            </w:r>
          </w:p>
        </w:tc>
      </w:tr>
      <w:tr w:rsidR="000858F6" w14:paraId="45E872C4" w14:textId="77777777" w:rsidTr="0007317B">
        <w:tc>
          <w:tcPr>
            <w:tcW w:w="4325" w:type="dxa"/>
            <w:shd w:val="clear" w:color="auto" w:fill="FFFFFF"/>
          </w:tcPr>
          <w:p w14:paraId="65DC124F" w14:textId="248F68EC" w:rsidR="000858F6" w:rsidRPr="001628CE" w:rsidRDefault="000858F6" w:rsidP="000858F6">
            <w:pPr>
              <w:pStyle w:val="TableText"/>
              <w:rPr>
                <w:lang w:val="fr-FR"/>
              </w:rPr>
            </w:pPr>
            <w:r w:rsidRPr="001628CE">
              <w:rPr>
                <w:lang w:val="fr-FR"/>
              </w:rPr>
              <w:t>ISO 20022 Maintenance Change Request (MCR #277) document  (Payments Maintenance 2025/2026)</w:t>
            </w:r>
          </w:p>
        </w:tc>
        <w:tc>
          <w:tcPr>
            <w:tcW w:w="1127" w:type="dxa"/>
            <w:shd w:val="clear" w:color="auto" w:fill="FFFFFF"/>
          </w:tcPr>
          <w:p w14:paraId="46B74747" w14:textId="2CB8F815" w:rsidR="000858F6" w:rsidRPr="000858F6" w:rsidRDefault="000858F6" w:rsidP="000858F6">
            <w:pPr>
              <w:pStyle w:val="TableText"/>
            </w:pPr>
            <w:r w:rsidRPr="000858F6">
              <w:t>2025</w:t>
            </w:r>
          </w:p>
        </w:tc>
        <w:tc>
          <w:tcPr>
            <w:tcW w:w="1606" w:type="dxa"/>
            <w:shd w:val="clear" w:color="auto" w:fill="FFFFFF"/>
          </w:tcPr>
          <w:p w14:paraId="00363BD3" w14:textId="7196123C" w:rsidR="000858F6" w:rsidRPr="000858F6" w:rsidRDefault="000858F6" w:rsidP="000858F6">
            <w:pPr>
              <w:pStyle w:val="TableText"/>
            </w:pPr>
            <w:r w:rsidRPr="000858F6">
              <w:t>202</w:t>
            </w:r>
            <w:r>
              <w:t>5</w:t>
            </w:r>
            <w:r w:rsidRPr="000858F6">
              <w:t>-08-31</w:t>
            </w:r>
          </w:p>
        </w:tc>
        <w:tc>
          <w:tcPr>
            <w:tcW w:w="1081" w:type="dxa"/>
            <w:shd w:val="clear" w:color="auto" w:fill="FFFFFF"/>
          </w:tcPr>
          <w:p w14:paraId="3BA1B6A4" w14:textId="01F0613B" w:rsidR="000858F6" w:rsidRPr="000858F6" w:rsidRDefault="000858F6" w:rsidP="000858F6">
            <w:pPr>
              <w:pStyle w:val="TableText"/>
            </w:pPr>
            <w:r w:rsidRPr="000858F6">
              <w:t>Swift</w:t>
            </w:r>
          </w:p>
        </w:tc>
      </w:tr>
    </w:tbl>
    <w:p w14:paraId="21B53089" w14:textId="77777777" w:rsidR="00B5372E" w:rsidRDefault="00B5372E" w:rsidP="00FC2CEC">
      <w:pPr>
        <w:pStyle w:val="Heading1"/>
      </w:pPr>
      <w:bookmarkStart w:id="10" w:name="_Toc224330094"/>
      <w:r>
        <w:t>Scope and Functionality</w:t>
      </w:r>
      <w:bookmarkEnd w:id="10"/>
    </w:p>
    <w:p w14:paraId="3F13B151" w14:textId="77777777" w:rsidR="00B5372E" w:rsidRDefault="00B5372E" w:rsidP="00FC2CEC">
      <w:pPr>
        <w:pStyle w:val="Heading2"/>
      </w:pPr>
      <w:bookmarkStart w:id="11" w:name="_Toc224330095"/>
      <w:r>
        <w:t>Background</w:t>
      </w:r>
      <w:bookmarkEnd w:id="11"/>
    </w:p>
    <w:p w14:paraId="5E6B1FE4" w14:textId="4F847EFD" w:rsidR="00E04677" w:rsidRDefault="00C912AF" w:rsidP="005E28CA">
      <w:r>
        <w:t xml:space="preserve">This Message Definition Report covers a set of </w:t>
      </w:r>
      <w:r w:rsidR="003021E8">
        <w:t>Exception</w:t>
      </w:r>
      <w:r w:rsidR="00767AD3">
        <w:t>s</w:t>
      </w:r>
      <w:r w:rsidR="003021E8">
        <w:t xml:space="preserve"> </w:t>
      </w:r>
      <w:r w:rsidR="00826A70">
        <w:t xml:space="preserve">and </w:t>
      </w:r>
      <w:r w:rsidR="00767AD3">
        <w:t>Investigations Modernisation</w:t>
      </w:r>
      <w:r w:rsidR="00922455">
        <w:t xml:space="preserve"> </w:t>
      </w:r>
      <w:r w:rsidRPr="009C3408">
        <w:t>Message</w:t>
      </w:r>
      <w:r w:rsidR="0016762F">
        <w:t xml:space="preserve"> </w:t>
      </w:r>
      <w:r w:rsidRPr="009C3408">
        <w:t xml:space="preserve">Definitions </w:t>
      </w:r>
      <w:bookmarkStart w:id="12" w:name="_Hlk212207980"/>
      <w:r w:rsidR="00C601C5">
        <w:t>approved by</w:t>
      </w:r>
      <w:r w:rsidR="001160F5" w:rsidRPr="001160F5">
        <w:t xml:space="preserve"> the ISO 20022 Payments Standards Evaluation Group (SEG) in </w:t>
      </w:r>
      <w:r w:rsidR="00C601C5">
        <w:t>January</w:t>
      </w:r>
      <w:r w:rsidR="001160F5" w:rsidRPr="001160F5">
        <w:t xml:space="preserve"> 202</w:t>
      </w:r>
      <w:r w:rsidR="00C601C5">
        <w:t>6</w:t>
      </w:r>
      <w:r w:rsidR="001160F5" w:rsidRPr="001160F5">
        <w:t>.</w:t>
      </w:r>
      <w:bookmarkEnd w:id="12"/>
    </w:p>
    <w:p w14:paraId="71863715" w14:textId="14D19A29" w:rsidR="00936F11" w:rsidRDefault="005E28CA" w:rsidP="005E28CA">
      <w:r w:rsidRPr="005E28CA">
        <w:t xml:space="preserve">These messages are specifically designed to </w:t>
      </w:r>
      <w:r w:rsidR="00F93EA1" w:rsidRPr="005E28CA">
        <w:t xml:space="preserve">support </w:t>
      </w:r>
      <w:r w:rsidR="00F93EA1" w:rsidRPr="00B53C44">
        <w:t>payment</w:t>
      </w:r>
      <w:r w:rsidR="00B53C44" w:rsidRPr="00B53C44">
        <w:t>-related investigation activities</w:t>
      </w:r>
      <w:r w:rsidR="00410A7E">
        <w:t>, adaptable for future business processes</w:t>
      </w:r>
      <w:r w:rsidR="00D70A41">
        <w:t xml:space="preserve"> and designed to </w:t>
      </w:r>
      <w:r w:rsidR="00766852">
        <w:t>replace</w:t>
      </w:r>
      <w:r w:rsidR="00D70A41">
        <w:t xml:space="preserve"> the following exception and investigation </w:t>
      </w:r>
      <w:r w:rsidR="00927867">
        <w:lastRenderedPageBreak/>
        <w:t>messages</w:t>
      </w:r>
      <w:r w:rsidR="00E04677">
        <w:t xml:space="preserve">; </w:t>
      </w:r>
      <w:r w:rsidR="00753CE5">
        <w:t>camt.026</w:t>
      </w:r>
      <w:r w:rsidR="00FC5A17">
        <w:t xml:space="preserve"> Unable </w:t>
      </w:r>
      <w:r w:rsidR="00E84C72">
        <w:t>T</w:t>
      </w:r>
      <w:r w:rsidR="00FC5A17">
        <w:t>o Apply</w:t>
      </w:r>
      <w:r w:rsidR="00753CE5">
        <w:t xml:space="preserve">, </w:t>
      </w:r>
      <w:r w:rsidR="00E04677">
        <w:t>camt.027</w:t>
      </w:r>
      <w:r w:rsidR="00E84C72">
        <w:t xml:space="preserve"> Claim Non Receipt</w:t>
      </w:r>
      <w:r w:rsidR="00E04677">
        <w:t>, camt.028</w:t>
      </w:r>
      <w:r w:rsidR="00E84C72">
        <w:t xml:space="preserve"> Additional Payment Information</w:t>
      </w:r>
      <w:r w:rsidR="00E04677">
        <w:t xml:space="preserve">, </w:t>
      </w:r>
      <w:r w:rsidR="00753CE5">
        <w:t>camt.029</w:t>
      </w:r>
      <w:r w:rsidR="00B64F63">
        <w:t xml:space="preserve"> Resolution Of Investigation</w:t>
      </w:r>
      <w:r w:rsidR="00753CE5">
        <w:t xml:space="preserve"> (except the scope of cancellation request), camt.030</w:t>
      </w:r>
      <w:r w:rsidR="00CF48D0">
        <w:t xml:space="preserve"> Notification Of Case Assignment</w:t>
      </w:r>
      <w:r w:rsidR="00753CE5">
        <w:t xml:space="preserve">, </w:t>
      </w:r>
      <w:r w:rsidR="00E04677">
        <w:t>camt.031</w:t>
      </w:r>
      <w:r w:rsidR="00B74816">
        <w:t xml:space="preserve"> Reject Investigation</w:t>
      </w:r>
      <w:r w:rsidR="00E04677">
        <w:t>, camt.032</w:t>
      </w:r>
      <w:r w:rsidR="002506B2">
        <w:t xml:space="preserve"> Cancel Case Assignment</w:t>
      </w:r>
      <w:r w:rsidR="00E04677">
        <w:t xml:space="preserve">, </w:t>
      </w:r>
      <w:r w:rsidR="00753CE5">
        <w:t>camt.033</w:t>
      </w:r>
      <w:r w:rsidR="002506B2">
        <w:t xml:space="preserve"> Request For Duplicate</w:t>
      </w:r>
      <w:r w:rsidR="00753CE5">
        <w:t>, camt.034</w:t>
      </w:r>
      <w:r w:rsidR="000C4172">
        <w:t xml:space="preserve"> Duplicate</w:t>
      </w:r>
      <w:r w:rsidR="00753CE5" w:rsidDel="00E04677">
        <w:t>, camt.</w:t>
      </w:r>
      <w:r w:rsidR="00E04677">
        <w:t>035</w:t>
      </w:r>
      <w:r w:rsidR="000C4172">
        <w:t xml:space="preserve"> </w:t>
      </w:r>
      <w:r w:rsidR="000C4172" w:rsidRPr="000C4172">
        <w:t>Proprietary</w:t>
      </w:r>
      <w:r w:rsidR="000C4172">
        <w:t xml:space="preserve"> </w:t>
      </w:r>
      <w:r w:rsidR="000C4172" w:rsidRPr="000C4172">
        <w:t>Format</w:t>
      </w:r>
      <w:r w:rsidR="000C4172">
        <w:t xml:space="preserve"> </w:t>
      </w:r>
      <w:r w:rsidR="000C4172" w:rsidRPr="000C4172">
        <w:t>Investigation</w:t>
      </w:r>
      <w:r w:rsidR="00E04677">
        <w:t>, camt.036</w:t>
      </w:r>
      <w:r w:rsidR="00BD7D9D">
        <w:t xml:space="preserve"> </w:t>
      </w:r>
      <w:r w:rsidR="00BD7D9D" w:rsidRPr="00BD7D9D">
        <w:t>Debit</w:t>
      </w:r>
      <w:r w:rsidR="00BD7D9D">
        <w:t xml:space="preserve"> </w:t>
      </w:r>
      <w:r w:rsidR="00BD7D9D" w:rsidRPr="00BD7D9D">
        <w:t>Authorisation</w:t>
      </w:r>
      <w:r w:rsidR="00BD7D9D">
        <w:t xml:space="preserve"> </w:t>
      </w:r>
      <w:r w:rsidR="00BD7D9D" w:rsidRPr="00BD7D9D">
        <w:t>Response</w:t>
      </w:r>
      <w:r w:rsidR="00E04677">
        <w:t>, camt.037</w:t>
      </w:r>
      <w:r w:rsidR="002815A5">
        <w:t xml:space="preserve"> </w:t>
      </w:r>
      <w:r w:rsidR="002815A5" w:rsidRPr="002815A5">
        <w:t>Debit</w:t>
      </w:r>
      <w:r w:rsidR="002815A5">
        <w:t xml:space="preserve"> </w:t>
      </w:r>
      <w:r w:rsidR="002815A5" w:rsidRPr="002815A5">
        <w:t>Authorisation</w:t>
      </w:r>
      <w:r w:rsidR="002815A5">
        <w:t xml:space="preserve"> </w:t>
      </w:r>
      <w:r w:rsidR="002815A5" w:rsidRPr="002815A5">
        <w:t>Re</w:t>
      </w:r>
      <w:r w:rsidR="002815A5">
        <w:t>quest</w:t>
      </w:r>
      <w:r w:rsidR="00E04677">
        <w:t xml:space="preserve">, </w:t>
      </w:r>
      <w:r w:rsidR="00753CE5" w:rsidRPr="004F4013">
        <w:t>camt.038</w:t>
      </w:r>
      <w:r w:rsidR="005F041D">
        <w:t xml:space="preserve"> </w:t>
      </w:r>
      <w:r w:rsidR="005F041D" w:rsidRPr="005F041D">
        <w:t>Case</w:t>
      </w:r>
      <w:r w:rsidR="005F041D">
        <w:t xml:space="preserve"> </w:t>
      </w:r>
      <w:r w:rsidR="005F041D" w:rsidRPr="005F041D">
        <w:t>Status</w:t>
      </w:r>
      <w:r w:rsidR="005F041D">
        <w:t xml:space="preserve"> </w:t>
      </w:r>
      <w:r w:rsidR="005F041D" w:rsidRPr="005F041D">
        <w:t>Report</w:t>
      </w:r>
      <w:r w:rsidR="005F041D">
        <w:t xml:space="preserve"> </w:t>
      </w:r>
      <w:r w:rsidR="005F041D" w:rsidRPr="005F041D">
        <w:t>Request</w:t>
      </w:r>
      <w:r w:rsidR="00753CE5">
        <w:t xml:space="preserve">, </w:t>
      </w:r>
      <w:r w:rsidR="00753CE5" w:rsidRPr="004F4013">
        <w:t>camt.039</w:t>
      </w:r>
      <w:r w:rsidR="00FB2928">
        <w:t xml:space="preserve"> </w:t>
      </w:r>
      <w:r w:rsidR="00FB2928" w:rsidRPr="00FB2928">
        <w:t>Case</w:t>
      </w:r>
      <w:r w:rsidR="00FB2928">
        <w:t xml:space="preserve"> </w:t>
      </w:r>
      <w:r w:rsidR="00FB2928" w:rsidRPr="00FB2928">
        <w:t>Status</w:t>
      </w:r>
      <w:r w:rsidR="00FB2928">
        <w:t xml:space="preserve"> </w:t>
      </w:r>
      <w:r w:rsidR="00FB2928" w:rsidRPr="00FB2928">
        <w:t>Report</w:t>
      </w:r>
      <w:r w:rsidR="00753CE5">
        <w:t>, and camt.0</w:t>
      </w:r>
      <w:r w:rsidR="00E04677">
        <w:t>87</w:t>
      </w:r>
      <w:r w:rsidR="00C95EC2">
        <w:t xml:space="preserve"> </w:t>
      </w:r>
      <w:r w:rsidR="00C95EC2" w:rsidRPr="00C95EC2">
        <w:t>Request</w:t>
      </w:r>
      <w:r w:rsidR="00C95EC2">
        <w:t xml:space="preserve"> </w:t>
      </w:r>
      <w:r w:rsidR="00C95EC2" w:rsidRPr="00C95EC2">
        <w:t>To</w:t>
      </w:r>
      <w:r w:rsidR="00C95EC2">
        <w:t xml:space="preserve"> </w:t>
      </w:r>
      <w:r w:rsidR="00C95EC2" w:rsidRPr="00C95EC2">
        <w:t>Modify</w:t>
      </w:r>
      <w:r w:rsidR="00C95EC2">
        <w:t xml:space="preserve"> </w:t>
      </w:r>
      <w:r w:rsidR="00C95EC2" w:rsidRPr="00C95EC2">
        <w:t>Payment</w:t>
      </w:r>
      <w:r w:rsidR="00C95EC2">
        <w:t>.</w:t>
      </w:r>
    </w:p>
    <w:p w14:paraId="71DF579B" w14:textId="02B5B56A" w:rsidR="00766852" w:rsidRDefault="00766852" w:rsidP="005E28CA">
      <w:r>
        <w:t xml:space="preserve">The camt.029 Resolution Of Investigation message will continue to exist but should only be used for responding to camt.055 </w:t>
      </w:r>
      <w:r w:rsidRPr="00766852">
        <w:t>Customer Payment Cancellation Request</w:t>
      </w:r>
      <w:r>
        <w:t xml:space="preserve"> and camt.056 </w:t>
      </w:r>
      <w:r w:rsidRPr="00766852">
        <w:t>FI To FI Payment Cancellation Request</w:t>
      </w:r>
      <w:r>
        <w:t>.</w:t>
      </w:r>
    </w:p>
    <w:p w14:paraId="44FC057C" w14:textId="77777777" w:rsidR="00B5372E" w:rsidRDefault="00B5372E" w:rsidP="00FC2CEC">
      <w:pPr>
        <w:pStyle w:val="Heading2"/>
      </w:pPr>
      <w:bookmarkStart w:id="13" w:name="_Toc224330096"/>
      <w:r>
        <w:t>Scop</w:t>
      </w:r>
      <w:r w:rsidR="00FC3EE2">
        <w:t>e</w:t>
      </w:r>
      <w:bookmarkEnd w:id="13"/>
    </w:p>
    <w:p w14:paraId="447ACEEF" w14:textId="31152A9F" w:rsidR="008E59F1" w:rsidRDefault="00EB5D7F" w:rsidP="00DC206B">
      <w:r>
        <w:t>The scope of this message set is to provide</w:t>
      </w:r>
      <w:r w:rsidR="00CB3560">
        <w:t xml:space="preserve"> investigation </w:t>
      </w:r>
      <w:r w:rsidR="00A97C44">
        <w:t xml:space="preserve">request and response </w:t>
      </w:r>
      <w:r w:rsidR="00CB3560">
        <w:t>messages</w:t>
      </w:r>
      <w:r w:rsidR="00947C22">
        <w:t xml:space="preserve">. </w:t>
      </w:r>
    </w:p>
    <w:p w14:paraId="69637D66" w14:textId="634B04A3" w:rsidR="00DC206B" w:rsidRDefault="005239FA" w:rsidP="00BF79E4">
      <w:r w:rsidRPr="005239FA">
        <w:rPr>
          <w:noProof/>
        </w:rPr>
        <w:drawing>
          <wp:inline distT="0" distB="0" distL="0" distR="0" wp14:anchorId="11CF8B71" wp14:editId="4A603EAF">
            <wp:extent cx="5906135" cy="2317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6135" cy="231775"/>
                    </a:xfrm>
                    <a:prstGeom prst="rect">
                      <a:avLst/>
                    </a:prstGeom>
                    <a:noFill/>
                    <a:ln>
                      <a:noFill/>
                    </a:ln>
                  </pic:spPr>
                </pic:pic>
              </a:graphicData>
            </a:graphic>
          </wp:inline>
        </w:drawing>
      </w:r>
    </w:p>
    <w:p w14:paraId="54678F87" w14:textId="1C635CF1" w:rsidR="009230AB" w:rsidRDefault="000702CE" w:rsidP="00BF79E4">
      <w:r>
        <w:t xml:space="preserve">The </w:t>
      </w:r>
      <w:r w:rsidR="009230AB">
        <w:t>Investigation Request</w:t>
      </w:r>
      <w:r>
        <w:t xml:space="preserve"> </w:t>
      </w:r>
      <w:r w:rsidR="003B51C4">
        <w:t xml:space="preserve">message </w:t>
      </w:r>
      <w:r w:rsidR="003420B3">
        <w:t>contains</w:t>
      </w:r>
      <w:r w:rsidR="00F814AF">
        <w:t xml:space="preserve"> </w:t>
      </w:r>
      <w:r w:rsidR="00921585">
        <w:t>requests</w:t>
      </w:r>
      <w:r w:rsidR="005A1B6A">
        <w:t xml:space="preserve"> </w:t>
      </w:r>
      <w:r w:rsidR="00FE7A13">
        <w:t>and</w:t>
      </w:r>
      <w:r w:rsidR="003B51C4">
        <w:t xml:space="preserve"> </w:t>
      </w:r>
      <w:r w:rsidR="00FB0C0A">
        <w:t xml:space="preserve">the </w:t>
      </w:r>
      <w:r w:rsidR="009230AB">
        <w:t>Investigation</w:t>
      </w:r>
      <w:r w:rsidR="003B51C4">
        <w:t xml:space="preserve"> </w:t>
      </w:r>
      <w:r w:rsidR="009230AB">
        <w:t>Response</w:t>
      </w:r>
      <w:r w:rsidR="003B51C4">
        <w:t xml:space="preserve"> message provides </w:t>
      </w:r>
      <w:r w:rsidR="00921585">
        <w:t>responses.</w:t>
      </w:r>
    </w:p>
    <w:p w14:paraId="7713165F" w14:textId="77777777" w:rsidR="000B72A5" w:rsidRDefault="000B72A5" w:rsidP="008711C4">
      <w:pPr>
        <w:rPr>
          <w:rStyle w:val="Bold"/>
          <w:snapToGrid w:val="0"/>
        </w:rPr>
      </w:pPr>
    </w:p>
    <w:p w14:paraId="5D0DC188" w14:textId="77777777" w:rsidR="000851E4" w:rsidRDefault="000851E4" w:rsidP="00FC2CEC">
      <w:pPr>
        <w:pStyle w:val="Heading2"/>
      </w:pPr>
      <w:bookmarkStart w:id="14" w:name="_Toc224330097"/>
      <w:r>
        <w:t xml:space="preserve">Groups of </w:t>
      </w:r>
      <w:r w:rsidRPr="00A72CAE">
        <w:t>MessageDefinitions</w:t>
      </w:r>
      <w:r>
        <w:t xml:space="preserve"> and Functionality</w:t>
      </w:r>
      <w:bookmarkEnd w:id="14"/>
    </w:p>
    <w:p w14:paraId="4E2556E9" w14:textId="77EF837A" w:rsidR="0044641B" w:rsidRDefault="0044641B" w:rsidP="00CA5563">
      <w:pPr>
        <w:rPr>
          <w:rStyle w:val="Bold"/>
        </w:rPr>
      </w:pPr>
    </w:p>
    <w:p w14:paraId="1C1D1016" w14:textId="70F59E6A" w:rsidR="00CA5563" w:rsidRPr="000A528A" w:rsidRDefault="00CA5563" w:rsidP="00FC3EE2">
      <w:pPr>
        <w:pStyle w:val="Note"/>
      </w:pPr>
      <w:r w:rsidRPr="00F84EE5">
        <w:t xml:space="preserve">These </w:t>
      </w:r>
      <w:r w:rsidR="00813BE4">
        <w:t>messages</w:t>
      </w:r>
      <w:r w:rsidRPr="00F84EE5">
        <w:t xml:space="preserve"> are </w:t>
      </w:r>
      <w:r w:rsidR="00E04677">
        <w:t xml:space="preserve">designed </w:t>
      </w:r>
      <w:r w:rsidRPr="00F84EE5">
        <w:t>to be used with the ISO 20022 Business App</w:t>
      </w:r>
      <w:r w:rsidR="00361851">
        <w:t>lication Header (head.001</w:t>
      </w:r>
      <w:r w:rsidRPr="00F84EE5">
        <w:t>). The schema and more information about the Business Application Header (BAH) can be found on</w:t>
      </w:r>
      <w:r>
        <w:t xml:space="preserve"> the www.iso20022.org web site</w:t>
      </w:r>
    </w:p>
    <w:p w14:paraId="21FEDA8F" w14:textId="77777777" w:rsidR="00715699" w:rsidRDefault="00715699" w:rsidP="00FC2CEC">
      <w:pPr>
        <w:pStyle w:val="Heading3"/>
      </w:pPr>
      <w:r>
        <w:t>Groups</w:t>
      </w:r>
    </w:p>
    <w:p w14:paraId="1D40A732" w14:textId="489ABF3F" w:rsidR="00FA0949" w:rsidRDefault="00FA0949" w:rsidP="00FA0949">
      <w:r w:rsidRPr="00FA0949">
        <w:t xml:space="preserve">This set of </w:t>
      </w:r>
      <w:r w:rsidR="004121CA" w:rsidRPr="004121CA">
        <w:t>Investigation</w:t>
      </w:r>
      <w:r w:rsidRPr="00FA0949">
        <w:t xml:space="preserve"> messages covers the means to manage the operational challenges of  investigation between the </w:t>
      </w:r>
      <w:r w:rsidR="003409A7">
        <w:t xml:space="preserve">payment users (customers) and </w:t>
      </w:r>
      <w:r w:rsidR="008E59F1">
        <w:t xml:space="preserve">Financial </w:t>
      </w:r>
      <w:r w:rsidRPr="00FA0949">
        <w:t>institutions</w:t>
      </w:r>
      <w:r w:rsidR="003409A7">
        <w:t>, as well as between Financial Insitutions (interbank)</w:t>
      </w:r>
    </w:p>
    <w:p w14:paraId="1A4366F5" w14:textId="28E894B2" w:rsidR="00813BE4" w:rsidRPr="00565A42" w:rsidRDefault="00813BE4" w:rsidP="00813BE4">
      <w:pPr>
        <w:pStyle w:val="Normalbeforetable"/>
        <w:rPr>
          <w:rStyle w:val="Bold"/>
        </w:rPr>
      </w:pPr>
    </w:p>
    <w:tbl>
      <w:tblPr>
        <w:tblW w:w="8364"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8"/>
        <w:gridCol w:w="4446"/>
      </w:tblGrid>
      <w:tr w:rsidR="00922455" w14:paraId="179DE1D4" w14:textId="77777777" w:rsidTr="00B34F39">
        <w:trPr>
          <w:cantSplit/>
          <w:tblHeader/>
        </w:trPr>
        <w:tc>
          <w:tcPr>
            <w:tcW w:w="391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6D17A48" w14:textId="77777777" w:rsidR="0052733C" w:rsidRPr="0052733C" w:rsidRDefault="00813BE4" w:rsidP="0052733C">
            <w:pPr>
              <w:pStyle w:val="TableHeading"/>
            </w:pPr>
            <w:r>
              <w:t>Message</w:t>
            </w:r>
            <w:r w:rsidR="00364E93">
              <w:t>Definition</w:t>
            </w:r>
          </w:p>
        </w:tc>
        <w:tc>
          <w:tcPr>
            <w:tcW w:w="444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D4CD540" w14:textId="77777777" w:rsidR="0052733C" w:rsidRPr="0052733C" w:rsidRDefault="00364E93" w:rsidP="0052733C">
            <w:pPr>
              <w:pStyle w:val="TableHeading"/>
            </w:pPr>
            <w:r>
              <w:t>Message Identifier</w:t>
            </w:r>
          </w:p>
        </w:tc>
      </w:tr>
      <w:tr w:rsidR="0052733C" w14:paraId="09F318A2" w14:textId="77777777" w:rsidTr="00B34F39">
        <w:tc>
          <w:tcPr>
            <w:tcW w:w="3918" w:type="dxa"/>
            <w:shd w:val="clear" w:color="auto" w:fill="FFFFFF"/>
          </w:tcPr>
          <w:p w14:paraId="1EED32DF" w14:textId="0D3DCD3D" w:rsidR="0052733C" w:rsidRDefault="00CB5753" w:rsidP="00DD3851">
            <w:pPr>
              <w:pStyle w:val="TableText"/>
            </w:pPr>
            <w:r>
              <w:t>Investigation</w:t>
            </w:r>
            <w:r w:rsidR="00C75933">
              <w:t>Request</w:t>
            </w:r>
          </w:p>
        </w:tc>
        <w:tc>
          <w:tcPr>
            <w:tcW w:w="4446" w:type="dxa"/>
            <w:shd w:val="clear" w:color="auto" w:fill="FFFFFF"/>
          </w:tcPr>
          <w:p w14:paraId="0CC558FA" w14:textId="16F75895" w:rsidR="0052733C" w:rsidRDefault="00CB5753" w:rsidP="00DD3851">
            <w:pPr>
              <w:pStyle w:val="TableText"/>
            </w:pPr>
            <w:r>
              <w:t>camt.</w:t>
            </w:r>
            <w:r w:rsidR="003F2480">
              <w:t>110</w:t>
            </w:r>
          </w:p>
        </w:tc>
      </w:tr>
      <w:tr w:rsidR="00410A7E" w14:paraId="308D8380" w14:textId="77777777" w:rsidTr="00B34F39">
        <w:tc>
          <w:tcPr>
            <w:tcW w:w="3918" w:type="dxa"/>
            <w:shd w:val="clear" w:color="auto" w:fill="FFFFFF"/>
          </w:tcPr>
          <w:p w14:paraId="5596DE06" w14:textId="2A0E012E" w:rsidR="00410A7E" w:rsidRDefault="00410A7E" w:rsidP="00410A7E">
            <w:pPr>
              <w:pStyle w:val="TableText"/>
            </w:pPr>
            <w:r w:rsidRPr="00C75933">
              <w:t>Investigation</w:t>
            </w:r>
            <w:r>
              <w:t>Response</w:t>
            </w:r>
          </w:p>
        </w:tc>
        <w:tc>
          <w:tcPr>
            <w:tcW w:w="4446" w:type="dxa"/>
            <w:shd w:val="clear" w:color="auto" w:fill="FFFFFF"/>
          </w:tcPr>
          <w:p w14:paraId="17D063B3" w14:textId="76500C43" w:rsidR="00410A7E" w:rsidRDefault="00410A7E" w:rsidP="00410A7E">
            <w:pPr>
              <w:pStyle w:val="TableText"/>
            </w:pPr>
            <w:r w:rsidRPr="00C75933">
              <w:t>camt.</w:t>
            </w:r>
            <w:r w:rsidR="003F2480">
              <w:t>111</w:t>
            </w:r>
          </w:p>
        </w:tc>
      </w:tr>
    </w:tbl>
    <w:p w14:paraId="446A5E28" w14:textId="77777777" w:rsidR="00410A7E" w:rsidRDefault="00410A7E" w:rsidP="00EB1C57"/>
    <w:p w14:paraId="4E04BFF7" w14:textId="2EA67F32" w:rsidR="00715699" w:rsidRDefault="00715699" w:rsidP="00FC2CEC">
      <w:pPr>
        <w:pStyle w:val="Heading3"/>
      </w:pPr>
      <w:r>
        <w:t>Functionality</w:t>
      </w:r>
    </w:p>
    <w:p w14:paraId="27453AA7" w14:textId="77777777" w:rsidR="00665B53" w:rsidRDefault="00715699" w:rsidP="00715699">
      <w:r>
        <w:t>See Message Definition Report Part 2</w:t>
      </w:r>
      <w:r w:rsidR="00364E93">
        <w:t xml:space="preserve"> for the message an</w:t>
      </w:r>
      <w:r>
        <w:t>d formats.</w:t>
      </w:r>
    </w:p>
    <w:p w14:paraId="25E7DCEE" w14:textId="77777777" w:rsidR="00B4382C" w:rsidRDefault="00B4382C" w:rsidP="00FC2CEC">
      <w:pPr>
        <w:pStyle w:val="Heading3"/>
      </w:pPr>
      <w:r>
        <w:t>Related Messages</w:t>
      </w:r>
    </w:p>
    <w:p w14:paraId="4B135C25" w14:textId="75D533D3" w:rsidR="00B4382C" w:rsidRDefault="00B4382C" w:rsidP="00B4382C">
      <w:pPr>
        <w:pStyle w:val="Normalbeforetable"/>
      </w:pPr>
      <w:r>
        <w:t xml:space="preserve">Other ISO messages are also used in the context of </w:t>
      </w:r>
      <w:r w:rsidR="00A31433">
        <w:t>payments and cash management</w:t>
      </w:r>
      <w:r>
        <w:t xml:space="preserve"> and may be referred to in this document.</w:t>
      </w:r>
    </w:p>
    <w:p w14:paraId="71885846" w14:textId="7A38BDF1" w:rsidR="0079524A" w:rsidRDefault="005364AC" w:rsidP="00B4382C">
      <w:pPr>
        <w:pStyle w:val="Normalbeforetable"/>
      </w:pPr>
      <w:r>
        <w:t xml:space="preserve">The below </w:t>
      </w:r>
      <w:r w:rsidR="00BE7C16">
        <w:t>list of messages are o</w:t>
      </w:r>
      <w:r w:rsidR="0079524A">
        <w:t>ther messages to be considered for the investigation</w:t>
      </w:r>
      <w:r w:rsidR="009671C1">
        <w:t>s</w:t>
      </w:r>
      <w:r w:rsidR="0079524A">
        <w:t>.</w:t>
      </w:r>
      <w:r w:rsidR="00EE78A6">
        <w:t xml:space="preserve"> These messages will continue to exist and will not be replaced by the messages.</w:t>
      </w:r>
    </w:p>
    <w:tbl>
      <w:tblPr>
        <w:tblW w:w="8364"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2"/>
        <w:gridCol w:w="4312"/>
      </w:tblGrid>
      <w:tr w:rsidR="00922455" w14:paraId="31914E90" w14:textId="77777777" w:rsidTr="005B5EA2">
        <w:trPr>
          <w:cantSplit/>
          <w:tblHeader/>
        </w:trPr>
        <w:tc>
          <w:tcPr>
            <w:tcW w:w="405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0C2CE6F" w14:textId="77777777" w:rsidR="00B4382C" w:rsidRPr="00B4382C" w:rsidRDefault="00B4382C" w:rsidP="00B4382C">
            <w:pPr>
              <w:pStyle w:val="TableHeading"/>
            </w:pPr>
            <w:r>
              <w:lastRenderedPageBreak/>
              <w:t>Message</w:t>
            </w:r>
            <w:r w:rsidRPr="00B4382C">
              <w:t>Definition</w:t>
            </w:r>
          </w:p>
        </w:tc>
        <w:tc>
          <w:tcPr>
            <w:tcW w:w="431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C764DBF" w14:textId="77777777" w:rsidR="00B4382C" w:rsidRPr="00B4382C" w:rsidRDefault="00B4382C" w:rsidP="00B4382C">
            <w:pPr>
              <w:pStyle w:val="TableHeading"/>
            </w:pPr>
            <w:r>
              <w:t>Message Identifier</w:t>
            </w:r>
          </w:p>
        </w:tc>
      </w:tr>
      <w:tr w:rsidR="00B4382C" w14:paraId="2B2AA638" w14:textId="77777777" w:rsidTr="005B5EA2">
        <w:tc>
          <w:tcPr>
            <w:tcW w:w="4052" w:type="dxa"/>
            <w:shd w:val="clear" w:color="auto" w:fill="FFFFFF"/>
          </w:tcPr>
          <w:p w14:paraId="2E7FAA4D" w14:textId="50481B8A" w:rsidR="00B4382C" w:rsidRPr="00B4382C" w:rsidRDefault="00A31433" w:rsidP="00B4382C">
            <w:pPr>
              <w:pStyle w:val="TableText"/>
            </w:pPr>
            <w:r>
              <w:t>camt.055</w:t>
            </w:r>
          </w:p>
        </w:tc>
        <w:tc>
          <w:tcPr>
            <w:tcW w:w="4312" w:type="dxa"/>
            <w:shd w:val="clear" w:color="auto" w:fill="FFFFFF"/>
          </w:tcPr>
          <w:p w14:paraId="72B52A74" w14:textId="2A91CC2F" w:rsidR="00B4382C" w:rsidRPr="00B4382C" w:rsidRDefault="00A31433" w:rsidP="00B4382C">
            <w:pPr>
              <w:pStyle w:val="TableText"/>
            </w:pPr>
            <w:r w:rsidRPr="004F4013">
              <w:t>CustomerPaymentCancellationRequest</w:t>
            </w:r>
          </w:p>
        </w:tc>
      </w:tr>
      <w:tr w:rsidR="00A31433" w14:paraId="5BA52E56" w14:textId="77777777" w:rsidTr="005B5EA2">
        <w:tc>
          <w:tcPr>
            <w:tcW w:w="4052" w:type="dxa"/>
            <w:shd w:val="clear" w:color="auto" w:fill="FFFFFF"/>
          </w:tcPr>
          <w:p w14:paraId="12C557D1" w14:textId="0FAF1BC6" w:rsidR="00A31433" w:rsidRDefault="00A31433" w:rsidP="00B4382C">
            <w:pPr>
              <w:pStyle w:val="TableText"/>
            </w:pPr>
            <w:r>
              <w:t>camt.056</w:t>
            </w:r>
          </w:p>
        </w:tc>
        <w:tc>
          <w:tcPr>
            <w:tcW w:w="4312" w:type="dxa"/>
            <w:shd w:val="clear" w:color="auto" w:fill="FFFFFF"/>
          </w:tcPr>
          <w:p w14:paraId="37C6AB44" w14:textId="712E7ECC" w:rsidR="00A31433" w:rsidRPr="00B4382C" w:rsidRDefault="00A31433" w:rsidP="00B4382C">
            <w:pPr>
              <w:pStyle w:val="TableText"/>
            </w:pPr>
            <w:r w:rsidRPr="004F4013">
              <w:t>FIToFIPaymentCancellationRequest</w:t>
            </w:r>
          </w:p>
        </w:tc>
      </w:tr>
      <w:tr w:rsidR="00A31433" w14:paraId="4EFAA882" w14:textId="77777777" w:rsidTr="005B5EA2">
        <w:tc>
          <w:tcPr>
            <w:tcW w:w="4052" w:type="dxa"/>
            <w:shd w:val="clear" w:color="auto" w:fill="FFFFFF"/>
          </w:tcPr>
          <w:p w14:paraId="0453431C" w14:textId="09D33F62" w:rsidR="00A31433" w:rsidRDefault="00A31433" w:rsidP="00B4382C">
            <w:pPr>
              <w:pStyle w:val="TableText"/>
            </w:pPr>
            <w:r>
              <w:t>camt.029</w:t>
            </w:r>
          </w:p>
        </w:tc>
        <w:tc>
          <w:tcPr>
            <w:tcW w:w="4312" w:type="dxa"/>
            <w:shd w:val="clear" w:color="auto" w:fill="FFFFFF"/>
          </w:tcPr>
          <w:p w14:paraId="09424917" w14:textId="4F665B17" w:rsidR="00A31433" w:rsidRPr="00B4382C" w:rsidRDefault="00A31433" w:rsidP="00B4382C">
            <w:pPr>
              <w:pStyle w:val="TableText"/>
            </w:pPr>
            <w:r w:rsidRPr="004F4013">
              <w:t>ResolutionOfInvestigation</w:t>
            </w:r>
            <w:r w:rsidR="00753CE5">
              <w:t xml:space="preserve"> </w:t>
            </w:r>
          </w:p>
        </w:tc>
      </w:tr>
      <w:tr w:rsidR="00410A7E" w14:paraId="5AD68041" w14:textId="77777777" w:rsidTr="005B5EA2">
        <w:tc>
          <w:tcPr>
            <w:tcW w:w="4052" w:type="dxa"/>
            <w:shd w:val="clear" w:color="auto" w:fill="FFFFFF"/>
          </w:tcPr>
          <w:p w14:paraId="46CB257D" w14:textId="7524E985" w:rsidR="004013B9" w:rsidRDefault="004013B9" w:rsidP="00B4382C">
            <w:pPr>
              <w:pStyle w:val="TableText"/>
            </w:pPr>
            <w:r>
              <w:t>camt.108</w:t>
            </w:r>
          </w:p>
        </w:tc>
        <w:tc>
          <w:tcPr>
            <w:tcW w:w="4312" w:type="dxa"/>
            <w:shd w:val="clear" w:color="auto" w:fill="FFFFFF"/>
          </w:tcPr>
          <w:p w14:paraId="7A69FA7B" w14:textId="2D3F838B" w:rsidR="004013B9" w:rsidRPr="00CE3EA3" w:rsidRDefault="00E76E94" w:rsidP="00B4382C">
            <w:pPr>
              <w:pStyle w:val="TableText"/>
            </w:pPr>
            <w:r w:rsidRPr="00E76E94">
              <w:t>ChequeCancellationOrStopRequest</w:t>
            </w:r>
          </w:p>
        </w:tc>
      </w:tr>
      <w:tr w:rsidR="00D865F4" w14:paraId="1313A42A" w14:textId="77777777" w:rsidTr="005B5EA2">
        <w:tc>
          <w:tcPr>
            <w:tcW w:w="4052" w:type="dxa"/>
            <w:shd w:val="clear" w:color="auto" w:fill="FFFFFF"/>
          </w:tcPr>
          <w:p w14:paraId="47243CAC" w14:textId="6DFEB2A1" w:rsidR="00D865F4" w:rsidRDefault="00D865F4" w:rsidP="00B4382C">
            <w:pPr>
              <w:pStyle w:val="TableText"/>
            </w:pPr>
            <w:r>
              <w:t>camt.109</w:t>
            </w:r>
          </w:p>
        </w:tc>
        <w:tc>
          <w:tcPr>
            <w:tcW w:w="4312" w:type="dxa"/>
            <w:shd w:val="clear" w:color="auto" w:fill="FFFFFF"/>
          </w:tcPr>
          <w:p w14:paraId="543868A7" w14:textId="0B999D59" w:rsidR="00D865F4" w:rsidRPr="004F4013" w:rsidRDefault="00CE3EA3" w:rsidP="00B4382C">
            <w:pPr>
              <w:pStyle w:val="TableText"/>
            </w:pPr>
            <w:r w:rsidRPr="00CE3EA3">
              <w:t>ChequeCancellationOrStopReport</w:t>
            </w:r>
          </w:p>
        </w:tc>
      </w:tr>
    </w:tbl>
    <w:p w14:paraId="502CE53C" w14:textId="77777777" w:rsidR="00B5372E" w:rsidRDefault="00B5372E" w:rsidP="00FC2CEC">
      <w:pPr>
        <w:pStyle w:val="Heading1"/>
      </w:pPr>
      <w:bookmarkStart w:id="15" w:name="_Toc224330098"/>
      <w:r w:rsidRPr="00863CED">
        <w:t>BusinessRoles</w:t>
      </w:r>
      <w:r>
        <w:t xml:space="preserve"> and </w:t>
      </w:r>
      <w:r w:rsidRPr="00863CED">
        <w:t>Participants</w:t>
      </w:r>
      <w:bookmarkEnd w:id="15"/>
    </w:p>
    <w:p w14:paraId="65630663" w14:textId="77777777" w:rsidR="00665B53" w:rsidRPr="00BB6A32" w:rsidRDefault="00665B53" w:rsidP="00BB6A32">
      <w:r>
        <w:t xml:space="preserve">A </w:t>
      </w:r>
      <w:r w:rsidRPr="00BB6A32">
        <w:t xml:space="preserve">BusinessRole </w:t>
      </w:r>
      <w:r>
        <w:t xml:space="preserve">represents an </w:t>
      </w:r>
      <w:r w:rsidRPr="00BB6A32">
        <w:t>entity (or a class of entities) of the real world, physical or legal, a person, a group of persons, a corporation. Examples of BusinessRoles: “Financial Institution”, “Automated Clearing House”, “Central Securities Depository”.</w:t>
      </w:r>
    </w:p>
    <w:p w14:paraId="22F8EAC5" w14:textId="77549C2F" w:rsidR="00665B53" w:rsidRPr="00BB6A32" w:rsidRDefault="00665B53" w:rsidP="00BB6A32">
      <w:r w:rsidRPr="00BB6A32">
        <w:t>A Participant is a functional role performed by a BusinessRole in a particular BusinessProcess or BusinessTransaction</w:t>
      </w:r>
      <w:r w:rsidR="0094587D">
        <w:t xml:space="preserve">. Examples of Participants: </w:t>
      </w:r>
      <w:r w:rsidRPr="00BB6A32">
        <w:t>the “user” of a system, “deb</w:t>
      </w:r>
      <w:r w:rsidR="0094587D">
        <w:t>tor”, “creditor”, “investor”</w:t>
      </w:r>
      <w:r w:rsidRPr="00BB6A32">
        <w:t>.</w:t>
      </w:r>
      <w:r w:rsidR="00B63227">
        <w:t xml:space="preserve"> Here, "Investigation Requestor", "Investigation Responder"</w:t>
      </w:r>
    </w:p>
    <w:p w14:paraId="42534322" w14:textId="77777777" w:rsidR="00665B53" w:rsidRPr="00BB6A32" w:rsidRDefault="00665B53" w:rsidP="00BB6A32">
      <w:r w:rsidRPr="00BB6A32">
        <w:t xml:space="preserve">The relationship between BusinessRoles and Participants is many-to-many. One </w:t>
      </w:r>
      <w:r w:rsidR="005E28CA" w:rsidRPr="00BB6A32">
        <w:t>BusinessRole can</w:t>
      </w:r>
      <w:r w:rsidRPr="00BB6A32">
        <w:t xml:space="preserve"> be involved as different Participants at different mome</w:t>
      </w:r>
      <w:r w:rsidR="0094587D">
        <w:t>nts in time or at the same time. Exampl</w:t>
      </w:r>
      <w:r w:rsidR="000612B5">
        <w:t>e</w:t>
      </w:r>
      <w:r w:rsidR="0094587D">
        <w:t xml:space="preserve">s of BusinessRoles: </w:t>
      </w:r>
      <w:r w:rsidRPr="00BB6A32">
        <w:t xml:space="preserve"> "user", "debt</w:t>
      </w:r>
      <w:r w:rsidR="0094587D">
        <w:t>or”, "creditor", "investor"</w:t>
      </w:r>
      <w:r w:rsidRPr="00BB6A32">
        <w:t>. Different BusinessRoles can be involved as the same Participant.</w:t>
      </w:r>
    </w:p>
    <w:p w14:paraId="0F4358B4" w14:textId="03F8BC13" w:rsidR="00665B53" w:rsidRPr="00FC3EE2" w:rsidRDefault="00665B53" w:rsidP="00FC3EE2">
      <w:r w:rsidRPr="00FC3EE2">
        <w:t xml:space="preserve">In the context of </w:t>
      </w:r>
      <w:r w:rsidR="007F280C">
        <w:t>investigation</w:t>
      </w:r>
      <w:r w:rsidR="00EF6DAD" w:rsidRPr="00FC3EE2">
        <w:t xml:space="preserve"> </w:t>
      </w:r>
      <w:r w:rsidRPr="00FC3EE2">
        <w:t>the high-level BusinessRoles and typical Participants</w:t>
      </w:r>
      <w:r w:rsidR="00B5567F" w:rsidRPr="00FC3EE2">
        <w:t xml:space="preserve"> can be represented as follows:</w:t>
      </w:r>
    </w:p>
    <w:p w14:paraId="58A536AF" w14:textId="6CB0AE7A" w:rsidR="0065630A" w:rsidRDefault="0065630A" w:rsidP="0065630A"/>
    <w:p w14:paraId="1ED2FCE7" w14:textId="7853E843" w:rsidR="008D5B30" w:rsidRDefault="009E5743" w:rsidP="0065630A">
      <w:r w:rsidRPr="009E5743">
        <w:rPr>
          <w:noProof/>
        </w:rPr>
        <w:drawing>
          <wp:inline distT="0" distB="0" distL="0" distR="0" wp14:anchorId="36E323F8" wp14:editId="2933A1AC">
            <wp:extent cx="4321810" cy="12077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21810" cy="1207770"/>
                    </a:xfrm>
                    <a:prstGeom prst="rect">
                      <a:avLst/>
                    </a:prstGeom>
                    <a:noFill/>
                    <a:ln>
                      <a:noFill/>
                    </a:ln>
                  </pic:spPr>
                </pic:pic>
              </a:graphicData>
            </a:graphic>
          </wp:inline>
        </w:drawing>
      </w:r>
    </w:p>
    <w:p w14:paraId="0FED181A" w14:textId="139CC708" w:rsidR="009A5849" w:rsidRDefault="009A5849" w:rsidP="0065630A"/>
    <w:p w14:paraId="3A30D0B7" w14:textId="77777777" w:rsidR="00714DA9" w:rsidRPr="00714DA9" w:rsidRDefault="00714DA9" w:rsidP="00FC2CEC">
      <w:pPr>
        <w:pStyle w:val="Heading2"/>
      </w:pPr>
      <w:bookmarkStart w:id="16" w:name="_Toc224330099"/>
      <w:r>
        <w:t xml:space="preserve">Participants and </w:t>
      </w:r>
      <w:r w:rsidRPr="00F80208">
        <w:t>BusinessRoles</w:t>
      </w:r>
      <w:r>
        <w:t xml:space="preserve"> Definitions</w:t>
      </w:r>
      <w:bookmarkEnd w:id="16"/>
    </w:p>
    <w:p w14:paraId="7DC3CB87" w14:textId="77777777" w:rsidR="00714DA9" w:rsidRDefault="00714DA9" w:rsidP="00E654A9">
      <w:pPr>
        <w:pStyle w:val="BlockLabelBeforeTable"/>
      </w:pPr>
      <w:r>
        <w:t>Participants</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8"/>
        <w:gridCol w:w="5701"/>
      </w:tblGrid>
      <w:tr w:rsidR="00922455" w14:paraId="6D1F1DBE" w14:textId="77777777" w:rsidTr="00297416">
        <w:trPr>
          <w:cantSplit/>
          <w:tblHeader/>
        </w:trPr>
        <w:tc>
          <w:tcPr>
            <w:tcW w:w="243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B63EC15" w14:textId="77777777" w:rsidR="0052733C" w:rsidRDefault="0052733C" w:rsidP="00DD3851">
            <w:pPr>
              <w:pStyle w:val="TableHeading"/>
            </w:pPr>
            <w:r>
              <w:t>Description</w:t>
            </w:r>
          </w:p>
        </w:tc>
        <w:tc>
          <w:tcPr>
            <w:tcW w:w="5701"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364CD27" w14:textId="77777777" w:rsidR="0052733C" w:rsidRDefault="0052733C" w:rsidP="00DD3851">
            <w:pPr>
              <w:pStyle w:val="TableHeading"/>
            </w:pPr>
            <w:r>
              <w:t>Definition</w:t>
            </w:r>
          </w:p>
        </w:tc>
      </w:tr>
      <w:tr w:rsidR="00682E59" w14:paraId="0421D77A" w14:textId="77777777" w:rsidTr="00B34F39">
        <w:tc>
          <w:tcPr>
            <w:tcW w:w="2438" w:type="dxa"/>
            <w:shd w:val="clear" w:color="auto" w:fill="FFFFFF"/>
            <w:vAlign w:val="center"/>
          </w:tcPr>
          <w:p w14:paraId="2B65BAE9" w14:textId="4602377E" w:rsidR="00682E59" w:rsidRPr="00682E59" w:rsidRDefault="007F280C" w:rsidP="00682E59">
            <w:pPr>
              <w:pStyle w:val="TableText"/>
            </w:pPr>
            <w:r>
              <w:t xml:space="preserve">Investigation </w:t>
            </w:r>
            <w:r w:rsidR="00B82986">
              <w:t>Requestor</w:t>
            </w:r>
          </w:p>
        </w:tc>
        <w:tc>
          <w:tcPr>
            <w:tcW w:w="5701" w:type="dxa"/>
            <w:shd w:val="clear" w:color="auto" w:fill="FFFFFF"/>
          </w:tcPr>
          <w:p w14:paraId="78C04B9E" w14:textId="23DCB351" w:rsidR="00682E59" w:rsidRPr="00682E59" w:rsidRDefault="00682E59" w:rsidP="00682E59">
            <w:pPr>
              <w:pStyle w:val="TableText"/>
            </w:pPr>
            <w:r w:rsidRPr="004F4013">
              <w:t xml:space="preserve">Party </w:t>
            </w:r>
            <w:r w:rsidR="00297416">
              <w:t>sending</w:t>
            </w:r>
            <w:r w:rsidR="00AA0680">
              <w:t xml:space="preserve"> request</w:t>
            </w:r>
            <w:r w:rsidR="00297416" w:rsidDel="00AA0680">
              <w:t xml:space="preserve"> </w:t>
            </w:r>
          </w:p>
        </w:tc>
      </w:tr>
      <w:tr w:rsidR="00682E59" w14:paraId="72D33B51" w14:textId="77777777" w:rsidTr="00B34F39">
        <w:tc>
          <w:tcPr>
            <w:tcW w:w="2438" w:type="dxa"/>
            <w:shd w:val="clear" w:color="auto" w:fill="FFFFFF"/>
            <w:vAlign w:val="center"/>
          </w:tcPr>
          <w:p w14:paraId="2154062A" w14:textId="50076839" w:rsidR="00682E59" w:rsidRPr="00682E59" w:rsidRDefault="007F280C" w:rsidP="00682E59">
            <w:pPr>
              <w:pStyle w:val="TableText"/>
            </w:pPr>
            <w:r w:rsidRPr="007F280C">
              <w:t xml:space="preserve">Investigation </w:t>
            </w:r>
            <w:r w:rsidR="00B82986">
              <w:t>Responder</w:t>
            </w:r>
          </w:p>
        </w:tc>
        <w:tc>
          <w:tcPr>
            <w:tcW w:w="5701" w:type="dxa"/>
            <w:shd w:val="clear" w:color="auto" w:fill="FFFFFF"/>
          </w:tcPr>
          <w:p w14:paraId="2F7D3E7E" w14:textId="64D7FECC" w:rsidR="00682E59" w:rsidRPr="00682E59" w:rsidRDefault="00DE0301" w:rsidP="00682E59">
            <w:pPr>
              <w:pStyle w:val="TableText"/>
            </w:pPr>
            <w:r w:rsidRPr="004F4013">
              <w:t xml:space="preserve">Party </w:t>
            </w:r>
            <w:r>
              <w:t>responding</w:t>
            </w:r>
            <w:r w:rsidRPr="00DE0301">
              <w:t xml:space="preserve"> </w:t>
            </w:r>
            <w:r w:rsidR="00AA0680">
              <w:t>to the request</w:t>
            </w:r>
          </w:p>
        </w:tc>
      </w:tr>
    </w:tbl>
    <w:p w14:paraId="1D8679A8" w14:textId="1FB3AD6E" w:rsidR="00E111B8" w:rsidRPr="005B0C6B" w:rsidRDefault="00E111B8" w:rsidP="00F33D42">
      <w:pPr>
        <w:pStyle w:val="Footnote"/>
      </w:pPr>
    </w:p>
    <w:p w14:paraId="2C978092" w14:textId="008C32D3" w:rsidR="00714DA9" w:rsidRDefault="00FF3CEA" w:rsidP="00E654A9">
      <w:pPr>
        <w:pStyle w:val="BlockLabelBeforeTable"/>
      </w:pPr>
      <w:r>
        <w:t>Business Roles</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5691"/>
      </w:tblGrid>
      <w:tr w:rsidR="00922455" w14:paraId="481933A9" w14:textId="77777777" w:rsidTr="00EB1C57">
        <w:trPr>
          <w:cantSplit/>
          <w:tblHeader/>
        </w:trPr>
        <w:tc>
          <w:tcPr>
            <w:tcW w:w="236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B2C3B7A" w14:textId="77777777" w:rsidR="0052733C" w:rsidRDefault="0052733C" w:rsidP="00DD3851">
            <w:pPr>
              <w:pStyle w:val="TableHeading"/>
            </w:pPr>
            <w:r>
              <w:t>Description</w:t>
            </w:r>
          </w:p>
        </w:tc>
        <w:tc>
          <w:tcPr>
            <w:tcW w:w="5691"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AF29A5F" w14:textId="77777777" w:rsidR="0052733C" w:rsidRDefault="0052733C" w:rsidP="00DD3851">
            <w:pPr>
              <w:pStyle w:val="TableHeading"/>
            </w:pPr>
            <w:r>
              <w:t>Definition</w:t>
            </w:r>
          </w:p>
        </w:tc>
      </w:tr>
      <w:tr w:rsidR="008676C4" w14:paraId="47F23473" w14:textId="77777777" w:rsidTr="00EB1C57">
        <w:tc>
          <w:tcPr>
            <w:tcW w:w="2366" w:type="dxa"/>
            <w:shd w:val="clear" w:color="auto" w:fill="FFFFFF"/>
          </w:tcPr>
          <w:p w14:paraId="09DFABB2" w14:textId="70E3616D" w:rsidR="008676C4" w:rsidRPr="008676C4" w:rsidRDefault="008676C4" w:rsidP="008676C4">
            <w:pPr>
              <w:pStyle w:val="TableText"/>
            </w:pPr>
            <w:r w:rsidRPr="0018051D">
              <w:t>Debtor</w:t>
            </w:r>
          </w:p>
        </w:tc>
        <w:tc>
          <w:tcPr>
            <w:tcW w:w="5691" w:type="dxa"/>
            <w:shd w:val="clear" w:color="auto" w:fill="FFFFFF"/>
          </w:tcPr>
          <w:p w14:paraId="64CA8236" w14:textId="5E1D86E3" w:rsidR="008676C4" w:rsidRPr="008676C4" w:rsidRDefault="008676C4" w:rsidP="008676C4">
            <w:pPr>
              <w:pStyle w:val="TableText"/>
            </w:pPr>
            <w:r>
              <w:t>P</w:t>
            </w:r>
            <w:r w:rsidRPr="008676C4">
              <w:t>arty that owes an amount of money to the (ultimate) creditor. In the context of the payment model, the debtor is also the debit account owner.</w:t>
            </w:r>
          </w:p>
        </w:tc>
      </w:tr>
      <w:tr w:rsidR="008676C4" w14:paraId="49101538" w14:textId="77777777" w:rsidTr="00EB1C57">
        <w:tc>
          <w:tcPr>
            <w:tcW w:w="2366" w:type="dxa"/>
            <w:shd w:val="clear" w:color="auto" w:fill="FFFFFF"/>
          </w:tcPr>
          <w:p w14:paraId="31D2E9A8" w14:textId="4D56B6D1" w:rsidR="008676C4" w:rsidRPr="008676C4" w:rsidRDefault="008676C4" w:rsidP="008676C4">
            <w:pPr>
              <w:pStyle w:val="TableText"/>
            </w:pPr>
            <w:r>
              <w:lastRenderedPageBreak/>
              <w:t xml:space="preserve">Debtor </w:t>
            </w:r>
            <w:r w:rsidR="000C2BD9">
              <w:t>A</w:t>
            </w:r>
            <w:r>
              <w:t>gen</w:t>
            </w:r>
            <w:r w:rsidRPr="008676C4">
              <w:t>t</w:t>
            </w:r>
          </w:p>
        </w:tc>
        <w:tc>
          <w:tcPr>
            <w:tcW w:w="5691" w:type="dxa"/>
            <w:shd w:val="clear" w:color="auto" w:fill="FFFFFF"/>
          </w:tcPr>
          <w:p w14:paraId="035AAF9F" w14:textId="5602715D" w:rsidR="008676C4" w:rsidRPr="008676C4" w:rsidRDefault="008676C4" w:rsidP="008676C4">
            <w:pPr>
              <w:pStyle w:val="TableText"/>
            </w:pPr>
            <w:r w:rsidRPr="0018051D">
              <w:t xml:space="preserve">Financial </w:t>
            </w:r>
            <w:r w:rsidRPr="008676C4">
              <w:t>institution servicing an account for the debtor.</w:t>
            </w:r>
          </w:p>
        </w:tc>
      </w:tr>
      <w:tr w:rsidR="008676C4" w14:paraId="0B3F6C63" w14:textId="77777777" w:rsidTr="00EB1C57">
        <w:tc>
          <w:tcPr>
            <w:tcW w:w="2366" w:type="dxa"/>
            <w:shd w:val="clear" w:color="auto" w:fill="FFFFFF"/>
          </w:tcPr>
          <w:p w14:paraId="68271797" w14:textId="0DBED56A" w:rsidR="008676C4" w:rsidRPr="008676C4" w:rsidRDefault="008676C4" w:rsidP="008676C4">
            <w:pPr>
              <w:pStyle w:val="TableText"/>
            </w:pPr>
            <w:r w:rsidRPr="0018051D">
              <w:t>Creditor</w:t>
            </w:r>
          </w:p>
        </w:tc>
        <w:tc>
          <w:tcPr>
            <w:tcW w:w="5691" w:type="dxa"/>
            <w:shd w:val="clear" w:color="auto" w:fill="FFFFFF"/>
          </w:tcPr>
          <w:p w14:paraId="3EC0F337" w14:textId="4ACEDE78" w:rsidR="008676C4" w:rsidRPr="008676C4" w:rsidRDefault="008676C4" w:rsidP="008676C4">
            <w:pPr>
              <w:pStyle w:val="TableText"/>
            </w:pPr>
            <w:r w:rsidRPr="0018051D">
              <w:t xml:space="preserve">Party to which an amount of money is due. In the context of the </w:t>
            </w:r>
            <w:r w:rsidRPr="008676C4">
              <w:t>payment model, the creditor is also the credit account owner.</w:t>
            </w:r>
          </w:p>
        </w:tc>
      </w:tr>
      <w:tr w:rsidR="008676C4" w14:paraId="717DE595" w14:textId="77777777" w:rsidTr="00EB1C57">
        <w:tc>
          <w:tcPr>
            <w:tcW w:w="2366" w:type="dxa"/>
            <w:shd w:val="clear" w:color="auto" w:fill="FFFFFF"/>
          </w:tcPr>
          <w:p w14:paraId="45B2437C" w14:textId="037A974F" w:rsidR="008676C4" w:rsidRPr="008676C4" w:rsidRDefault="008676C4" w:rsidP="008676C4">
            <w:pPr>
              <w:pStyle w:val="TableText"/>
            </w:pPr>
            <w:r>
              <w:t xml:space="preserve">Creditor </w:t>
            </w:r>
            <w:r w:rsidRPr="008676C4">
              <w:t>Agent</w:t>
            </w:r>
          </w:p>
        </w:tc>
        <w:tc>
          <w:tcPr>
            <w:tcW w:w="5691" w:type="dxa"/>
            <w:shd w:val="clear" w:color="auto" w:fill="FFFFFF"/>
          </w:tcPr>
          <w:p w14:paraId="62D3C6C9" w14:textId="7A77E092" w:rsidR="008676C4" w:rsidRPr="008676C4" w:rsidRDefault="008676C4" w:rsidP="008676C4">
            <w:pPr>
              <w:pStyle w:val="TableText"/>
            </w:pPr>
            <w:r>
              <w:t>Financial</w:t>
            </w:r>
            <w:r w:rsidRPr="008676C4">
              <w:t xml:space="preserve"> institution servicing an account for the creditor.</w:t>
            </w:r>
          </w:p>
        </w:tc>
      </w:tr>
      <w:tr w:rsidR="00024BCE" w14:paraId="356B2655" w14:textId="77777777" w:rsidTr="00EB1C57">
        <w:tc>
          <w:tcPr>
            <w:tcW w:w="2366" w:type="dxa"/>
            <w:shd w:val="clear" w:color="auto" w:fill="FFFFFF"/>
          </w:tcPr>
          <w:p w14:paraId="23C1B6DF" w14:textId="0AB6393D" w:rsidR="00024BCE" w:rsidRDefault="00024BCE" w:rsidP="00024BCE">
            <w:pPr>
              <w:pStyle w:val="TableText"/>
            </w:pPr>
            <w:r>
              <w:t>Instructing Agent</w:t>
            </w:r>
          </w:p>
        </w:tc>
        <w:tc>
          <w:tcPr>
            <w:tcW w:w="5691" w:type="dxa"/>
            <w:shd w:val="clear" w:color="auto" w:fill="FFFFFF"/>
          </w:tcPr>
          <w:p w14:paraId="5991475A" w14:textId="69B44BF6" w:rsidR="00024BCE" w:rsidRDefault="00E84C8F" w:rsidP="00024BCE">
            <w:pPr>
              <w:pStyle w:val="TableText"/>
            </w:pPr>
            <w:r>
              <w:t>A</w:t>
            </w:r>
            <w:r w:rsidRPr="00E84C8F">
              <w:t>gent that instructs the next party in the payment chain to carry out the payment/instruction.</w:t>
            </w:r>
          </w:p>
        </w:tc>
      </w:tr>
      <w:tr w:rsidR="00024BCE" w14:paraId="2C9059CB" w14:textId="77777777" w:rsidTr="00EB1C57">
        <w:tc>
          <w:tcPr>
            <w:tcW w:w="2366" w:type="dxa"/>
            <w:shd w:val="clear" w:color="auto" w:fill="FFFFFF"/>
          </w:tcPr>
          <w:p w14:paraId="1B0B0EC9" w14:textId="0BBE8E5D" w:rsidR="00024BCE" w:rsidRDefault="00024BCE" w:rsidP="00024BCE">
            <w:pPr>
              <w:pStyle w:val="TableText"/>
            </w:pPr>
            <w:r>
              <w:t>Instructed Agent</w:t>
            </w:r>
          </w:p>
        </w:tc>
        <w:tc>
          <w:tcPr>
            <w:tcW w:w="5691" w:type="dxa"/>
            <w:shd w:val="clear" w:color="auto" w:fill="FFFFFF"/>
          </w:tcPr>
          <w:p w14:paraId="1242ED25" w14:textId="3034B6F8" w:rsidR="00024BCE" w:rsidRDefault="00647D91" w:rsidP="00024BCE">
            <w:pPr>
              <w:pStyle w:val="TableText"/>
            </w:pPr>
            <w:r>
              <w:t>A</w:t>
            </w:r>
            <w:r w:rsidRPr="00647D91">
              <w:t>gent that executes the instruction upon the request of the previous party in the chain.</w:t>
            </w:r>
          </w:p>
        </w:tc>
      </w:tr>
      <w:tr w:rsidR="00985581" w14:paraId="5586BFA5" w14:textId="77777777" w:rsidTr="00EB1C57">
        <w:tc>
          <w:tcPr>
            <w:tcW w:w="2366" w:type="dxa"/>
            <w:shd w:val="clear" w:color="auto" w:fill="FFFFFF"/>
          </w:tcPr>
          <w:p w14:paraId="2608CDD1" w14:textId="6FA4EC83" w:rsidR="00985581" w:rsidRPr="00985581" w:rsidRDefault="00985581" w:rsidP="00985581">
            <w:pPr>
              <w:pStyle w:val="TableText"/>
            </w:pPr>
            <w:r w:rsidRPr="00985581">
              <w:t>Payer</w:t>
            </w:r>
          </w:p>
        </w:tc>
        <w:tc>
          <w:tcPr>
            <w:tcW w:w="5691" w:type="dxa"/>
            <w:shd w:val="clear" w:color="auto" w:fill="FFFFFF"/>
          </w:tcPr>
          <w:p w14:paraId="3ACC9541" w14:textId="17122D02" w:rsidR="00985581" w:rsidRPr="00985581" w:rsidRDefault="00743675" w:rsidP="00985581">
            <w:pPr>
              <w:pStyle w:val="TableText"/>
            </w:pPr>
            <w:r>
              <w:t>P</w:t>
            </w:r>
            <w:r w:rsidR="00985581" w:rsidRPr="00985581">
              <w:t>arty ordering the drawee agent to pay a specific amount, upon demand.</w:t>
            </w:r>
          </w:p>
        </w:tc>
      </w:tr>
      <w:tr w:rsidR="00754F61" w14:paraId="350427F4" w14:textId="77777777" w:rsidTr="00EB1C57">
        <w:tc>
          <w:tcPr>
            <w:tcW w:w="2366" w:type="dxa"/>
            <w:shd w:val="clear" w:color="auto" w:fill="FFFFFF"/>
          </w:tcPr>
          <w:p w14:paraId="281A8AC1" w14:textId="406C4A2C" w:rsidR="00754F61" w:rsidRPr="00754F61" w:rsidRDefault="00754F61" w:rsidP="00754F61">
            <w:pPr>
              <w:pStyle w:val="TableText"/>
            </w:pPr>
            <w:r w:rsidRPr="00754F61">
              <w:t>Payee</w:t>
            </w:r>
          </w:p>
        </w:tc>
        <w:tc>
          <w:tcPr>
            <w:tcW w:w="5691" w:type="dxa"/>
            <w:shd w:val="clear" w:color="auto" w:fill="FFFFFF"/>
          </w:tcPr>
          <w:p w14:paraId="1D49D885" w14:textId="2F556185" w:rsidR="00754F61" w:rsidRPr="00754F61" w:rsidRDefault="00743675" w:rsidP="00754F61">
            <w:pPr>
              <w:pStyle w:val="TableText"/>
            </w:pPr>
            <w:r>
              <w:t>P</w:t>
            </w:r>
            <w:r w:rsidR="00754F61" w:rsidRPr="00754F61">
              <w:t>arty that receives an amount of money as specified in the cheque.</w:t>
            </w:r>
          </w:p>
        </w:tc>
      </w:tr>
      <w:tr w:rsidR="001F39AA" w14:paraId="1C7D6688" w14:textId="77777777" w:rsidTr="00EB1C57">
        <w:tc>
          <w:tcPr>
            <w:tcW w:w="2366" w:type="dxa"/>
            <w:shd w:val="clear" w:color="auto" w:fill="FFFFFF"/>
          </w:tcPr>
          <w:p w14:paraId="2877C826" w14:textId="411661F7" w:rsidR="001F39AA" w:rsidRPr="001F39AA" w:rsidRDefault="001F39AA" w:rsidP="001F39AA">
            <w:pPr>
              <w:pStyle w:val="TableText"/>
            </w:pPr>
            <w:r w:rsidRPr="001F39AA">
              <w:t>Drawer Agent</w:t>
            </w:r>
          </w:p>
        </w:tc>
        <w:tc>
          <w:tcPr>
            <w:tcW w:w="5691" w:type="dxa"/>
            <w:shd w:val="clear" w:color="auto" w:fill="FFFFFF"/>
          </w:tcPr>
          <w:p w14:paraId="1646281C" w14:textId="798B0334" w:rsidR="001F39AA" w:rsidRPr="001F39AA" w:rsidRDefault="00C33C5B" w:rsidP="001F39AA">
            <w:pPr>
              <w:pStyle w:val="TableText"/>
            </w:pPr>
            <w:r>
              <w:t>A</w:t>
            </w:r>
            <w:r w:rsidR="001F39AA" w:rsidRPr="001F39AA">
              <w:t>gent servicing the account of the cheque payer.</w:t>
            </w:r>
          </w:p>
        </w:tc>
      </w:tr>
      <w:tr w:rsidR="001F39AA" w14:paraId="522FE0E4" w14:textId="77777777" w:rsidTr="00EB1C57">
        <w:tc>
          <w:tcPr>
            <w:tcW w:w="2366" w:type="dxa"/>
            <w:shd w:val="clear" w:color="auto" w:fill="FFFFFF"/>
          </w:tcPr>
          <w:p w14:paraId="197739B0" w14:textId="5F7444C8" w:rsidR="001F39AA" w:rsidRPr="001F39AA" w:rsidRDefault="001F39AA" w:rsidP="001F39AA">
            <w:pPr>
              <w:pStyle w:val="TableText"/>
            </w:pPr>
            <w:r w:rsidRPr="001F39AA">
              <w:t>Drawee Agent</w:t>
            </w:r>
          </w:p>
        </w:tc>
        <w:tc>
          <w:tcPr>
            <w:tcW w:w="5691" w:type="dxa"/>
            <w:shd w:val="clear" w:color="auto" w:fill="FFFFFF"/>
          </w:tcPr>
          <w:p w14:paraId="0DECD83A" w14:textId="6506E490" w:rsidR="001F39AA" w:rsidRPr="001F39AA" w:rsidRDefault="00C33C5B" w:rsidP="001F39AA">
            <w:pPr>
              <w:pStyle w:val="TableText"/>
            </w:pPr>
            <w:r>
              <w:t>A</w:t>
            </w:r>
            <w:r w:rsidR="001F39AA" w:rsidRPr="001F39AA">
              <w:t>gent on which a cheque is drawn.</w:t>
            </w:r>
          </w:p>
        </w:tc>
      </w:tr>
      <w:tr w:rsidR="00DA119F" w14:paraId="4CD6F0CF" w14:textId="77777777" w:rsidTr="00EB1C57">
        <w:tc>
          <w:tcPr>
            <w:tcW w:w="2366" w:type="dxa"/>
            <w:shd w:val="clear" w:color="auto" w:fill="FFFFFF"/>
          </w:tcPr>
          <w:p w14:paraId="19FA404D" w14:textId="0BEA96A0" w:rsidR="00A666AF" w:rsidRPr="001F39AA" w:rsidRDefault="00F4145A" w:rsidP="001F39AA">
            <w:pPr>
              <w:pStyle w:val="TableText"/>
            </w:pPr>
            <w:r>
              <w:t>Ultimate Debtor</w:t>
            </w:r>
          </w:p>
        </w:tc>
        <w:tc>
          <w:tcPr>
            <w:tcW w:w="5691" w:type="dxa"/>
            <w:shd w:val="clear" w:color="auto" w:fill="FFFFFF"/>
          </w:tcPr>
          <w:p w14:paraId="30819C78" w14:textId="773A4488" w:rsidR="00A666AF" w:rsidRPr="001F39AA" w:rsidRDefault="00F4145A" w:rsidP="001F39AA">
            <w:pPr>
              <w:pStyle w:val="TableText"/>
            </w:pPr>
            <w:r w:rsidRPr="00F4145A">
              <w:t>Ultimate party that owes an amount of money to the (ultimate) creditor.</w:t>
            </w:r>
          </w:p>
        </w:tc>
      </w:tr>
      <w:tr w:rsidR="00DA119F" w14:paraId="4903E7B3" w14:textId="77777777" w:rsidTr="00EB1C57">
        <w:tc>
          <w:tcPr>
            <w:tcW w:w="2366" w:type="dxa"/>
            <w:shd w:val="clear" w:color="auto" w:fill="FFFFFF"/>
          </w:tcPr>
          <w:p w14:paraId="3035D567" w14:textId="65771B34" w:rsidR="00F4145A" w:rsidRPr="001F39AA" w:rsidRDefault="00F4145A" w:rsidP="001F39AA">
            <w:pPr>
              <w:pStyle w:val="TableText"/>
            </w:pPr>
            <w:r>
              <w:t>Ultimate Creditor</w:t>
            </w:r>
          </w:p>
        </w:tc>
        <w:tc>
          <w:tcPr>
            <w:tcW w:w="5691" w:type="dxa"/>
            <w:shd w:val="clear" w:color="auto" w:fill="FFFFFF"/>
          </w:tcPr>
          <w:p w14:paraId="1C489594" w14:textId="134A53D1" w:rsidR="00F4145A" w:rsidRPr="00F4145A" w:rsidRDefault="00F4145A" w:rsidP="001F39AA">
            <w:pPr>
              <w:pStyle w:val="TableText"/>
            </w:pPr>
            <w:r w:rsidRPr="00F4145A">
              <w:t>Ultimate party to which an amount of money is due.</w:t>
            </w:r>
          </w:p>
        </w:tc>
      </w:tr>
      <w:tr w:rsidR="00CD1044" w14:paraId="2DD6029D" w14:textId="77777777" w:rsidTr="00EB1C57">
        <w:tc>
          <w:tcPr>
            <w:tcW w:w="2366" w:type="dxa"/>
            <w:shd w:val="clear" w:color="auto" w:fill="FFFFFF"/>
          </w:tcPr>
          <w:p w14:paraId="6297F835" w14:textId="5263995C" w:rsidR="00CD1044" w:rsidRDefault="00CD1044" w:rsidP="001F39AA">
            <w:pPr>
              <w:pStyle w:val="TableText"/>
            </w:pPr>
            <w:r>
              <w:t>Account Owner</w:t>
            </w:r>
          </w:p>
        </w:tc>
        <w:tc>
          <w:tcPr>
            <w:tcW w:w="5691" w:type="dxa"/>
            <w:shd w:val="clear" w:color="auto" w:fill="FFFFFF"/>
          </w:tcPr>
          <w:p w14:paraId="7B19F4EC" w14:textId="547B601F" w:rsidR="00CD1044" w:rsidRPr="00F4145A" w:rsidRDefault="002D3AFE" w:rsidP="001F39AA">
            <w:pPr>
              <w:pStyle w:val="TableText"/>
            </w:pPr>
            <w:r w:rsidRPr="002D3AFE">
              <w:t>Party that legally owns the account.</w:t>
            </w:r>
          </w:p>
        </w:tc>
      </w:tr>
      <w:tr w:rsidR="00CD1044" w14:paraId="4EA52B26" w14:textId="77777777" w:rsidTr="00EB1C57">
        <w:tc>
          <w:tcPr>
            <w:tcW w:w="2366" w:type="dxa"/>
            <w:shd w:val="clear" w:color="auto" w:fill="FFFFFF"/>
          </w:tcPr>
          <w:p w14:paraId="6B753D17" w14:textId="66DE93E3" w:rsidR="00CD1044" w:rsidRDefault="00CD1044" w:rsidP="001F39AA">
            <w:pPr>
              <w:pStyle w:val="TableText"/>
            </w:pPr>
            <w:r>
              <w:t>Account Servicer</w:t>
            </w:r>
          </w:p>
        </w:tc>
        <w:tc>
          <w:tcPr>
            <w:tcW w:w="5691" w:type="dxa"/>
            <w:shd w:val="clear" w:color="auto" w:fill="FFFFFF"/>
          </w:tcPr>
          <w:p w14:paraId="0BB58B14" w14:textId="1C23701D" w:rsidR="00CD1044" w:rsidRPr="00F4145A" w:rsidRDefault="0023393D" w:rsidP="001F39AA">
            <w:pPr>
              <w:pStyle w:val="TableText"/>
            </w:pPr>
            <w:r w:rsidRPr="0023393D">
              <w:t>Party that manages the account on behalf of the account owner, that is manages the registration and booking of entries on the account, calculates balances on the account and provides information about the account.</w:t>
            </w:r>
          </w:p>
        </w:tc>
      </w:tr>
    </w:tbl>
    <w:p w14:paraId="090AD080" w14:textId="77777777" w:rsidR="00FF3CEA" w:rsidRDefault="008447BA" w:rsidP="00FC2CEC">
      <w:pPr>
        <w:pStyle w:val="Heading2"/>
      </w:pPr>
      <w:bookmarkStart w:id="17" w:name="_Toc224330100"/>
      <w:r w:rsidRPr="00A72CAE">
        <w:t>Business</w:t>
      </w:r>
      <w:r w:rsidR="00FF3CEA" w:rsidRPr="00A72CAE">
        <w:t>Roles</w:t>
      </w:r>
      <w:r w:rsidR="00F45CD3">
        <w:t xml:space="preserve"> and</w:t>
      </w:r>
      <w:r w:rsidR="00FF3CEA">
        <w:t xml:space="preserve"> Participants </w:t>
      </w:r>
      <w:r w:rsidR="00FF3CEA" w:rsidRPr="00F80208">
        <w:t>Table</w:t>
      </w:r>
      <w:bookmarkEnd w:id="17"/>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1494"/>
        <w:gridCol w:w="1494"/>
      </w:tblGrid>
      <w:tr w:rsidR="00E111B8" w:rsidRPr="003227CD" w14:paraId="5FF185B2" w14:textId="77777777" w:rsidTr="00E111B8">
        <w:trPr>
          <w:cantSplit/>
          <w:tblHeader/>
        </w:trPr>
        <w:tc>
          <w:tcPr>
            <w:tcW w:w="159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FF06A6C" w14:textId="77777777" w:rsidR="00E111B8" w:rsidRPr="0021374F" w:rsidRDefault="00E111B8" w:rsidP="0021374F">
            <w:pPr>
              <w:pStyle w:val="TableHeading"/>
            </w:pPr>
            <w:r w:rsidRPr="004F4013">
              <w:t>BusinessRole</w:t>
            </w:r>
          </w:p>
        </w:tc>
        <w:tc>
          <w:tcPr>
            <w:tcW w:w="149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5F2C6A7" w14:textId="47362AE6" w:rsidR="00E111B8" w:rsidRPr="0021374F" w:rsidRDefault="00E111B8" w:rsidP="0021374F">
            <w:pPr>
              <w:pStyle w:val="TableHeadingCentre"/>
            </w:pPr>
            <w:r w:rsidRPr="000F6290">
              <w:t>Investigation Requestor</w:t>
            </w:r>
          </w:p>
        </w:tc>
        <w:tc>
          <w:tcPr>
            <w:tcW w:w="149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9781CB2" w14:textId="04188B61" w:rsidR="00E111B8" w:rsidRPr="0021374F" w:rsidRDefault="00E111B8" w:rsidP="0021374F">
            <w:pPr>
              <w:pStyle w:val="TableHeadingCentre"/>
            </w:pPr>
            <w:r w:rsidRPr="000F6290">
              <w:t>Investigation Re</w:t>
            </w:r>
            <w:r>
              <w:t>sponder</w:t>
            </w:r>
          </w:p>
        </w:tc>
      </w:tr>
      <w:tr w:rsidR="00E111B8" w:rsidRPr="003227CD" w14:paraId="63737D2F" w14:textId="77777777" w:rsidTr="00E111B8">
        <w:tc>
          <w:tcPr>
            <w:tcW w:w="1590" w:type="dxa"/>
            <w:shd w:val="clear" w:color="auto" w:fill="FFFFFF"/>
          </w:tcPr>
          <w:p w14:paraId="4FA2DDDF" w14:textId="30D91DAE" w:rsidR="00E111B8" w:rsidRPr="0021374F" w:rsidRDefault="00E111B8" w:rsidP="0021374F">
            <w:pPr>
              <w:pStyle w:val="TableText"/>
            </w:pPr>
            <w:r w:rsidRPr="004F4013">
              <w:t>Debtor</w:t>
            </w:r>
          </w:p>
        </w:tc>
        <w:tc>
          <w:tcPr>
            <w:tcW w:w="1494" w:type="dxa"/>
            <w:shd w:val="clear" w:color="auto" w:fill="FFFFFF"/>
            <w:vAlign w:val="center"/>
          </w:tcPr>
          <w:p w14:paraId="2502A862" w14:textId="77777777" w:rsidR="00E111B8" w:rsidRPr="0021374F" w:rsidRDefault="00E111B8" w:rsidP="0021374F">
            <w:pPr>
              <w:pStyle w:val="TableHeadingCentre"/>
            </w:pPr>
            <w:r w:rsidRPr="004F4013">
              <w:t>X</w:t>
            </w:r>
          </w:p>
        </w:tc>
        <w:tc>
          <w:tcPr>
            <w:tcW w:w="1494" w:type="dxa"/>
            <w:shd w:val="clear" w:color="auto" w:fill="FFFFFF"/>
            <w:vAlign w:val="center"/>
          </w:tcPr>
          <w:p w14:paraId="720275F0" w14:textId="77777777" w:rsidR="00E111B8" w:rsidRPr="0021374F" w:rsidRDefault="00E111B8" w:rsidP="0021374F">
            <w:pPr>
              <w:pStyle w:val="TableHeadingCentre"/>
            </w:pPr>
            <w:r w:rsidRPr="004F4013">
              <w:t>X</w:t>
            </w:r>
          </w:p>
        </w:tc>
      </w:tr>
      <w:tr w:rsidR="00E111B8" w:rsidRPr="003227CD" w14:paraId="198FE4D8" w14:textId="77777777" w:rsidTr="00E111B8">
        <w:tc>
          <w:tcPr>
            <w:tcW w:w="1590" w:type="dxa"/>
            <w:shd w:val="clear" w:color="auto" w:fill="FFFFFF"/>
          </w:tcPr>
          <w:p w14:paraId="60965DCC" w14:textId="1CD6C6CC" w:rsidR="00E111B8" w:rsidRPr="0021374F" w:rsidRDefault="00E111B8" w:rsidP="0021374F">
            <w:pPr>
              <w:pStyle w:val="TableText"/>
            </w:pPr>
            <w:r w:rsidRPr="004F4013">
              <w:t xml:space="preserve">Debtor </w:t>
            </w:r>
            <w:r w:rsidRPr="0021374F">
              <w:t>Agent</w:t>
            </w:r>
          </w:p>
        </w:tc>
        <w:tc>
          <w:tcPr>
            <w:tcW w:w="1494" w:type="dxa"/>
            <w:shd w:val="clear" w:color="auto" w:fill="FFFFFF"/>
            <w:vAlign w:val="center"/>
          </w:tcPr>
          <w:p w14:paraId="13D56AF8" w14:textId="77777777" w:rsidR="00E111B8" w:rsidRPr="0021374F" w:rsidRDefault="00E111B8" w:rsidP="0021374F">
            <w:pPr>
              <w:pStyle w:val="TableHeadingCentre"/>
            </w:pPr>
            <w:r w:rsidRPr="004F4013">
              <w:t>X</w:t>
            </w:r>
          </w:p>
        </w:tc>
        <w:tc>
          <w:tcPr>
            <w:tcW w:w="1494" w:type="dxa"/>
            <w:shd w:val="clear" w:color="auto" w:fill="FFFFFF"/>
            <w:vAlign w:val="center"/>
          </w:tcPr>
          <w:p w14:paraId="7D7556CD" w14:textId="77777777" w:rsidR="00E111B8" w:rsidRPr="0021374F" w:rsidRDefault="00E111B8" w:rsidP="0021374F">
            <w:pPr>
              <w:pStyle w:val="TableHeadingCentre"/>
            </w:pPr>
            <w:r w:rsidRPr="004F4013">
              <w:t>X</w:t>
            </w:r>
          </w:p>
        </w:tc>
      </w:tr>
      <w:tr w:rsidR="00E111B8" w:rsidRPr="003227CD" w14:paraId="1DE0C90E" w14:textId="77777777" w:rsidTr="00E111B8">
        <w:tc>
          <w:tcPr>
            <w:tcW w:w="1590" w:type="dxa"/>
            <w:shd w:val="clear" w:color="auto" w:fill="FFFFFF"/>
          </w:tcPr>
          <w:p w14:paraId="404AFB60" w14:textId="4A193479" w:rsidR="00E111B8" w:rsidRPr="0021374F" w:rsidRDefault="00E111B8" w:rsidP="0021374F">
            <w:pPr>
              <w:pStyle w:val="TableText"/>
            </w:pPr>
            <w:r w:rsidRPr="004F4013">
              <w:t>Creditor</w:t>
            </w:r>
          </w:p>
        </w:tc>
        <w:tc>
          <w:tcPr>
            <w:tcW w:w="1494" w:type="dxa"/>
            <w:shd w:val="clear" w:color="auto" w:fill="FFFFFF"/>
            <w:vAlign w:val="center"/>
          </w:tcPr>
          <w:p w14:paraId="0EEF02CE" w14:textId="77777777" w:rsidR="00E111B8" w:rsidRPr="0021374F" w:rsidRDefault="00E111B8" w:rsidP="0021374F">
            <w:pPr>
              <w:pStyle w:val="TableHeadingCentre"/>
            </w:pPr>
            <w:r w:rsidRPr="004F4013">
              <w:t>X</w:t>
            </w:r>
          </w:p>
        </w:tc>
        <w:tc>
          <w:tcPr>
            <w:tcW w:w="1494" w:type="dxa"/>
            <w:shd w:val="clear" w:color="auto" w:fill="FFFFFF"/>
            <w:vAlign w:val="center"/>
          </w:tcPr>
          <w:p w14:paraId="024B4D4A" w14:textId="77777777" w:rsidR="00E111B8" w:rsidRPr="0021374F" w:rsidRDefault="00E111B8" w:rsidP="0021374F">
            <w:pPr>
              <w:pStyle w:val="TableHeadingCentre"/>
            </w:pPr>
            <w:r w:rsidRPr="004F4013">
              <w:t>X</w:t>
            </w:r>
          </w:p>
        </w:tc>
      </w:tr>
      <w:tr w:rsidR="00E111B8" w:rsidRPr="003227CD" w14:paraId="2EF32A63" w14:textId="77777777" w:rsidTr="00E111B8">
        <w:tc>
          <w:tcPr>
            <w:tcW w:w="1590" w:type="dxa"/>
            <w:shd w:val="clear" w:color="auto" w:fill="FFFFFF"/>
          </w:tcPr>
          <w:p w14:paraId="538DE844" w14:textId="76954E42" w:rsidR="00E111B8" w:rsidRPr="0021374F" w:rsidRDefault="00E111B8" w:rsidP="0021374F">
            <w:pPr>
              <w:pStyle w:val="TableText"/>
            </w:pPr>
            <w:r w:rsidRPr="004F4013">
              <w:t>Creditor Agent</w:t>
            </w:r>
          </w:p>
        </w:tc>
        <w:tc>
          <w:tcPr>
            <w:tcW w:w="1494" w:type="dxa"/>
            <w:shd w:val="clear" w:color="auto" w:fill="FFFFFF"/>
            <w:vAlign w:val="center"/>
          </w:tcPr>
          <w:p w14:paraId="2D506C51" w14:textId="77777777" w:rsidR="00E111B8" w:rsidRPr="0021374F" w:rsidRDefault="00E111B8" w:rsidP="0021374F">
            <w:pPr>
              <w:pStyle w:val="TableHeadingCentre"/>
            </w:pPr>
            <w:r w:rsidRPr="004F4013">
              <w:t>X</w:t>
            </w:r>
          </w:p>
        </w:tc>
        <w:tc>
          <w:tcPr>
            <w:tcW w:w="1494" w:type="dxa"/>
            <w:shd w:val="clear" w:color="auto" w:fill="FFFFFF"/>
            <w:vAlign w:val="center"/>
          </w:tcPr>
          <w:p w14:paraId="01582E41" w14:textId="77777777" w:rsidR="00E111B8" w:rsidRPr="0021374F" w:rsidRDefault="00E111B8" w:rsidP="0021374F">
            <w:pPr>
              <w:pStyle w:val="TableHeadingCentre"/>
            </w:pPr>
            <w:r w:rsidRPr="004F4013">
              <w:t>X</w:t>
            </w:r>
          </w:p>
        </w:tc>
      </w:tr>
      <w:tr w:rsidR="00E111B8" w:rsidRPr="003227CD" w14:paraId="4AC5BDBB" w14:textId="77777777" w:rsidTr="00E111B8">
        <w:tc>
          <w:tcPr>
            <w:tcW w:w="1590" w:type="dxa"/>
            <w:shd w:val="clear" w:color="auto" w:fill="FFFFFF"/>
          </w:tcPr>
          <w:p w14:paraId="41ADE957" w14:textId="58E8251F" w:rsidR="00E111B8" w:rsidRPr="0021374F" w:rsidRDefault="00E111B8" w:rsidP="0021374F">
            <w:pPr>
              <w:pStyle w:val="TableText"/>
            </w:pPr>
            <w:r>
              <w:t>Instructing Agent</w:t>
            </w:r>
          </w:p>
        </w:tc>
        <w:tc>
          <w:tcPr>
            <w:tcW w:w="1494" w:type="dxa"/>
            <w:shd w:val="clear" w:color="auto" w:fill="FFFFFF"/>
            <w:vAlign w:val="center"/>
          </w:tcPr>
          <w:p w14:paraId="30C6D541" w14:textId="77777777" w:rsidR="00E111B8" w:rsidRPr="0021374F" w:rsidRDefault="00E111B8" w:rsidP="0021374F">
            <w:pPr>
              <w:pStyle w:val="TableHeadingCentre"/>
            </w:pPr>
            <w:r w:rsidRPr="004F4013">
              <w:t>X</w:t>
            </w:r>
          </w:p>
        </w:tc>
        <w:tc>
          <w:tcPr>
            <w:tcW w:w="1494" w:type="dxa"/>
            <w:shd w:val="clear" w:color="auto" w:fill="FFFFFF"/>
            <w:vAlign w:val="center"/>
          </w:tcPr>
          <w:p w14:paraId="56EFDB87" w14:textId="77777777" w:rsidR="00E111B8" w:rsidRPr="0021374F" w:rsidRDefault="00E111B8" w:rsidP="0021374F">
            <w:pPr>
              <w:pStyle w:val="TableHeadingCentre"/>
            </w:pPr>
            <w:r w:rsidRPr="004F4013">
              <w:t>X</w:t>
            </w:r>
          </w:p>
        </w:tc>
      </w:tr>
      <w:tr w:rsidR="00E111B8" w:rsidRPr="003227CD" w14:paraId="782A0DBE" w14:textId="77777777" w:rsidTr="00E111B8">
        <w:tc>
          <w:tcPr>
            <w:tcW w:w="1590" w:type="dxa"/>
            <w:shd w:val="clear" w:color="auto" w:fill="FFFFFF"/>
          </w:tcPr>
          <w:p w14:paraId="636135CE" w14:textId="5CE50CDF" w:rsidR="00E111B8" w:rsidRPr="0021374F" w:rsidRDefault="00E111B8" w:rsidP="0021374F">
            <w:pPr>
              <w:pStyle w:val="TableText"/>
            </w:pPr>
            <w:r>
              <w:t>Instructed Agent</w:t>
            </w:r>
          </w:p>
        </w:tc>
        <w:tc>
          <w:tcPr>
            <w:tcW w:w="1494" w:type="dxa"/>
            <w:shd w:val="clear" w:color="auto" w:fill="FFFFFF"/>
            <w:vAlign w:val="center"/>
          </w:tcPr>
          <w:p w14:paraId="485C9B93" w14:textId="77777777" w:rsidR="00E111B8" w:rsidRPr="0021374F" w:rsidRDefault="00E111B8" w:rsidP="0021374F">
            <w:pPr>
              <w:pStyle w:val="TableHeadingCentre"/>
            </w:pPr>
            <w:r w:rsidRPr="004F4013">
              <w:t>X</w:t>
            </w:r>
          </w:p>
        </w:tc>
        <w:tc>
          <w:tcPr>
            <w:tcW w:w="1494" w:type="dxa"/>
            <w:shd w:val="clear" w:color="auto" w:fill="FFFFFF"/>
            <w:vAlign w:val="center"/>
          </w:tcPr>
          <w:p w14:paraId="23C92F58" w14:textId="77777777" w:rsidR="00E111B8" w:rsidRPr="0021374F" w:rsidRDefault="00E111B8" w:rsidP="0021374F">
            <w:pPr>
              <w:pStyle w:val="TableHeadingCentre"/>
            </w:pPr>
            <w:r w:rsidRPr="004F4013">
              <w:t>X</w:t>
            </w:r>
          </w:p>
        </w:tc>
      </w:tr>
      <w:tr w:rsidR="00317F86" w:rsidRPr="003227CD" w14:paraId="4BC708A6" w14:textId="77777777" w:rsidTr="00E111B8">
        <w:tc>
          <w:tcPr>
            <w:tcW w:w="1590" w:type="dxa"/>
            <w:shd w:val="clear" w:color="auto" w:fill="FFFFFF"/>
          </w:tcPr>
          <w:p w14:paraId="248EAEBD" w14:textId="15D08585" w:rsidR="00317F86" w:rsidRDefault="005C6230" w:rsidP="0021374F">
            <w:pPr>
              <w:pStyle w:val="TableText"/>
            </w:pPr>
            <w:r>
              <w:t>Intermediary Agent</w:t>
            </w:r>
          </w:p>
        </w:tc>
        <w:tc>
          <w:tcPr>
            <w:tcW w:w="1494" w:type="dxa"/>
            <w:shd w:val="clear" w:color="auto" w:fill="FFFFFF"/>
            <w:vAlign w:val="center"/>
          </w:tcPr>
          <w:p w14:paraId="10D256AA" w14:textId="70FDBB96" w:rsidR="00317F86" w:rsidRPr="004F4013" w:rsidRDefault="005C6230" w:rsidP="0021374F">
            <w:pPr>
              <w:pStyle w:val="TableHeadingCentre"/>
            </w:pPr>
            <w:r>
              <w:t>X</w:t>
            </w:r>
          </w:p>
        </w:tc>
        <w:tc>
          <w:tcPr>
            <w:tcW w:w="1494" w:type="dxa"/>
            <w:shd w:val="clear" w:color="auto" w:fill="FFFFFF"/>
            <w:vAlign w:val="center"/>
          </w:tcPr>
          <w:p w14:paraId="70536E9A" w14:textId="4DE852A8" w:rsidR="00317F86" w:rsidRPr="004F4013" w:rsidRDefault="005C6230" w:rsidP="0021374F">
            <w:pPr>
              <w:pStyle w:val="TableHeadingCentre"/>
            </w:pPr>
            <w:r>
              <w:t>X</w:t>
            </w:r>
          </w:p>
        </w:tc>
      </w:tr>
      <w:tr w:rsidR="00E111B8" w:rsidRPr="003227CD" w14:paraId="01A62333" w14:textId="77777777" w:rsidTr="00E111B8">
        <w:tc>
          <w:tcPr>
            <w:tcW w:w="1590" w:type="dxa"/>
            <w:shd w:val="clear" w:color="auto" w:fill="FFFFFF"/>
          </w:tcPr>
          <w:p w14:paraId="7BEE887A" w14:textId="5A2BB574" w:rsidR="00E111B8" w:rsidRPr="000F6290" w:rsidRDefault="00E111B8" w:rsidP="000F6290">
            <w:pPr>
              <w:pStyle w:val="TableText"/>
            </w:pPr>
            <w:r>
              <w:t>Payer</w:t>
            </w:r>
          </w:p>
        </w:tc>
        <w:tc>
          <w:tcPr>
            <w:tcW w:w="1494" w:type="dxa"/>
            <w:shd w:val="clear" w:color="auto" w:fill="FFFFFF"/>
            <w:vAlign w:val="center"/>
          </w:tcPr>
          <w:p w14:paraId="4A779DEA" w14:textId="18173509" w:rsidR="00E111B8" w:rsidRPr="000F6290" w:rsidRDefault="00E111B8" w:rsidP="000F6290">
            <w:pPr>
              <w:pStyle w:val="TableHeadingCentre"/>
            </w:pPr>
            <w:r w:rsidRPr="000F6290">
              <w:t>X</w:t>
            </w:r>
          </w:p>
        </w:tc>
        <w:tc>
          <w:tcPr>
            <w:tcW w:w="1494" w:type="dxa"/>
            <w:shd w:val="clear" w:color="auto" w:fill="FFFFFF"/>
            <w:vAlign w:val="center"/>
          </w:tcPr>
          <w:p w14:paraId="69F1F08C" w14:textId="1BF26F3C" w:rsidR="00E111B8" w:rsidRPr="000F6290" w:rsidRDefault="00E111B8" w:rsidP="000F6290">
            <w:pPr>
              <w:pStyle w:val="TableHeadingCentre"/>
            </w:pPr>
            <w:r w:rsidRPr="000F6290">
              <w:t>X</w:t>
            </w:r>
          </w:p>
        </w:tc>
      </w:tr>
      <w:tr w:rsidR="00E111B8" w:rsidRPr="003227CD" w14:paraId="2D997918" w14:textId="77777777" w:rsidTr="00E111B8">
        <w:tc>
          <w:tcPr>
            <w:tcW w:w="1590" w:type="dxa"/>
            <w:shd w:val="clear" w:color="auto" w:fill="FFFFFF"/>
          </w:tcPr>
          <w:p w14:paraId="728EA795" w14:textId="122089F9" w:rsidR="00E111B8" w:rsidRPr="000F6290" w:rsidRDefault="00E111B8" w:rsidP="000F6290">
            <w:pPr>
              <w:pStyle w:val="TableText"/>
            </w:pPr>
            <w:r>
              <w:t>Payee</w:t>
            </w:r>
          </w:p>
        </w:tc>
        <w:tc>
          <w:tcPr>
            <w:tcW w:w="1494" w:type="dxa"/>
            <w:shd w:val="clear" w:color="auto" w:fill="FFFFFF"/>
            <w:vAlign w:val="center"/>
          </w:tcPr>
          <w:p w14:paraId="19233025" w14:textId="4D5A4ABF" w:rsidR="00E111B8" w:rsidRPr="000F6290" w:rsidRDefault="00E111B8" w:rsidP="000F6290">
            <w:pPr>
              <w:pStyle w:val="TableHeadingCentre"/>
            </w:pPr>
            <w:r w:rsidRPr="000F6290">
              <w:t>X</w:t>
            </w:r>
          </w:p>
        </w:tc>
        <w:tc>
          <w:tcPr>
            <w:tcW w:w="1494" w:type="dxa"/>
            <w:shd w:val="clear" w:color="auto" w:fill="FFFFFF"/>
            <w:vAlign w:val="center"/>
          </w:tcPr>
          <w:p w14:paraId="75FAB25C" w14:textId="3EA20F36" w:rsidR="00E111B8" w:rsidRPr="000F6290" w:rsidRDefault="00E111B8" w:rsidP="000F6290">
            <w:pPr>
              <w:pStyle w:val="TableHeadingCentre"/>
            </w:pPr>
            <w:r w:rsidRPr="000F6290">
              <w:t>X</w:t>
            </w:r>
          </w:p>
        </w:tc>
      </w:tr>
      <w:tr w:rsidR="00E111B8" w:rsidRPr="003227CD" w14:paraId="1BA64FA1" w14:textId="77777777" w:rsidTr="00E111B8">
        <w:tc>
          <w:tcPr>
            <w:tcW w:w="1590" w:type="dxa"/>
            <w:shd w:val="clear" w:color="auto" w:fill="FFFFFF"/>
          </w:tcPr>
          <w:p w14:paraId="411A87CA" w14:textId="51E105E6" w:rsidR="00E111B8" w:rsidRPr="00E111B8" w:rsidRDefault="00E111B8" w:rsidP="00E111B8">
            <w:pPr>
              <w:pStyle w:val="TableText"/>
            </w:pPr>
            <w:r w:rsidRPr="00E111B8">
              <w:t>Drawer</w:t>
            </w:r>
            <w:r>
              <w:t xml:space="preserve"> Agent</w:t>
            </w:r>
          </w:p>
        </w:tc>
        <w:tc>
          <w:tcPr>
            <w:tcW w:w="1494" w:type="dxa"/>
            <w:shd w:val="clear" w:color="auto" w:fill="FFFFFF"/>
            <w:vAlign w:val="center"/>
          </w:tcPr>
          <w:p w14:paraId="31D8256D" w14:textId="4C690CB4" w:rsidR="00E111B8" w:rsidRPr="00E111B8" w:rsidRDefault="00E111B8" w:rsidP="00E111B8">
            <w:pPr>
              <w:pStyle w:val="TableHeadingCentre"/>
            </w:pPr>
            <w:r w:rsidRPr="00E111B8">
              <w:t>X</w:t>
            </w:r>
          </w:p>
        </w:tc>
        <w:tc>
          <w:tcPr>
            <w:tcW w:w="1494" w:type="dxa"/>
            <w:shd w:val="clear" w:color="auto" w:fill="FFFFFF"/>
            <w:vAlign w:val="center"/>
          </w:tcPr>
          <w:p w14:paraId="4C20A6A8" w14:textId="7519330C" w:rsidR="00E111B8" w:rsidRPr="00E111B8" w:rsidRDefault="00E111B8" w:rsidP="00E111B8">
            <w:pPr>
              <w:pStyle w:val="TableHeadingCentre"/>
            </w:pPr>
            <w:r w:rsidRPr="00E111B8">
              <w:t>X</w:t>
            </w:r>
          </w:p>
        </w:tc>
      </w:tr>
      <w:tr w:rsidR="00E111B8" w:rsidRPr="003227CD" w14:paraId="3D836C45" w14:textId="77777777" w:rsidTr="00E111B8">
        <w:tc>
          <w:tcPr>
            <w:tcW w:w="1590" w:type="dxa"/>
            <w:shd w:val="clear" w:color="auto" w:fill="FFFFFF"/>
          </w:tcPr>
          <w:p w14:paraId="25F70B98" w14:textId="27F5D959" w:rsidR="00E111B8" w:rsidRPr="00E111B8" w:rsidRDefault="00E111B8" w:rsidP="00E111B8">
            <w:pPr>
              <w:pStyle w:val="TableText"/>
            </w:pPr>
            <w:r w:rsidRPr="00E111B8">
              <w:t>Drawee</w:t>
            </w:r>
            <w:r>
              <w:t xml:space="preserve"> Agent</w:t>
            </w:r>
          </w:p>
        </w:tc>
        <w:tc>
          <w:tcPr>
            <w:tcW w:w="1494" w:type="dxa"/>
            <w:shd w:val="clear" w:color="auto" w:fill="FFFFFF"/>
            <w:vAlign w:val="center"/>
          </w:tcPr>
          <w:p w14:paraId="118494AC" w14:textId="2915EC94" w:rsidR="00E111B8" w:rsidRPr="00E111B8" w:rsidRDefault="00E111B8" w:rsidP="00E111B8">
            <w:pPr>
              <w:pStyle w:val="TableHeadingCentre"/>
            </w:pPr>
            <w:r w:rsidRPr="00E111B8">
              <w:t>X</w:t>
            </w:r>
          </w:p>
        </w:tc>
        <w:tc>
          <w:tcPr>
            <w:tcW w:w="1494" w:type="dxa"/>
            <w:shd w:val="clear" w:color="auto" w:fill="FFFFFF"/>
            <w:vAlign w:val="center"/>
          </w:tcPr>
          <w:p w14:paraId="264844C8" w14:textId="4921A70F" w:rsidR="00E111B8" w:rsidRPr="00E111B8" w:rsidRDefault="00E111B8" w:rsidP="00E111B8">
            <w:pPr>
              <w:pStyle w:val="TableHeadingCentre"/>
            </w:pPr>
            <w:r w:rsidRPr="00E111B8">
              <w:t>X</w:t>
            </w:r>
          </w:p>
        </w:tc>
      </w:tr>
      <w:tr w:rsidR="003E60B8" w:rsidRPr="003227CD" w14:paraId="42013252" w14:textId="77777777" w:rsidTr="00EB1C57">
        <w:tc>
          <w:tcPr>
            <w:tcW w:w="1590" w:type="dxa"/>
            <w:shd w:val="clear" w:color="auto" w:fill="FFFFFF"/>
          </w:tcPr>
          <w:p w14:paraId="686B5075" w14:textId="040B2850" w:rsidR="003E60B8" w:rsidRPr="00F4145A" w:rsidRDefault="001D5F40" w:rsidP="00CE4ED4">
            <w:pPr>
              <w:pStyle w:val="TableText"/>
            </w:pPr>
            <w:r>
              <w:t>Account Owner</w:t>
            </w:r>
          </w:p>
        </w:tc>
        <w:tc>
          <w:tcPr>
            <w:tcW w:w="1494" w:type="dxa"/>
            <w:shd w:val="clear" w:color="auto" w:fill="FFFFFF"/>
          </w:tcPr>
          <w:p w14:paraId="77FA812D" w14:textId="1B4101E5" w:rsidR="003E60B8" w:rsidRPr="00F4145A" w:rsidRDefault="005F668D" w:rsidP="00CE4ED4">
            <w:pPr>
              <w:pStyle w:val="TableHeadingCentre"/>
            </w:pPr>
            <w:r>
              <w:t>X</w:t>
            </w:r>
          </w:p>
        </w:tc>
        <w:tc>
          <w:tcPr>
            <w:tcW w:w="1494" w:type="dxa"/>
            <w:shd w:val="clear" w:color="auto" w:fill="FFFFFF"/>
          </w:tcPr>
          <w:p w14:paraId="603A9208" w14:textId="24B2B2DA" w:rsidR="003E60B8" w:rsidRPr="00F4145A" w:rsidRDefault="001D5F40" w:rsidP="00CE4ED4">
            <w:pPr>
              <w:pStyle w:val="TableHeadingCentre"/>
            </w:pPr>
            <w:r>
              <w:t>X</w:t>
            </w:r>
          </w:p>
        </w:tc>
      </w:tr>
      <w:tr w:rsidR="001D5F40" w:rsidRPr="003227CD" w14:paraId="19EA6446" w14:textId="77777777" w:rsidTr="00EB1C57">
        <w:tc>
          <w:tcPr>
            <w:tcW w:w="1590" w:type="dxa"/>
            <w:shd w:val="clear" w:color="auto" w:fill="FFFFFF"/>
          </w:tcPr>
          <w:p w14:paraId="4AF81465" w14:textId="0DDE94BC" w:rsidR="001D5F40" w:rsidRDefault="001D5F40" w:rsidP="00CE4ED4">
            <w:pPr>
              <w:pStyle w:val="TableText"/>
            </w:pPr>
            <w:r>
              <w:lastRenderedPageBreak/>
              <w:t>Account Servicer</w:t>
            </w:r>
          </w:p>
        </w:tc>
        <w:tc>
          <w:tcPr>
            <w:tcW w:w="1494" w:type="dxa"/>
            <w:shd w:val="clear" w:color="auto" w:fill="FFFFFF"/>
          </w:tcPr>
          <w:p w14:paraId="2A334C72" w14:textId="59A2A6B9" w:rsidR="001D5F40" w:rsidRPr="00F4145A" w:rsidRDefault="001D5F40" w:rsidP="00CE4ED4">
            <w:pPr>
              <w:pStyle w:val="TableHeadingCentre"/>
            </w:pPr>
            <w:r>
              <w:t>X</w:t>
            </w:r>
          </w:p>
        </w:tc>
        <w:tc>
          <w:tcPr>
            <w:tcW w:w="1494" w:type="dxa"/>
            <w:shd w:val="clear" w:color="auto" w:fill="FFFFFF"/>
          </w:tcPr>
          <w:p w14:paraId="0D087E85" w14:textId="172989DA" w:rsidR="001D5F40" w:rsidRPr="00F4145A" w:rsidRDefault="005F668D" w:rsidP="00CE4ED4">
            <w:pPr>
              <w:pStyle w:val="TableHeadingCentre"/>
            </w:pPr>
            <w:r>
              <w:t>X</w:t>
            </w:r>
          </w:p>
        </w:tc>
      </w:tr>
    </w:tbl>
    <w:p w14:paraId="7014CCDC" w14:textId="77777777" w:rsidR="00B5372E" w:rsidRDefault="00B5372E" w:rsidP="00FC2CEC">
      <w:pPr>
        <w:pStyle w:val="Heading1"/>
      </w:pPr>
      <w:bookmarkStart w:id="18" w:name="_Toc224330101"/>
      <w:r w:rsidRPr="00863CED">
        <w:t>BusinessProcess</w:t>
      </w:r>
      <w:r>
        <w:t xml:space="preserve"> Description</w:t>
      </w:r>
      <w:bookmarkEnd w:id="18"/>
    </w:p>
    <w:p w14:paraId="5CB89F0B" w14:textId="3318F1CC" w:rsidR="004D01EB" w:rsidRDefault="00F116CC" w:rsidP="00B34F39">
      <w:r w:rsidRPr="00F116CC">
        <w:t xml:space="preserve">This diagram </w:t>
      </w:r>
      <w:r>
        <w:t>represents</w:t>
      </w:r>
      <w:r w:rsidRPr="00F116CC">
        <w:t xml:space="preserve"> the high level </w:t>
      </w:r>
      <w:r w:rsidRPr="004741C3">
        <w:t>BusinessProcesses.</w:t>
      </w:r>
      <w:r w:rsidRPr="00F116CC">
        <w:t xml:space="preserve"> </w:t>
      </w:r>
    </w:p>
    <w:p w14:paraId="06708FBD" w14:textId="3CA7C934" w:rsidR="002654F4" w:rsidRDefault="00B654DC" w:rsidP="00B34F39">
      <w:pPr>
        <w:rPr>
          <w:rStyle w:val="Bold"/>
        </w:rPr>
      </w:pPr>
      <w:r w:rsidRPr="00B654DC">
        <w:rPr>
          <w:rStyle w:val="Bold"/>
          <w:noProof/>
        </w:rPr>
        <w:drawing>
          <wp:inline distT="0" distB="0" distL="0" distR="0" wp14:anchorId="1367B37A" wp14:editId="2084EC71">
            <wp:extent cx="3882993" cy="1533525"/>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17066" cy="1546982"/>
                    </a:xfrm>
                    <a:prstGeom prst="rect">
                      <a:avLst/>
                    </a:prstGeom>
                    <a:noFill/>
                    <a:ln>
                      <a:noFill/>
                    </a:ln>
                  </pic:spPr>
                </pic:pic>
              </a:graphicData>
            </a:graphic>
          </wp:inline>
        </w:drawing>
      </w:r>
    </w:p>
    <w:p w14:paraId="71AA6455" w14:textId="75287EE0" w:rsidR="005003A1" w:rsidRDefault="008C71E3" w:rsidP="00B34F39">
      <w:pPr>
        <w:rPr>
          <w:rStyle w:val="Bold"/>
        </w:rPr>
      </w:pPr>
      <w:r>
        <w:t>The detailed representation of investigation as follows,</w:t>
      </w:r>
    </w:p>
    <w:p w14:paraId="12D13262" w14:textId="2D9842AC" w:rsidR="00DA119F" w:rsidRDefault="00EB397D">
      <w:r w:rsidRPr="00EB397D">
        <w:t xml:space="preserve"> </w:t>
      </w:r>
      <w:r w:rsidR="00CF651D" w:rsidRPr="00CF651D">
        <w:rPr>
          <w:noProof/>
        </w:rPr>
        <w:drawing>
          <wp:inline distT="0" distB="0" distL="0" distR="0" wp14:anchorId="007DFD0B" wp14:editId="6F420A56">
            <wp:extent cx="6553189" cy="17621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61363" cy="1764323"/>
                    </a:xfrm>
                    <a:prstGeom prst="rect">
                      <a:avLst/>
                    </a:prstGeom>
                    <a:noFill/>
                    <a:ln>
                      <a:noFill/>
                    </a:ln>
                  </pic:spPr>
                </pic:pic>
              </a:graphicData>
            </a:graphic>
          </wp:inline>
        </w:drawing>
      </w:r>
      <w:r w:rsidR="004B57F4" w:rsidRPr="004B57F4" w:rsidDel="002E3E2D">
        <w:t xml:space="preserve"> </w:t>
      </w:r>
    </w:p>
    <w:p w14:paraId="1233CE69" w14:textId="72DA8850" w:rsidR="004C2070" w:rsidRDefault="00DA119F" w:rsidP="00EB1C57">
      <w:pPr>
        <w:pStyle w:val="Footnote"/>
      </w:pPr>
      <w:r>
        <w:t>* This document addres</w:t>
      </w:r>
      <w:r w:rsidR="00610134">
        <w:t>es the main</w:t>
      </w:r>
      <w:r w:rsidDel="00610134">
        <w:t xml:space="preserve"> </w:t>
      </w:r>
      <w:r>
        <w:t>use</w:t>
      </w:r>
      <w:r w:rsidR="00610134">
        <w:t>r</w:t>
      </w:r>
      <w:r>
        <w:t xml:space="preserve"> cases.</w:t>
      </w:r>
      <w:r w:rsidR="00050EED">
        <w:t xml:space="preserve"> The messages have been designed to support other / niche user cases.</w:t>
      </w:r>
    </w:p>
    <w:p w14:paraId="32B3F158" w14:textId="0C01DA46" w:rsidR="009A5849" w:rsidRPr="00B34F39" w:rsidRDefault="005C5597" w:rsidP="008555C0">
      <w:pPr>
        <w:suppressAutoHyphens w:val="0"/>
        <w:spacing w:before="0"/>
      </w:pPr>
      <w:r>
        <w:br w:type="page"/>
      </w:r>
    </w:p>
    <w:p w14:paraId="0D4C290B" w14:textId="2712121D" w:rsidR="000F6290" w:rsidRDefault="004121CA" w:rsidP="004741C3">
      <w:pPr>
        <w:pStyle w:val="BlockLabelBeforeTable"/>
      </w:pPr>
      <w:r>
        <w:lastRenderedPageBreak/>
        <w:t>Payment</w:t>
      </w:r>
      <w:r w:rsidR="0087752D">
        <w:t xml:space="preserve"> and Cash Manag</w:t>
      </w:r>
      <w:r w:rsidR="0016762F">
        <w:t>e</w:t>
      </w:r>
      <w:r w:rsidR="0087752D">
        <w:t>ment</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6678"/>
      </w:tblGrid>
      <w:tr w:rsidR="004121CA" w14:paraId="5FA9F40F" w14:textId="77777777" w:rsidTr="008E59F1">
        <w:trPr>
          <w:cantSplit/>
          <w:tblHeader/>
        </w:trPr>
        <w:tc>
          <w:tcPr>
            <w:tcW w:w="147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35FE365" w14:textId="77777777" w:rsidR="004121CA" w:rsidRPr="004121CA" w:rsidRDefault="004121CA" w:rsidP="004121CA">
            <w:pPr>
              <w:pStyle w:val="TableHeading"/>
            </w:pPr>
            <w:r>
              <w:t>Item</w:t>
            </w:r>
          </w:p>
        </w:tc>
        <w:tc>
          <w:tcPr>
            <w:tcW w:w="688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0A39C24" w14:textId="77777777" w:rsidR="004121CA" w:rsidRPr="004121CA" w:rsidRDefault="004121CA" w:rsidP="004121CA">
            <w:pPr>
              <w:pStyle w:val="TableHeading"/>
            </w:pPr>
            <w:r>
              <w:t>Description</w:t>
            </w:r>
          </w:p>
        </w:tc>
      </w:tr>
      <w:tr w:rsidR="004121CA" w14:paraId="2A15A2EE" w14:textId="77777777" w:rsidTr="008E59F1">
        <w:tc>
          <w:tcPr>
            <w:tcW w:w="1476" w:type="dxa"/>
            <w:shd w:val="clear" w:color="auto" w:fill="FFFFFF"/>
          </w:tcPr>
          <w:p w14:paraId="1604BB45" w14:textId="77777777" w:rsidR="004121CA" w:rsidRPr="004121CA" w:rsidRDefault="004121CA" w:rsidP="004121CA">
            <w:pPr>
              <w:pStyle w:val="TableText"/>
            </w:pPr>
            <w:r>
              <w:t>Definition</w:t>
            </w:r>
          </w:p>
        </w:tc>
        <w:tc>
          <w:tcPr>
            <w:tcW w:w="6889" w:type="dxa"/>
            <w:shd w:val="clear" w:color="auto" w:fill="FFFFFF"/>
          </w:tcPr>
          <w:p w14:paraId="4E90F50C" w14:textId="26579155" w:rsidR="004121CA" w:rsidRPr="004121CA" w:rsidRDefault="004121CA" w:rsidP="004121CA">
            <w:pPr>
              <w:pStyle w:val="TableText"/>
            </w:pPr>
            <w:r>
              <w:t>T</w:t>
            </w:r>
            <w:r w:rsidRPr="004121CA">
              <w:t>he agent</w:t>
            </w:r>
            <w:r w:rsidR="00391072">
              <w:t xml:space="preserve"> </w:t>
            </w:r>
            <w:r w:rsidRPr="004121CA">
              <w:t>/</w:t>
            </w:r>
            <w:r w:rsidR="00391072">
              <w:t xml:space="preserve"> </w:t>
            </w:r>
            <w:r w:rsidRPr="004121CA">
              <w:t xml:space="preserve">party </w:t>
            </w:r>
            <w:r>
              <w:t>handles</w:t>
            </w:r>
            <w:r w:rsidR="002A41AF">
              <w:t xml:space="preserve"> the</w:t>
            </w:r>
            <w:r>
              <w:t xml:space="preserve"> initiation</w:t>
            </w:r>
            <w:r w:rsidR="00BB029E">
              <w:t xml:space="preserve"> </w:t>
            </w:r>
            <w:r>
              <w:t>/</w:t>
            </w:r>
            <w:r w:rsidR="00BB029E">
              <w:t xml:space="preserve"> </w:t>
            </w:r>
            <w:r>
              <w:t>process</w:t>
            </w:r>
            <w:r w:rsidR="003C3B68">
              <w:t>ing</w:t>
            </w:r>
            <w:r w:rsidR="00BB029E">
              <w:t xml:space="preserve"> </w:t>
            </w:r>
            <w:r>
              <w:t>/</w:t>
            </w:r>
            <w:r w:rsidDel="00FB6F72">
              <w:t xml:space="preserve"> </w:t>
            </w:r>
            <w:r>
              <w:t>report</w:t>
            </w:r>
            <w:r w:rsidR="000B334E">
              <w:t>ing</w:t>
            </w:r>
            <w:r w:rsidDel="000B334E">
              <w:t xml:space="preserve"> </w:t>
            </w:r>
            <w:r>
              <w:t xml:space="preserve">of </w:t>
            </w:r>
            <w:r w:rsidDel="000B334E">
              <w:t>payment</w:t>
            </w:r>
          </w:p>
        </w:tc>
      </w:tr>
      <w:tr w:rsidR="004121CA" w14:paraId="0A447C0B" w14:textId="77777777" w:rsidTr="008E59F1">
        <w:tc>
          <w:tcPr>
            <w:tcW w:w="1476" w:type="dxa"/>
            <w:shd w:val="clear" w:color="auto" w:fill="FFFFFF"/>
          </w:tcPr>
          <w:p w14:paraId="1B184893" w14:textId="77777777" w:rsidR="004121CA" w:rsidRPr="004121CA" w:rsidRDefault="004121CA" w:rsidP="004121CA">
            <w:pPr>
              <w:pStyle w:val="TableText"/>
            </w:pPr>
            <w:r>
              <w:t>Trigger</w:t>
            </w:r>
          </w:p>
        </w:tc>
        <w:tc>
          <w:tcPr>
            <w:tcW w:w="6889" w:type="dxa"/>
            <w:shd w:val="clear" w:color="auto" w:fill="FFFFFF"/>
          </w:tcPr>
          <w:p w14:paraId="0DA4E727" w14:textId="2BF3A4A5" w:rsidR="004121CA" w:rsidRPr="004121CA" w:rsidRDefault="002A41AF" w:rsidP="004121CA">
            <w:pPr>
              <w:pStyle w:val="TableText"/>
            </w:pPr>
            <w:r>
              <w:t>Payment</w:t>
            </w:r>
            <w:r w:rsidR="00BB029E">
              <w:t xml:space="preserve"> </w:t>
            </w:r>
            <w:r>
              <w:t>/</w:t>
            </w:r>
            <w:r w:rsidR="00BB029E">
              <w:t xml:space="preserve"> </w:t>
            </w:r>
            <w:r w:rsidR="000653DC">
              <w:t>i</w:t>
            </w:r>
            <w:r>
              <w:t>nstruction received</w:t>
            </w:r>
          </w:p>
        </w:tc>
      </w:tr>
      <w:tr w:rsidR="004121CA" w14:paraId="79AA036C" w14:textId="77777777" w:rsidTr="008E59F1">
        <w:tc>
          <w:tcPr>
            <w:tcW w:w="1476" w:type="dxa"/>
            <w:shd w:val="clear" w:color="auto" w:fill="FFFFFF"/>
          </w:tcPr>
          <w:p w14:paraId="0057604E" w14:textId="77777777" w:rsidR="004121CA" w:rsidRPr="004121CA" w:rsidRDefault="004121CA" w:rsidP="004121CA">
            <w:pPr>
              <w:pStyle w:val="TableText"/>
            </w:pPr>
            <w:r>
              <w:t>Pre-conditions</w:t>
            </w:r>
          </w:p>
        </w:tc>
        <w:tc>
          <w:tcPr>
            <w:tcW w:w="6889" w:type="dxa"/>
            <w:shd w:val="clear" w:color="auto" w:fill="FFFFFF"/>
          </w:tcPr>
          <w:p w14:paraId="33164D8E" w14:textId="451DADB7" w:rsidR="004121CA" w:rsidRPr="004121CA" w:rsidRDefault="004121CA" w:rsidP="004121CA">
            <w:pPr>
              <w:pStyle w:val="TableText"/>
            </w:pPr>
            <w:r>
              <w:t>Payment initiated</w:t>
            </w:r>
            <w:r w:rsidR="00BB029E">
              <w:t xml:space="preserve"> </w:t>
            </w:r>
            <w:r w:rsidR="00774EF8">
              <w:t>/</w:t>
            </w:r>
            <w:r w:rsidR="00774EF8" w:rsidDel="00A94FDC">
              <w:t xml:space="preserve"> </w:t>
            </w:r>
            <w:r w:rsidR="00774EF8">
              <w:t>payment not processed</w:t>
            </w:r>
          </w:p>
        </w:tc>
      </w:tr>
      <w:tr w:rsidR="004121CA" w14:paraId="3F4A045C" w14:textId="77777777" w:rsidTr="008E59F1">
        <w:tc>
          <w:tcPr>
            <w:tcW w:w="1476" w:type="dxa"/>
            <w:shd w:val="clear" w:color="auto" w:fill="FFFFFF"/>
          </w:tcPr>
          <w:p w14:paraId="0A522F5D" w14:textId="77777777" w:rsidR="004121CA" w:rsidRPr="004121CA" w:rsidRDefault="004121CA" w:rsidP="004121CA">
            <w:pPr>
              <w:pStyle w:val="TableText"/>
            </w:pPr>
            <w:r>
              <w:t>Post-conditions</w:t>
            </w:r>
          </w:p>
        </w:tc>
        <w:tc>
          <w:tcPr>
            <w:tcW w:w="6889" w:type="dxa"/>
            <w:shd w:val="clear" w:color="auto" w:fill="FFFFFF"/>
          </w:tcPr>
          <w:p w14:paraId="0DEFB045" w14:textId="35B28553" w:rsidR="004121CA" w:rsidRPr="004121CA" w:rsidRDefault="002A41AF" w:rsidP="004121CA">
            <w:pPr>
              <w:pStyle w:val="TableText"/>
            </w:pPr>
            <w:r>
              <w:t>Payment</w:t>
            </w:r>
            <w:r w:rsidR="00BB029E">
              <w:t xml:space="preserve"> </w:t>
            </w:r>
            <w:r>
              <w:t>/</w:t>
            </w:r>
            <w:r w:rsidR="00BB029E">
              <w:t xml:space="preserve"> </w:t>
            </w:r>
            <w:r w:rsidR="000653DC">
              <w:t>i</w:t>
            </w:r>
            <w:r>
              <w:t xml:space="preserve">nstruction </w:t>
            </w:r>
            <w:r w:rsidR="00DA119F">
              <w:t>executed</w:t>
            </w:r>
            <w:r>
              <w:t xml:space="preserve"> </w:t>
            </w:r>
            <w:r w:rsidR="00577F5C">
              <w:t>or returned</w:t>
            </w:r>
          </w:p>
        </w:tc>
      </w:tr>
      <w:tr w:rsidR="004121CA" w14:paraId="12F9C2E1" w14:textId="77777777" w:rsidTr="008E59F1">
        <w:tc>
          <w:tcPr>
            <w:tcW w:w="1476" w:type="dxa"/>
            <w:shd w:val="clear" w:color="auto" w:fill="FFFFFF"/>
          </w:tcPr>
          <w:p w14:paraId="1596073B" w14:textId="77777777" w:rsidR="004121CA" w:rsidRPr="004121CA" w:rsidRDefault="004121CA" w:rsidP="004121CA">
            <w:pPr>
              <w:pStyle w:val="TableText"/>
            </w:pPr>
            <w:r>
              <w:t>Role</w:t>
            </w:r>
          </w:p>
        </w:tc>
        <w:tc>
          <w:tcPr>
            <w:tcW w:w="6889" w:type="dxa"/>
            <w:shd w:val="clear" w:color="auto" w:fill="FFFFFF"/>
          </w:tcPr>
          <w:p w14:paraId="37A012B0" w14:textId="1111BCBA" w:rsidR="004121CA" w:rsidRPr="004121CA" w:rsidRDefault="002A41AF" w:rsidP="004121CA">
            <w:pPr>
              <w:pStyle w:val="TableText"/>
            </w:pPr>
            <w:r w:rsidRPr="003209DB">
              <w:t xml:space="preserve">Creditor, Debtor, </w:t>
            </w:r>
            <w:r w:rsidR="00E23D69">
              <w:t xml:space="preserve">Debtor </w:t>
            </w:r>
            <w:r w:rsidRPr="003209DB">
              <w:t>Agent</w:t>
            </w:r>
            <w:r w:rsidR="00E23D69">
              <w:t xml:space="preserve">, </w:t>
            </w:r>
            <w:r w:rsidR="00D06708">
              <w:t xml:space="preserve">Creditor Agent, Instructing Agent, Instructed Agent, Intermediary Agent, </w:t>
            </w:r>
            <w:r w:rsidR="0077184E">
              <w:t>Drawer Agent, Drawee Agent</w:t>
            </w:r>
            <w:r>
              <w:t xml:space="preserve"> </w:t>
            </w:r>
          </w:p>
        </w:tc>
      </w:tr>
    </w:tbl>
    <w:p w14:paraId="7076A514" w14:textId="51D18CB2" w:rsidR="00FB3F99" w:rsidRDefault="003D7601" w:rsidP="00EB1C57">
      <w:pPr>
        <w:pStyle w:val="BlockLabelBeforeTable"/>
      </w:pPr>
      <w:r>
        <w:t>Account Management</w:t>
      </w:r>
    </w:p>
    <w:p w14:paraId="65847CDC" w14:textId="77777777" w:rsidR="003D7601" w:rsidRDefault="003D7601" w:rsidP="00B34F39"/>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6678"/>
      </w:tblGrid>
      <w:tr w:rsidR="003D7601" w14:paraId="46947F64" w14:textId="77777777" w:rsidTr="003C231B">
        <w:trPr>
          <w:cantSplit/>
          <w:tblHeader/>
        </w:trPr>
        <w:tc>
          <w:tcPr>
            <w:tcW w:w="147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2408231" w14:textId="77777777" w:rsidR="003D7601" w:rsidRPr="003D7601" w:rsidRDefault="003D7601" w:rsidP="003D7601">
            <w:pPr>
              <w:pStyle w:val="TableHeading"/>
            </w:pPr>
            <w:r>
              <w:t>Item</w:t>
            </w:r>
          </w:p>
        </w:tc>
        <w:tc>
          <w:tcPr>
            <w:tcW w:w="688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FCF80FF" w14:textId="77777777" w:rsidR="003D7601" w:rsidRPr="003D7601" w:rsidRDefault="003D7601" w:rsidP="003D7601">
            <w:pPr>
              <w:pStyle w:val="TableHeading"/>
            </w:pPr>
            <w:r>
              <w:t>Description</w:t>
            </w:r>
          </w:p>
        </w:tc>
      </w:tr>
      <w:tr w:rsidR="003D7601" w14:paraId="2489EFC1" w14:textId="77777777" w:rsidTr="003C231B">
        <w:tc>
          <w:tcPr>
            <w:tcW w:w="1476" w:type="dxa"/>
            <w:shd w:val="clear" w:color="auto" w:fill="FFFFFF"/>
          </w:tcPr>
          <w:p w14:paraId="49E8077A" w14:textId="77777777" w:rsidR="003D7601" w:rsidRPr="003D7601" w:rsidRDefault="003D7601" w:rsidP="003D7601">
            <w:pPr>
              <w:pStyle w:val="TableText"/>
            </w:pPr>
            <w:r>
              <w:t>Definition</w:t>
            </w:r>
          </w:p>
        </w:tc>
        <w:tc>
          <w:tcPr>
            <w:tcW w:w="6889" w:type="dxa"/>
            <w:shd w:val="clear" w:color="auto" w:fill="FFFFFF"/>
          </w:tcPr>
          <w:p w14:paraId="6573BF97" w14:textId="2CBA276F" w:rsidR="003D7601" w:rsidRPr="003D7601" w:rsidRDefault="003D7601" w:rsidP="003D7601">
            <w:pPr>
              <w:pStyle w:val="TableText"/>
            </w:pPr>
            <w:r>
              <w:t>T</w:t>
            </w:r>
            <w:r w:rsidRPr="003D7601">
              <w:t>he agent</w:t>
            </w:r>
            <w:r w:rsidR="00BB029E">
              <w:t xml:space="preserve"> </w:t>
            </w:r>
            <w:r w:rsidRPr="003D7601">
              <w:t>/ party</w:t>
            </w:r>
            <w:r w:rsidR="00BB029E">
              <w:t xml:space="preserve"> </w:t>
            </w:r>
            <w:r w:rsidR="009C68CE">
              <w:t>/ account owner</w:t>
            </w:r>
            <w:r w:rsidRPr="003D7601">
              <w:t xml:space="preserve"> handles the</w:t>
            </w:r>
            <w:r w:rsidR="002832AE">
              <w:t xml:space="preserve"> account related </w:t>
            </w:r>
            <w:r w:rsidR="00A92FD9">
              <w:t>requests</w:t>
            </w:r>
          </w:p>
        </w:tc>
      </w:tr>
      <w:tr w:rsidR="003D7601" w14:paraId="6E9F20F1" w14:textId="77777777" w:rsidTr="003C231B">
        <w:tc>
          <w:tcPr>
            <w:tcW w:w="1476" w:type="dxa"/>
            <w:shd w:val="clear" w:color="auto" w:fill="FFFFFF"/>
          </w:tcPr>
          <w:p w14:paraId="5ABF882B" w14:textId="77777777" w:rsidR="003D7601" w:rsidRPr="003D7601" w:rsidRDefault="003D7601" w:rsidP="003D7601">
            <w:pPr>
              <w:pStyle w:val="TableText"/>
            </w:pPr>
            <w:r>
              <w:t>Trigger</w:t>
            </w:r>
          </w:p>
        </w:tc>
        <w:tc>
          <w:tcPr>
            <w:tcW w:w="6889" w:type="dxa"/>
            <w:shd w:val="clear" w:color="auto" w:fill="FFFFFF"/>
          </w:tcPr>
          <w:p w14:paraId="00D7B749" w14:textId="5E0F2D77" w:rsidR="003D7601" w:rsidRPr="003D7601" w:rsidRDefault="00986EC6" w:rsidP="003D7601">
            <w:pPr>
              <w:pStyle w:val="TableText"/>
            </w:pPr>
            <w:r w:rsidDel="006D5582">
              <w:t>A</w:t>
            </w:r>
            <w:r>
              <w:t>ccount handling</w:t>
            </w:r>
          </w:p>
        </w:tc>
      </w:tr>
      <w:tr w:rsidR="003D7601" w14:paraId="2727DFF0" w14:textId="77777777" w:rsidTr="003C231B">
        <w:tc>
          <w:tcPr>
            <w:tcW w:w="1476" w:type="dxa"/>
            <w:shd w:val="clear" w:color="auto" w:fill="FFFFFF"/>
          </w:tcPr>
          <w:p w14:paraId="69BFAAF2" w14:textId="77777777" w:rsidR="003D7601" w:rsidRPr="003D7601" w:rsidRDefault="003D7601" w:rsidP="003D7601">
            <w:pPr>
              <w:pStyle w:val="TableText"/>
            </w:pPr>
            <w:r>
              <w:t>Pre-conditions</w:t>
            </w:r>
          </w:p>
        </w:tc>
        <w:tc>
          <w:tcPr>
            <w:tcW w:w="6889" w:type="dxa"/>
            <w:shd w:val="clear" w:color="auto" w:fill="FFFFFF"/>
          </w:tcPr>
          <w:p w14:paraId="790DF2C8" w14:textId="0079B3E6" w:rsidR="003D7601" w:rsidRPr="003D7601" w:rsidRDefault="00FF3173" w:rsidP="003D7601">
            <w:pPr>
              <w:pStyle w:val="TableText"/>
            </w:pPr>
            <w:r>
              <w:t>A</w:t>
            </w:r>
            <w:r w:rsidR="004948AC">
              <w:t xml:space="preserve">ccount </w:t>
            </w:r>
            <w:r w:rsidR="00A92FD9">
              <w:t>request</w:t>
            </w:r>
            <w:r w:rsidR="004948AC">
              <w:t xml:space="preserve"> </w:t>
            </w:r>
            <w:r w:rsidR="003D7601">
              <w:t>initiated</w:t>
            </w:r>
            <w:r w:rsidR="003D7601" w:rsidRPr="003D7601">
              <w:t xml:space="preserve"> </w:t>
            </w:r>
          </w:p>
        </w:tc>
      </w:tr>
      <w:tr w:rsidR="003D7601" w14:paraId="0DE451FE" w14:textId="77777777" w:rsidTr="003C231B">
        <w:tc>
          <w:tcPr>
            <w:tcW w:w="1476" w:type="dxa"/>
            <w:shd w:val="clear" w:color="auto" w:fill="FFFFFF"/>
          </w:tcPr>
          <w:p w14:paraId="3FC6C8A3" w14:textId="77777777" w:rsidR="003D7601" w:rsidRPr="003D7601" w:rsidRDefault="003D7601" w:rsidP="003D7601">
            <w:pPr>
              <w:pStyle w:val="TableText"/>
            </w:pPr>
            <w:r>
              <w:t>Post-conditions</w:t>
            </w:r>
          </w:p>
        </w:tc>
        <w:tc>
          <w:tcPr>
            <w:tcW w:w="6889" w:type="dxa"/>
            <w:shd w:val="clear" w:color="auto" w:fill="FFFFFF"/>
          </w:tcPr>
          <w:p w14:paraId="480BF5DF" w14:textId="57F74031" w:rsidR="003D7601" w:rsidRPr="003D7601" w:rsidRDefault="00087769" w:rsidP="003D7601">
            <w:pPr>
              <w:pStyle w:val="TableText"/>
            </w:pPr>
            <w:r>
              <w:t>Request</w:t>
            </w:r>
            <w:r w:rsidR="00137A94">
              <w:t xml:space="preserve"> resolved / answered</w:t>
            </w:r>
            <w:r w:rsidR="003D7601" w:rsidRPr="003D7601">
              <w:t xml:space="preserve"> </w:t>
            </w:r>
          </w:p>
        </w:tc>
      </w:tr>
      <w:tr w:rsidR="003D7601" w14:paraId="532DA9B5" w14:textId="77777777" w:rsidTr="003C231B">
        <w:tc>
          <w:tcPr>
            <w:tcW w:w="1476" w:type="dxa"/>
            <w:shd w:val="clear" w:color="auto" w:fill="FFFFFF"/>
          </w:tcPr>
          <w:p w14:paraId="0B2A38EB" w14:textId="77777777" w:rsidR="003D7601" w:rsidRPr="003D7601" w:rsidRDefault="003D7601" w:rsidP="003D7601">
            <w:pPr>
              <w:pStyle w:val="TableText"/>
            </w:pPr>
            <w:r>
              <w:t>Role</w:t>
            </w:r>
          </w:p>
        </w:tc>
        <w:tc>
          <w:tcPr>
            <w:tcW w:w="6889" w:type="dxa"/>
            <w:shd w:val="clear" w:color="auto" w:fill="FFFFFF"/>
          </w:tcPr>
          <w:p w14:paraId="6DD65953" w14:textId="49A64F78" w:rsidR="003D7601" w:rsidRPr="003D7601" w:rsidRDefault="00817639" w:rsidP="003D7601">
            <w:pPr>
              <w:pStyle w:val="TableText"/>
            </w:pPr>
            <w:r>
              <w:t xml:space="preserve">Account Owner, </w:t>
            </w:r>
            <w:r w:rsidR="00E37B06">
              <w:t xml:space="preserve">Account Servicer, </w:t>
            </w:r>
            <w:r w:rsidR="003D7601" w:rsidRPr="003209DB">
              <w:t>Creditor, Debtor</w:t>
            </w:r>
          </w:p>
        </w:tc>
      </w:tr>
    </w:tbl>
    <w:p w14:paraId="155A9BA5" w14:textId="77777777" w:rsidR="003D7601" w:rsidRDefault="003D7601" w:rsidP="00B34F39"/>
    <w:p w14:paraId="51196350" w14:textId="3ABE784B" w:rsidR="00A43894" w:rsidRDefault="00A43894" w:rsidP="00A43894">
      <w:pPr>
        <w:pStyle w:val="BlockLabelBeforeTable"/>
      </w:pPr>
      <w:r>
        <w:t>Investigation (</w:t>
      </w:r>
      <w:r w:rsidR="00495365">
        <w:t>Request</w:t>
      </w:r>
      <w:r>
        <w:t xml:space="preserve"> and </w:t>
      </w:r>
      <w:r w:rsidR="00495365">
        <w:t>Response</w:t>
      </w:r>
      <w:r>
        <w:t>)</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682"/>
      </w:tblGrid>
      <w:tr w:rsidR="00A43894" w14:paraId="0E9EBEAF" w14:textId="77777777" w:rsidTr="003C231B">
        <w:trPr>
          <w:cantSplit/>
          <w:tblHeader/>
        </w:trPr>
        <w:tc>
          <w:tcPr>
            <w:tcW w:w="14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603E4E7" w14:textId="77777777" w:rsidR="00A43894" w:rsidRPr="00A43894" w:rsidRDefault="00A43894" w:rsidP="00A43894">
            <w:pPr>
              <w:pStyle w:val="TableHeading"/>
            </w:pPr>
            <w:r>
              <w:t>Item</w:t>
            </w:r>
          </w:p>
        </w:tc>
        <w:tc>
          <w:tcPr>
            <w:tcW w:w="66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E7160E2" w14:textId="77777777" w:rsidR="00A43894" w:rsidRPr="00A43894" w:rsidRDefault="00A43894" w:rsidP="00A43894">
            <w:pPr>
              <w:pStyle w:val="TableHeading"/>
            </w:pPr>
            <w:r>
              <w:t>Description</w:t>
            </w:r>
          </w:p>
        </w:tc>
      </w:tr>
      <w:tr w:rsidR="00A43894" w14:paraId="67A38D87" w14:textId="77777777" w:rsidTr="003C231B">
        <w:tc>
          <w:tcPr>
            <w:tcW w:w="1457" w:type="dxa"/>
            <w:shd w:val="clear" w:color="auto" w:fill="FFFFFF"/>
          </w:tcPr>
          <w:p w14:paraId="7B05E75C" w14:textId="77777777" w:rsidR="00A43894" w:rsidRPr="00A43894" w:rsidRDefault="00A43894" w:rsidP="00A43894">
            <w:pPr>
              <w:pStyle w:val="TableText"/>
            </w:pPr>
            <w:r>
              <w:t>Definition</w:t>
            </w:r>
          </w:p>
        </w:tc>
        <w:tc>
          <w:tcPr>
            <w:tcW w:w="6682" w:type="dxa"/>
            <w:shd w:val="clear" w:color="auto" w:fill="FFFFFF"/>
          </w:tcPr>
          <w:p w14:paraId="506902F7" w14:textId="23917318" w:rsidR="00A43894" w:rsidRPr="00A43894" w:rsidRDefault="00A43894" w:rsidP="00AC57C0">
            <w:pPr>
              <w:pStyle w:val="TableText"/>
            </w:pPr>
            <w:r>
              <w:t>T</w:t>
            </w:r>
            <w:r w:rsidRPr="00A43894">
              <w:t>he agent</w:t>
            </w:r>
            <w:r w:rsidR="004F4829">
              <w:t xml:space="preserve"> </w:t>
            </w:r>
            <w:r w:rsidRPr="00A43894">
              <w:t xml:space="preserve">/ party </w:t>
            </w:r>
            <w:r w:rsidR="00AC57C0">
              <w:t xml:space="preserve">exchange investigation request and investigation response messages to solve the </w:t>
            </w:r>
            <w:r w:rsidR="00384B1A">
              <w:t>payment or account related request</w:t>
            </w:r>
          </w:p>
        </w:tc>
      </w:tr>
      <w:tr w:rsidR="00A43894" w14:paraId="24D379B5" w14:textId="77777777" w:rsidTr="003C231B">
        <w:tc>
          <w:tcPr>
            <w:tcW w:w="1457" w:type="dxa"/>
            <w:shd w:val="clear" w:color="auto" w:fill="FFFFFF"/>
          </w:tcPr>
          <w:p w14:paraId="08795F0B" w14:textId="77777777" w:rsidR="00A43894" w:rsidRPr="00A43894" w:rsidRDefault="00A43894" w:rsidP="00A43894">
            <w:pPr>
              <w:pStyle w:val="TableText"/>
            </w:pPr>
            <w:r>
              <w:t>Trigger</w:t>
            </w:r>
          </w:p>
        </w:tc>
        <w:tc>
          <w:tcPr>
            <w:tcW w:w="6682" w:type="dxa"/>
            <w:shd w:val="clear" w:color="auto" w:fill="FFFFFF"/>
          </w:tcPr>
          <w:p w14:paraId="01EE0F74" w14:textId="453105D6" w:rsidR="00A43894" w:rsidRPr="00A43894" w:rsidRDefault="00A43894" w:rsidP="0007317B">
            <w:pPr>
              <w:pStyle w:val="TableText"/>
            </w:pPr>
            <w:r>
              <w:t xml:space="preserve">Any </w:t>
            </w:r>
            <w:r w:rsidR="001A7EBC">
              <w:t>request</w:t>
            </w:r>
            <w:r w:rsidRPr="00A43894">
              <w:t xml:space="preserve"> related to a payment initiated previously or account entry reported.</w:t>
            </w:r>
          </w:p>
        </w:tc>
      </w:tr>
      <w:tr w:rsidR="00A75800" w14:paraId="466476A2" w14:textId="77777777" w:rsidTr="003C231B">
        <w:tc>
          <w:tcPr>
            <w:tcW w:w="1457" w:type="dxa"/>
            <w:shd w:val="clear" w:color="auto" w:fill="FFFFFF"/>
          </w:tcPr>
          <w:p w14:paraId="5FF0E0CF" w14:textId="77777777" w:rsidR="00A75800" w:rsidRPr="00A75800" w:rsidRDefault="00A75800" w:rsidP="00A75800">
            <w:pPr>
              <w:pStyle w:val="TableText"/>
            </w:pPr>
            <w:r w:rsidRPr="00A75800">
              <w:t>Pre-conditions</w:t>
            </w:r>
          </w:p>
        </w:tc>
        <w:tc>
          <w:tcPr>
            <w:tcW w:w="6682" w:type="dxa"/>
            <w:shd w:val="clear" w:color="auto" w:fill="FFFFFF"/>
          </w:tcPr>
          <w:p w14:paraId="36ED3DB1" w14:textId="04B9AFC6" w:rsidR="00A75800" w:rsidRPr="00A75800" w:rsidRDefault="00A75800" w:rsidP="00A75800">
            <w:pPr>
              <w:pStyle w:val="TableText"/>
            </w:pPr>
            <w:r w:rsidRPr="00A75800">
              <w:t>Payment initiated / payment not processed</w:t>
            </w:r>
            <w:r>
              <w:t xml:space="preserve"> / a</w:t>
            </w:r>
            <w:r w:rsidRPr="00A75800">
              <w:t xml:space="preserve">ccount request initiated </w:t>
            </w:r>
          </w:p>
        </w:tc>
      </w:tr>
      <w:tr w:rsidR="00A75800" w14:paraId="4B52A738" w14:textId="77777777" w:rsidTr="003C231B">
        <w:tc>
          <w:tcPr>
            <w:tcW w:w="1457" w:type="dxa"/>
            <w:shd w:val="clear" w:color="auto" w:fill="FFFFFF"/>
          </w:tcPr>
          <w:p w14:paraId="1727FBB2" w14:textId="77777777" w:rsidR="00A75800" w:rsidRPr="00A75800" w:rsidRDefault="00A75800" w:rsidP="00A75800">
            <w:pPr>
              <w:pStyle w:val="TableText"/>
            </w:pPr>
            <w:r w:rsidRPr="00A75800">
              <w:t>Post-conditions</w:t>
            </w:r>
          </w:p>
        </w:tc>
        <w:tc>
          <w:tcPr>
            <w:tcW w:w="6682" w:type="dxa"/>
            <w:shd w:val="clear" w:color="auto" w:fill="FFFFFF"/>
          </w:tcPr>
          <w:p w14:paraId="73EFA325" w14:textId="1F05E390" w:rsidR="00A75800" w:rsidRPr="00A75800" w:rsidRDefault="00A75800" w:rsidP="00A75800">
            <w:pPr>
              <w:pStyle w:val="TableText"/>
            </w:pPr>
            <w:r w:rsidRPr="00A75800">
              <w:t>Investigation closed /</w:t>
            </w:r>
            <w:r w:rsidRPr="00A75800" w:rsidDel="00A31EDE">
              <w:t xml:space="preserve"> </w:t>
            </w:r>
            <w:r w:rsidRPr="00A75800">
              <w:t>resolved.</w:t>
            </w:r>
          </w:p>
        </w:tc>
      </w:tr>
      <w:tr w:rsidR="00A75800" w14:paraId="5806B080" w14:textId="77777777" w:rsidTr="003C231B">
        <w:tc>
          <w:tcPr>
            <w:tcW w:w="1457" w:type="dxa"/>
            <w:shd w:val="clear" w:color="auto" w:fill="FFFFFF"/>
          </w:tcPr>
          <w:p w14:paraId="3CE5F506" w14:textId="77777777" w:rsidR="00A75800" w:rsidRPr="00A75800" w:rsidRDefault="00A75800" w:rsidP="00A75800">
            <w:pPr>
              <w:pStyle w:val="TableText"/>
            </w:pPr>
            <w:r w:rsidRPr="00A75800">
              <w:t>Role</w:t>
            </w:r>
          </w:p>
        </w:tc>
        <w:tc>
          <w:tcPr>
            <w:tcW w:w="6682" w:type="dxa"/>
            <w:shd w:val="clear" w:color="auto" w:fill="FFFFFF"/>
          </w:tcPr>
          <w:p w14:paraId="5CF5AD50" w14:textId="7A91B970" w:rsidR="00A75800" w:rsidRPr="00A75800" w:rsidRDefault="00A75800" w:rsidP="00A75800">
            <w:pPr>
              <w:pStyle w:val="TableText"/>
            </w:pPr>
            <w:r w:rsidRPr="00A75800">
              <w:t>Investigation Requestor, Investigation Responder</w:t>
            </w:r>
          </w:p>
        </w:tc>
      </w:tr>
    </w:tbl>
    <w:p w14:paraId="77D1F7E1" w14:textId="0C438524" w:rsidR="00A43894" w:rsidRDefault="004D106B" w:rsidP="00FC2CEC">
      <w:pPr>
        <w:pStyle w:val="Heading2newpage"/>
      </w:pPr>
      <w:bookmarkStart w:id="19" w:name="_Toc224330102"/>
      <w:r>
        <w:lastRenderedPageBreak/>
        <w:t>Best practi</w:t>
      </w:r>
      <w:r w:rsidR="002677C2">
        <w:t>c</w:t>
      </w:r>
      <w:r>
        <w:t>es</w:t>
      </w:r>
      <w:bookmarkEnd w:id="19"/>
    </w:p>
    <w:p w14:paraId="4E9E9F5A" w14:textId="6E1B6040" w:rsidR="004D106B" w:rsidRPr="00BD62FA" w:rsidRDefault="001E3B6C" w:rsidP="00B34F39">
      <w:pPr>
        <w:rPr>
          <w:rStyle w:val="Bold"/>
        </w:rPr>
      </w:pPr>
      <w:r w:rsidRPr="00BD62FA">
        <w:rPr>
          <w:rStyle w:val="Bold"/>
        </w:rPr>
        <w:t xml:space="preserve">Unique </w:t>
      </w:r>
      <w:r w:rsidR="00F00779">
        <w:rPr>
          <w:rStyle w:val="Bold"/>
        </w:rPr>
        <w:t>i</w:t>
      </w:r>
      <w:r w:rsidRPr="00BD62FA">
        <w:rPr>
          <w:rStyle w:val="Bold"/>
        </w:rPr>
        <w:t xml:space="preserve">dentifier </w:t>
      </w:r>
    </w:p>
    <w:p w14:paraId="61A65CA3" w14:textId="09E1E605" w:rsidR="001E3B6C" w:rsidRDefault="001E3B6C" w:rsidP="00B34F39">
      <w:r>
        <w:t xml:space="preserve">The </w:t>
      </w:r>
      <w:r w:rsidR="00A131A9">
        <w:t xml:space="preserve">investigation </w:t>
      </w:r>
      <w:r w:rsidR="009F44EF">
        <w:t>request require</w:t>
      </w:r>
      <w:r w:rsidR="000C2BD9">
        <w:t>s</w:t>
      </w:r>
      <w:r w:rsidR="009F44EF">
        <w:t xml:space="preserve"> </w:t>
      </w:r>
      <w:r w:rsidR="009D48DC">
        <w:t xml:space="preserve">a </w:t>
      </w:r>
      <w:r w:rsidR="009F44EF">
        <w:t>unique</w:t>
      </w:r>
      <w:r w:rsidR="001462FC">
        <w:t xml:space="preserve"> and </w:t>
      </w:r>
      <w:r w:rsidR="00B826C8">
        <w:t>u</w:t>
      </w:r>
      <w:r w:rsidR="00B826C8" w:rsidRPr="00B826C8">
        <w:t>nambiguous</w:t>
      </w:r>
      <w:r w:rsidR="009F44EF">
        <w:t xml:space="preserve"> </w:t>
      </w:r>
      <w:r w:rsidR="009F44EF" w:rsidDel="00A131A9">
        <w:t>i</w:t>
      </w:r>
      <w:r w:rsidR="009F44EF">
        <w:t>dentifi</w:t>
      </w:r>
      <w:r w:rsidR="00A131A9">
        <w:t>cation</w:t>
      </w:r>
      <w:r w:rsidR="00A47AF5">
        <w:t xml:space="preserve"> (</w:t>
      </w:r>
      <w:r w:rsidR="00A47AF5" w:rsidRPr="00A47AF5">
        <w:t>Requestor</w:t>
      </w:r>
      <w:r w:rsidR="00A47AF5">
        <w:t xml:space="preserve"> </w:t>
      </w:r>
      <w:r w:rsidR="00A47AF5" w:rsidRPr="00A47AF5">
        <w:t>Investigation</w:t>
      </w:r>
      <w:r w:rsidR="00A47AF5">
        <w:t xml:space="preserve"> </w:t>
      </w:r>
      <w:r w:rsidR="00A47AF5" w:rsidRPr="00A47AF5">
        <w:t>Identification</w:t>
      </w:r>
      <w:r w:rsidR="00A47AF5">
        <w:t>)</w:t>
      </w:r>
      <w:r w:rsidR="009F44EF">
        <w:t xml:space="preserve"> to trace </w:t>
      </w:r>
      <w:r w:rsidR="009E1CB8">
        <w:t>and reconcile</w:t>
      </w:r>
      <w:r w:rsidR="003E4BF6">
        <w:t xml:space="preserve"> the request.</w:t>
      </w:r>
      <w:r w:rsidR="009E1CB8" w:rsidDel="003E4BF6">
        <w:t xml:space="preserve"> </w:t>
      </w:r>
      <w:r w:rsidR="004C0270">
        <w:t>The receiver</w:t>
      </w:r>
      <w:r w:rsidR="002D5BB3">
        <w:t xml:space="preserve"> of the </w:t>
      </w:r>
      <w:r w:rsidR="003E4BF6">
        <w:t xml:space="preserve">request </w:t>
      </w:r>
      <w:r w:rsidR="006B50A5">
        <w:t>needs</w:t>
      </w:r>
      <w:r w:rsidR="002D5BB3">
        <w:t xml:space="preserve"> to retain </w:t>
      </w:r>
      <w:r w:rsidR="003E7403">
        <w:t xml:space="preserve">and use </w:t>
      </w:r>
      <w:r w:rsidR="002D5BB3">
        <w:t>th</w:t>
      </w:r>
      <w:r w:rsidR="003E4BF6">
        <w:t>is</w:t>
      </w:r>
      <w:r w:rsidR="002D5BB3">
        <w:t xml:space="preserve"> identifier</w:t>
      </w:r>
      <w:r w:rsidR="003E7403">
        <w:t xml:space="preserve"> when </w:t>
      </w:r>
      <w:r w:rsidR="002D5BB3">
        <w:t xml:space="preserve">responding </w:t>
      </w:r>
      <w:r w:rsidR="0021411C">
        <w:t>to the requestor.</w:t>
      </w:r>
    </w:p>
    <w:p w14:paraId="6B2F1085" w14:textId="77777777" w:rsidR="00DC3933" w:rsidRDefault="00DC3933" w:rsidP="00B34F39"/>
    <w:p w14:paraId="1AC00031" w14:textId="7B42683D" w:rsidR="00DC3933" w:rsidRPr="00BD62FA" w:rsidRDefault="00557662" w:rsidP="00B34F39">
      <w:pPr>
        <w:rPr>
          <w:rStyle w:val="Bold"/>
        </w:rPr>
      </w:pPr>
      <w:r w:rsidRPr="00BD62FA">
        <w:rPr>
          <w:rStyle w:val="Bold"/>
        </w:rPr>
        <w:t xml:space="preserve">No bypass </w:t>
      </w:r>
    </w:p>
    <w:p w14:paraId="18D3FCF6" w14:textId="7ADBFE41" w:rsidR="00557662" w:rsidRDefault="00B556EC" w:rsidP="00B34F39">
      <w:r>
        <w:t xml:space="preserve">It is recommended not to bypass </w:t>
      </w:r>
      <w:r w:rsidR="00F00779">
        <w:t>parties</w:t>
      </w:r>
      <w:r>
        <w:t xml:space="preserve"> when there are more than two parties involved in the in</w:t>
      </w:r>
      <w:r w:rsidR="0069647E">
        <w:t>vestigation</w:t>
      </w:r>
      <w:r>
        <w:t xml:space="preserve"> flow</w:t>
      </w:r>
      <w:r w:rsidR="00B779CD">
        <w:t>.</w:t>
      </w:r>
      <w:r w:rsidR="009E75FA">
        <w:t xml:space="preserve"> Where a payment has been processed via a market infrastruture</w:t>
      </w:r>
      <w:r w:rsidR="00F4224A">
        <w:t xml:space="preserve"> the requestor </w:t>
      </w:r>
      <w:r w:rsidR="00590F89">
        <w:t xml:space="preserve">should consult the market </w:t>
      </w:r>
      <w:r w:rsidR="00590F89" w:rsidRPr="00590F89">
        <w:t>infrastruture</w:t>
      </w:r>
      <w:r w:rsidR="00590F89">
        <w:t>'s specification and rulebook</w:t>
      </w:r>
      <w:r w:rsidR="00771D49">
        <w:t xml:space="preserve"> to ascertain if the request message should be directed to the </w:t>
      </w:r>
      <w:r w:rsidR="00771D49" w:rsidRPr="00771D49">
        <w:t>market infrastruture</w:t>
      </w:r>
      <w:r w:rsidR="00771D49">
        <w:t xml:space="preserve"> or next agent </w:t>
      </w:r>
      <w:r w:rsidR="006B37E1">
        <w:t>in the payment chain.</w:t>
      </w:r>
      <w:r w:rsidR="00590F89">
        <w:t xml:space="preserve"> </w:t>
      </w:r>
      <w:r w:rsidR="009E75FA">
        <w:t xml:space="preserve"> </w:t>
      </w:r>
    </w:p>
    <w:p w14:paraId="03106E2A" w14:textId="77777777" w:rsidR="009F3FC2" w:rsidRDefault="009F3FC2" w:rsidP="00B34F39"/>
    <w:p w14:paraId="6ED203A5" w14:textId="16074FB8" w:rsidR="002609E9" w:rsidRPr="00BD62FA" w:rsidRDefault="00F405FC" w:rsidP="00B34F39">
      <w:pPr>
        <w:rPr>
          <w:rStyle w:val="Bold"/>
        </w:rPr>
      </w:pPr>
      <w:r w:rsidRPr="00BD62FA">
        <w:rPr>
          <w:rStyle w:val="Bold"/>
        </w:rPr>
        <w:t xml:space="preserve">Payment </w:t>
      </w:r>
      <w:r w:rsidR="00F00779">
        <w:rPr>
          <w:rStyle w:val="Bold"/>
        </w:rPr>
        <w:t>m</w:t>
      </w:r>
      <w:r w:rsidRPr="00BD62FA">
        <w:rPr>
          <w:rStyle w:val="Bold"/>
        </w:rPr>
        <w:t>odification</w:t>
      </w:r>
    </w:p>
    <w:p w14:paraId="6F506BDF" w14:textId="63E52C58" w:rsidR="0031553C" w:rsidRDefault="00803EA3" w:rsidP="00435D18">
      <w:r>
        <w:t xml:space="preserve">The messages are designed </w:t>
      </w:r>
      <w:r w:rsidR="00722F13">
        <w:t>with</w:t>
      </w:r>
      <w:r>
        <w:t xml:space="preserve"> </w:t>
      </w:r>
      <w:r w:rsidR="008031D6">
        <w:t xml:space="preserve">a </w:t>
      </w:r>
      <w:r>
        <w:t xml:space="preserve">simple and </w:t>
      </w:r>
      <w:r w:rsidR="00117574">
        <w:t>effective approach</w:t>
      </w:r>
      <w:r w:rsidR="00722F13">
        <w:t xml:space="preserve"> to investigations</w:t>
      </w:r>
      <w:r w:rsidR="00117574">
        <w:t xml:space="preserve">, hence </w:t>
      </w:r>
      <w:r w:rsidR="004D19CD">
        <w:t xml:space="preserve">using these for </w:t>
      </w:r>
      <w:r w:rsidR="00117574">
        <w:t xml:space="preserve">payment modification </w:t>
      </w:r>
      <w:r w:rsidR="008031D6">
        <w:t xml:space="preserve">is </w:t>
      </w:r>
      <w:r w:rsidR="007D6715">
        <w:t xml:space="preserve">not recommended. </w:t>
      </w:r>
      <w:r w:rsidR="00640656">
        <w:t xml:space="preserve">Where a payment modification is required it is recommended the original payment is cancelled, </w:t>
      </w:r>
      <w:r w:rsidR="00D7126F">
        <w:t xml:space="preserve">then </w:t>
      </w:r>
      <w:r w:rsidR="006F6501">
        <w:t xml:space="preserve">returned and a new </w:t>
      </w:r>
      <w:r w:rsidR="00435D18">
        <w:t xml:space="preserve">payment isused with the modified information.  </w:t>
      </w:r>
    </w:p>
    <w:p w14:paraId="481A97C5" w14:textId="77777777" w:rsidR="0031553C" w:rsidRDefault="0031553C" w:rsidP="00B34F39"/>
    <w:p w14:paraId="70F983AC" w14:textId="17F9AD1A" w:rsidR="005C5597" w:rsidRDefault="005C5597">
      <w:pPr>
        <w:suppressAutoHyphens w:val="0"/>
        <w:spacing w:before="0"/>
      </w:pPr>
      <w:r>
        <w:br w:type="page"/>
      </w:r>
    </w:p>
    <w:p w14:paraId="30D105A1" w14:textId="77777777" w:rsidR="00B5372E" w:rsidRDefault="00B5372E" w:rsidP="00FC2CEC">
      <w:pPr>
        <w:pStyle w:val="Heading1"/>
      </w:pPr>
      <w:bookmarkStart w:id="20" w:name="_Toc140824876"/>
      <w:bookmarkStart w:id="21" w:name="_Toc224330103"/>
      <w:bookmarkEnd w:id="20"/>
      <w:r>
        <w:lastRenderedPageBreak/>
        <w:t xml:space="preserve">Description of </w:t>
      </w:r>
      <w:r w:rsidRPr="00AD74B9">
        <w:t>BusinessActivities</w:t>
      </w:r>
      <w:bookmarkEnd w:id="21"/>
    </w:p>
    <w:p w14:paraId="5DD1BD50" w14:textId="77777777" w:rsidR="00E03189" w:rsidRPr="00A72CAE" w:rsidRDefault="00A35A86" w:rsidP="00A35A86">
      <w:r>
        <w:t xml:space="preserve">This section presents the different </w:t>
      </w:r>
      <w:r w:rsidRPr="00A72CAE">
        <w:t xml:space="preserve">BusinessActivities within each BusinessProcess. </w:t>
      </w:r>
      <w:r w:rsidR="00AD74B9" w:rsidRPr="00A72CAE">
        <w:t xml:space="preserve">The </w:t>
      </w:r>
      <w:r w:rsidRPr="00A72CAE">
        <w:t xml:space="preserve">BusinessActivities of a process are described </w:t>
      </w:r>
      <w:r w:rsidR="00AD74B9" w:rsidRPr="00A72CAE">
        <w:t xml:space="preserve">with </w:t>
      </w:r>
      <w:r w:rsidRPr="00A72CAE">
        <w:t>activity diagrams.</w:t>
      </w:r>
    </w:p>
    <w:p w14:paraId="52589F5F" w14:textId="77777777" w:rsidR="00A35A86" w:rsidRDefault="00A35A86" w:rsidP="00B001DE">
      <w:pPr>
        <w:pStyle w:val="BlockLabelBeforeTable"/>
      </w:pPr>
      <w:r>
        <w:t>Legend</w:t>
      </w:r>
    </w:p>
    <w:tbl>
      <w:tblPr>
        <w:tblW w:w="8364"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2250"/>
        <w:gridCol w:w="4818"/>
      </w:tblGrid>
      <w:tr w:rsidR="00922455" w14:paraId="6E4C0243" w14:textId="77777777" w:rsidTr="00922455">
        <w:trPr>
          <w:cantSplit/>
          <w:tblHeader/>
        </w:trPr>
        <w:tc>
          <w:tcPr>
            <w:tcW w:w="129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CE6DC46" w14:textId="77777777" w:rsidR="00803705" w:rsidRDefault="00803705" w:rsidP="00DD3851">
            <w:pPr>
              <w:pStyle w:val="TableHeading"/>
            </w:pPr>
            <w:r>
              <w:t>Symbol</w:t>
            </w:r>
          </w:p>
        </w:tc>
        <w:tc>
          <w:tcPr>
            <w:tcW w:w="225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F9D3E53" w14:textId="77777777" w:rsidR="00803705" w:rsidRDefault="00803705" w:rsidP="00DD3851">
            <w:pPr>
              <w:pStyle w:val="TableHeading"/>
            </w:pPr>
            <w:r>
              <w:t>Name</w:t>
            </w:r>
          </w:p>
        </w:tc>
        <w:tc>
          <w:tcPr>
            <w:tcW w:w="481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E6CC846" w14:textId="77777777" w:rsidR="00803705" w:rsidRDefault="00803705" w:rsidP="00DD3851">
            <w:pPr>
              <w:pStyle w:val="TableHeading"/>
            </w:pPr>
            <w:r>
              <w:t>Definition</w:t>
            </w:r>
          </w:p>
        </w:tc>
      </w:tr>
      <w:tr w:rsidR="00922455" w14:paraId="28E5D372" w14:textId="77777777" w:rsidTr="00922455">
        <w:tc>
          <w:tcPr>
            <w:tcW w:w="1296" w:type="dxa"/>
            <w:shd w:val="clear" w:color="auto" w:fill="FFFFFF"/>
          </w:tcPr>
          <w:p w14:paraId="74FFC690" w14:textId="77777777" w:rsidR="00803705" w:rsidRDefault="00803705" w:rsidP="00922455">
            <w:pPr>
              <w:spacing w:after="40"/>
            </w:pPr>
            <w:r>
              <w:object w:dxaOrig="135" w:dyaOrig="180" w14:anchorId="1AFE69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4.25pt" o:ole="">
                  <v:imagedata r:id="rId27" o:title=""/>
                </v:shape>
                <o:OLEObject Type="Embed" ProgID="PBrush" ShapeID="_x0000_i1025" DrawAspect="Content" ObjectID="_1834942882" r:id="rId28"/>
              </w:object>
            </w:r>
          </w:p>
        </w:tc>
        <w:tc>
          <w:tcPr>
            <w:tcW w:w="2250" w:type="dxa"/>
            <w:shd w:val="clear" w:color="auto" w:fill="FFFFFF"/>
          </w:tcPr>
          <w:p w14:paraId="137176D4" w14:textId="77777777" w:rsidR="00803705" w:rsidRDefault="00803705" w:rsidP="00DD3851">
            <w:pPr>
              <w:pStyle w:val="TableText"/>
            </w:pPr>
            <w:r>
              <w:t>Start Point</w:t>
            </w:r>
          </w:p>
        </w:tc>
        <w:tc>
          <w:tcPr>
            <w:tcW w:w="4818" w:type="dxa"/>
            <w:shd w:val="clear" w:color="auto" w:fill="FFFFFF"/>
          </w:tcPr>
          <w:p w14:paraId="02E867E1" w14:textId="77777777" w:rsidR="00803705" w:rsidRDefault="00803705" w:rsidP="00DD3851">
            <w:pPr>
              <w:pStyle w:val="TableText"/>
            </w:pPr>
            <w:r>
              <w:t>Shows where the lifecycle of the business process commences.</w:t>
            </w:r>
          </w:p>
        </w:tc>
      </w:tr>
      <w:tr w:rsidR="00922455" w14:paraId="50BA2E61" w14:textId="77777777" w:rsidTr="00922455">
        <w:tc>
          <w:tcPr>
            <w:tcW w:w="1296" w:type="dxa"/>
            <w:shd w:val="clear" w:color="auto" w:fill="FFFFFF"/>
          </w:tcPr>
          <w:p w14:paraId="13ED7271" w14:textId="77777777" w:rsidR="00803705" w:rsidRDefault="00803705" w:rsidP="00922455">
            <w:pPr>
              <w:spacing w:after="40"/>
            </w:pPr>
            <w:r>
              <w:object w:dxaOrig="330" w:dyaOrig="315" w14:anchorId="2D1B7AAF">
                <v:shape id="_x0000_i1026" type="#_x0000_t75" style="width:21.75pt;height:14.25pt" o:ole="">
                  <v:imagedata r:id="rId29" o:title=""/>
                </v:shape>
                <o:OLEObject Type="Embed" ProgID="PBrush" ShapeID="_x0000_i1026" DrawAspect="Content" ObjectID="_1834942883" r:id="rId30"/>
              </w:object>
            </w:r>
          </w:p>
        </w:tc>
        <w:tc>
          <w:tcPr>
            <w:tcW w:w="2250" w:type="dxa"/>
            <w:shd w:val="clear" w:color="auto" w:fill="FFFFFF"/>
          </w:tcPr>
          <w:p w14:paraId="174C221C" w14:textId="77777777" w:rsidR="00803705" w:rsidRDefault="00803705" w:rsidP="00DD3851">
            <w:pPr>
              <w:pStyle w:val="TableText"/>
            </w:pPr>
            <w:r>
              <w:t>End Point</w:t>
            </w:r>
          </w:p>
        </w:tc>
        <w:tc>
          <w:tcPr>
            <w:tcW w:w="4818" w:type="dxa"/>
            <w:shd w:val="clear" w:color="auto" w:fill="FFFFFF"/>
          </w:tcPr>
          <w:p w14:paraId="5EC54378" w14:textId="4A42D6E5" w:rsidR="00803705" w:rsidRDefault="00954476" w:rsidP="00DD3851">
            <w:pPr>
              <w:pStyle w:val="TableText"/>
            </w:pPr>
            <w:r>
              <w:t>Shows where</w:t>
            </w:r>
            <w:r w:rsidR="00803705">
              <w:t xml:space="preserve"> the lifecycle of the business process may ends.</w:t>
            </w:r>
          </w:p>
        </w:tc>
      </w:tr>
      <w:tr w:rsidR="00922455" w14:paraId="49E91DEA" w14:textId="77777777" w:rsidTr="00922455">
        <w:tc>
          <w:tcPr>
            <w:tcW w:w="1296" w:type="dxa"/>
            <w:shd w:val="clear" w:color="auto" w:fill="FFFFFF"/>
          </w:tcPr>
          <w:p w14:paraId="11922CA3" w14:textId="77777777" w:rsidR="00803705" w:rsidRDefault="00803705" w:rsidP="00922455">
            <w:pPr>
              <w:spacing w:after="40"/>
            </w:pPr>
            <w:r>
              <w:object w:dxaOrig="255" w:dyaOrig="315" w14:anchorId="123E43C6">
                <v:shape id="_x0000_i1027" type="#_x0000_t75" style="width:14.25pt;height:14.25pt" o:ole="">
                  <v:imagedata r:id="rId31" o:title=""/>
                </v:shape>
                <o:OLEObject Type="Embed" ProgID="PBrush" ShapeID="_x0000_i1027" DrawAspect="Content" ObjectID="_1834942884" r:id="rId32"/>
              </w:object>
            </w:r>
          </w:p>
        </w:tc>
        <w:tc>
          <w:tcPr>
            <w:tcW w:w="2250" w:type="dxa"/>
            <w:shd w:val="clear" w:color="auto" w:fill="FFFFFF"/>
          </w:tcPr>
          <w:p w14:paraId="2FC7242F" w14:textId="77777777" w:rsidR="00803705" w:rsidRDefault="00803705" w:rsidP="00DD3851">
            <w:pPr>
              <w:pStyle w:val="TableText"/>
            </w:pPr>
            <w:r>
              <w:t>Lozenge (or diamond)</w:t>
            </w:r>
          </w:p>
        </w:tc>
        <w:tc>
          <w:tcPr>
            <w:tcW w:w="4818" w:type="dxa"/>
            <w:shd w:val="clear" w:color="auto" w:fill="FFFFFF"/>
          </w:tcPr>
          <w:p w14:paraId="05C3F70B" w14:textId="77777777" w:rsidR="00803705" w:rsidRDefault="00803705" w:rsidP="00DD3851">
            <w:pPr>
              <w:pStyle w:val="TableText"/>
            </w:pPr>
            <w:r>
              <w:t>Indicates that a choice between several actions can be made.</w:t>
            </w:r>
          </w:p>
        </w:tc>
      </w:tr>
      <w:tr w:rsidR="00922455" w14:paraId="25A4B4FA" w14:textId="77777777" w:rsidTr="00922455">
        <w:tc>
          <w:tcPr>
            <w:tcW w:w="1296" w:type="dxa"/>
            <w:shd w:val="clear" w:color="auto" w:fill="FFFFFF"/>
          </w:tcPr>
          <w:p w14:paraId="0F2D6756" w14:textId="77777777" w:rsidR="00803705" w:rsidRDefault="00803705" w:rsidP="00922455">
            <w:pPr>
              <w:spacing w:after="40"/>
            </w:pPr>
            <w:r>
              <w:object w:dxaOrig="780" w:dyaOrig="225" w14:anchorId="79BABF3E">
                <v:shape id="_x0000_i1028" type="#_x0000_t75" style="width:35.25pt;height:14.25pt" o:ole="">
                  <v:imagedata r:id="rId33" o:title=""/>
                </v:shape>
                <o:OLEObject Type="Embed" ProgID="PBrush" ShapeID="_x0000_i1028" DrawAspect="Content" ObjectID="_1834942885" r:id="rId34"/>
              </w:object>
            </w:r>
          </w:p>
        </w:tc>
        <w:tc>
          <w:tcPr>
            <w:tcW w:w="2250" w:type="dxa"/>
            <w:shd w:val="clear" w:color="auto" w:fill="FFFFFF"/>
          </w:tcPr>
          <w:p w14:paraId="5BE2131A" w14:textId="77777777" w:rsidR="00803705" w:rsidRDefault="00803705" w:rsidP="00DD3851">
            <w:pPr>
              <w:pStyle w:val="TableText"/>
            </w:pPr>
            <w:r>
              <w:t>Bar</w:t>
            </w:r>
          </w:p>
        </w:tc>
        <w:tc>
          <w:tcPr>
            <w:tcW w:w="4818" w:type="dxa"/>
            <w:shd w:val="clear" w:color="auto" w:fill="FFFFFF"/>
          </w:tcPr>
          <w:p w14:paraId="0B03A384" w14:textId="77777777" w:rsidR="00803705" w:rsidRDefault="00803705" w:rsidP="00DD3851">
            <w:pPr>
              <w:pStyle w:val="TableText"/>
            </w:pPr>
            <w:r>
              <w:t>Indicates that several actions are initiated in parallel.</w:t>
            </w:r>
          </w:p>
        </w:tc>
      </w:tr>
    </w:tbl>
    <w:p w14:paraId="3ABFB33D" w14:textId="13402672" w:rsidR="00A35A86" w:rsidRDefault="009040A8" w:rsidP="00FC2CEC">
      <w:pPr>
        <w:pStyle w:val="Heading2"/>
      </w:pPr>
      <w:bookmarkStart w:id="22" w:name="_Toc224330104"/>
      <w:r>
        <w:t>Investigation</w:t>
      </w:r>
      <w:bookmarkEnd w:id="22"/>
    </w:p>
    <w:p w14:paraId="48B16858" w14:textId="3F63F2DC" w:rsidR="001214F1" w:rsidRDefault="001214F1" w:rsidP="001214F1">
      <w:r w:rsidRPr="007453AD">
        <w:t xml:space="preserve">Investigation </w:t>
      </w:r>
      <w:r w:rsidR="00435D18">
        <w:t xml:space="preserve">requests </w:t>
      </w:r>
      <w:r w:rsidRPr="007453AD">
        <w:t>can be initiated at any stage of the payment lifecycle</w:t>
      </w:r>
      <w:r>
        <w:t xml:space="preserve"> by the participants</w:t>
      </w:r>
      <w:r w:rsidR="0023151D">
        <w:t xml:space="preserve"> of a business role</w:t>
      </w:r>
      <w:r>
        <w:t xml:space="preserve"> (Debtor, Creditor, Agent</w:t>
      </w:r>
      <w:r w:rsidR="00DD6A14">
        <w:t xml:space="preserve"> etc.</w:t>
      </w:r>
      <w:r>
        <w:t xml:space="preserve">). The </w:t>
      </w:r>
      <w:r w:rsidR="0023151D">
        <w:t>reques</w:t>
      </w:r>
      <w:r w:rsidR="00B04349">
        <w:t>tor</w:t>
      </w:r>
      <w:r>
        <w:t xml:space="preserve"> can create a</w:t>
      </w:r>
      <w:r w:rsidR="00D00412">
        <w:t>n in</w:t>
      </w:r>
      <w:r w:rsidR="00DD6A14">
        <w:t>ve</w:t>
      </w:r>
      <w:r w:rsidR="0060420C">
        <w:t xml:space="preserve">stigation </w:t>
      </w:r>
      <w:r w:rsidR="0023151D">
        <w:t>request</w:t>
      </w:r>
      <w:r w:rsidR="00E01B2A">
        <w:t xml:space="preserve"> </w:t>
      </w:r>
      <w:r>
        <w:t xml:space="preserve">and </w:t>
      </w:r>
      <w:r w:rsidR="00954476">
        <w:t>send it</w:t>
      </w:r>
      <w:r w:rsidR="0023151D">
        <w:t xml:space="preserve"> </w:t>
      </w:r>
      <w:r>
        <w:t xml:space="preserve">to </w:t>
      </w:r>
      <w:r w:rsidR="00D00412">
        <w:t xml:space="preserve">the </w:t>
      </w:r>
      <w:r>
        <w:t xml:space="preserve">respective agent. </w:t>
      </w:r>
    </w:p>
    <w:p w14:paraId="68D33640" w14:textId="1EDA640A" w:rsidR="001214F1" w:rsidRDefault="001214F1">
      <w:r>
        <w:t xml:space="preserve">The Investigation </w:t>
      </w:r>
      <w:r w:rsidR="008C301E">
        <w:t>p</w:t>
      </w:r>
      <w:r>
        <w:t xml:space="preserve">rocess can be used to follow the progress of the </w:t>
      </w:r>
      <w:r w:rsidR="00D00412">
        <w:t>in</w:t>
      </w:r>
      <w:r w:rsidR="0060420C">
        <w:t>vest</w:t>
      </w:r>
      <w:r w:rsidR="00D74E00">
        <w:t>i</w:t>
      </w:r>
      <w:r w:rsidR="0060420C">
        <w:t xml:space="preserve">gation </w:t>
      </w:r>
      <w:r w:rsidR="00B45D67">
        <w:t>request</w:t>
      </w:r>
      <w:r w:rsidR="008C301E">
        <w:t xml:space="preserve"> and may evolve into a series of additional follow on requests. </w:t>
      </w:r>
      <w:r>
        <w:t xml:space="preserve"> </w:t>
      </w:r>
    </w:p>
    <w:p w14:paraId="5335002E" w14:textId="2DDB89AE" w:rsidR="008C301E" w:rsidRDefault="008C301E">
      <w:r>
        <w:t>In certain scen</w:t>
      </w:r>
      <w:r w:rsidR="00E5193E">
        <w:t>a</w:t>
      </w:r>
      <w:r>
        <w:t>rios w</w:t>
      </w:r>
      <w:r w:rsidR="00711F2C">
        <w:t>h</w:t>
      </w:r>
      <w:r>
        <w:t>ere the underlying business transaction involves mu</w:t>
      </w:r>
      <w:r w:rsidR="008F430A">
        <w:t>lt</w:t>
      </w:r>
      <w:r>
        <w:t>i</w:t>
      </w:r>
      <w:r w:rsidR="008F430A">
        <w:t>ple</w:t>
      </w:r>
      <w:r>
        <w:t xml:space="preserve"> Financial Institutions (Agents) it may be necessary for a sequential set of requests between Financial </w:t>
      </w:r>
      <w:r w:rsidR="008C6A0D" w:rsidRPr="008C6A0D">
        <w:t>Institutions</w:t>
      </w:r>
      <w:r w:rsidR="008C6A0D" w:rsidRPr="008C6A0D" w:rsidDel="008C6A0D">
        <w:t xml:space="preserve"> </w:t>
      </w:r>
      <w:r>
        <w:t>to occur before a previous request can be answered.</w:t>
      </w:r>
    </w:p>
    <w:p w14:paraId="5D378449" w14:textId="36BE39C7" w:rsidR="009A5849" w:rsidRPr="00670A9C" w:rsidRDefault="00CE3EA3" w:rsidP="00B34F39">
      <w:r w:rsidRPr="00CE3EA3">
        <w:lastRenderedPageBreak/>
        <w:t xml:space="preserve"> </w:t>
      </w:r>
      <w:r w:rsidR="00037E51" w:rsidRPr="00037E51">
        <w:rPr>
          <w:noProof/>
        </w:rPr>
        <w:drawing>
          <wp:inline distT="0" distB="0" distL="0" distR="0" wp14:anchorId="71222FAE" wp14:editId="3D298D22">
            <wp:extent cx="5906135" cy="46945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06135" cy="4694555"/>
                    </a:xfrm>
                    <a:prstGeom prst="rect">
                      <a:avLst/>
                    </a:prstGeom>
                    <a:noFill/>
                    <a:ln>
                      <a:noFill/>
                    </a:ln>
                  </pic:spPr>
                </pic:pic>
              </a:graphicData>
            </a:graphic>
          </wp:inline>
        </w:drawing>
      </w:r>
      <w:r w:rsidR="00F4145A" w:rsidRPr="00F4145A" w:rsidDel="00F4145A">
        <w:t xml:space="preserve"> </w:t>
      </w:r>
    </w:p>
    <w:p w14:paraId="465D54F6" w14:textId="77777777" w:rsidR="00C6736A" w:rsidRDefault="00C6736A">
      <w:pPr>
        <w:suppressAutoHyphens w:val="0"/>
        <w:spacing w:before="0"/>
        <w:rPr>
          <w:b/>
          <w:kern w:val="28"/>
          <w:sz w:val="28"/>
        </w:rPr>
      </w:pPr>
      <w:r>
        <w:br w:type="page"/>
      </w:r>
    </w:p>
    <w:p w14:paraId="674BEB86" w14:textId="18000A06" w:rsidR="006367CC" w:rsidRDefault="009A5849" w:rsidP="00FC2CEC">
      <w:pPr>
        <w:pStyle w:val="Heading3"/>
      </w:pPr>
      <w:r>
        <w:lastRenderedPageBreak/>
        <w:t>Investigation</w:t>
      </w:r>
      <w:r w:rsidR="00E51A9E">
        <w:t xml:space="preserve"> </w:t>
      </w:r>
      <w:r w:rsidR="00AC6A21">
        <w:t>p</w:t>
      </w:r>
      <w:r w:rsidR="00E51A9E">
        <w:t>rocess</w:t>
      </w:r>
    </w:p>
    <w:p w14:paraId="602C0825" w14:textId="3DECF0EB" w:rsidR="00F82C25" w:rsidRDefault="00D265E8">
      <w:r>
        <w:t xml:space="preserve">The investigation process is </w:t>
      </w:r>
      <w:r w:rsidR="008C301E">
        <w:t xml:space="preserve">a </w:t>
      </w:r>
      <w:r>
        <w:t>request and response communication between the participants.</w:t>
      </w:r>
      <w:r w:rsidR="00997749">
        <w:t xml:space="preserve"> This section detail</w:t>
      </w:r>
      <w:r w:rsidR="00FD2D88">
        <w:t>s</w:t>
      </w:r>
      <w:r w:rsidR="00997749">
        <w:t xml:space="preserve"> the generic approach</w:t>
      </w:r>
      <w:r w:rsidR="00FD2D88">
        <w:t>.</w:t>
      </w:r>
    </w:p>
    <w:p w14:paraId="4E68222A" w14:textId="77777777" w:rsidR="00D11FC9" w:rsidRDefault="00D11FC9"/>
    <w:p w14:paraId="3A76C85A" w14:textId="4A326846" w:rsidR="00CC261F" w:rsidRDefault="00CC261F">
      <w:r>
        <w:t xml:space="preserve">The </w:t>
      </w:r>
      <w:r w:rsidR="004A03F5">
        <w:t xml:space="preserve">detailed </w:t>
      </w:r>
      <w:r w:rsidR="008E1534">
        <w:t>process</w:t>
      </w:r>
      <w:r w:rsidR="0035275F">
        <w:t xml:space="preserve"> flow</w:t>
      </w:r>
      <w:r w:rsidR="008E1534" w:rsidDel="0035275F">
        <w:t xml:space="preserve"> </w:t>
      </w:r>
      <w:r>
        <w:t>as follows</w:t>
      </w:r>
      <w:r w:rsidR="0035275F">
        <w:t xml:space="preserve"> -</w:t>
      </w:r>
    </w:p>
    <w:p w14:paraId="042E9482" w14:textId="34C612DF" w:rsidR="00CC261F" w:rsidRDefault="006E64BF">
      <w:r w:rsidRPr="006E64BF">
        <w:t xml:space="preserve"> </w:t>
      </w:r>
      <w:r w:rsidR="00A9057A" w:rsidRPr="00A9057A">
        <w:t xml:space="preserve"> </w:t>
      </w:r>
      <w:r w:rsidR="00DB6654" w:rsidRPr="00DB6654">
        <w:t xml:space="preserve"> </w:t>
      </w:r>
      <w:r w:rsidR="001F0C4D" w:rsidRPr="001F0C4D">
        <w:rPr>
          <w:noProof/>
        </w:rPr>
        <w:drawing>
          <wp:inline distT="0" distB="0" distL="0" distR="0" wp14:anchorId="24AC631F" wp14:editId="238F5F94">
            <wp:extent cx="5149850" cy="206184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49850" cy="2061845"/>
                    </a:xfrm>
                    <a:prstGeom prst="rect">
                      <a:avLst/>
                    </a:prstGeom>
                    <a:noFill/>
                    <a:ln>
                      <a:noFill/>
                    </a:ln>
                  </pic:spPr>
                </pic:pic>
              </a:graphicData>
            </a:graphic>
          </wp:inline>
        </w:drawing>
      </w:r>
    </w:p>
    <w:p w14:paraId="74F33B9B" w14:textId="77777777" w:rsidR="00B25AF3" w:rsidRPr="00670A9C" w:rsidRDefault="00B25AF3" w:rsidP="00B34F39"/>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3833"/>
        <w:gridCol w:w="1688"/>
      </w:tblGrid>
      <w:tr w:rsidR="00922455" w14:paraId="1097B9E5" w14:textId="77777777" w:rsidTr="0096524D">
        <w:trPr>
          <w:cantSplit/>
          <w:tblHeader/>
        </w:trPr>
        <w:tc>
          <w:tcPr>
            <w:tcW w:w="261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5B0D70C" w14:textId="77777777" w:rsidR="00CA6696" w:rsidRDefault="00CA6696" w:rsidP="00CA6696">
            <w:pPr>
              <w:pStyle w:val="TableHeading"/>
            </w:pPr>
            <w:r>
              <w:t>Step</w:t>
            </w:r>
          </w:p>
        </w:tc>
        <w:tc>
          <w:tcPr>
            <w:tcW w:w="383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C36CFA8" w14:textId="77777777" w:rsidR="00CA6696" w:rsidRDefault="00CA6696" w:rsidP="00CA6696">
            <w:pPr>
              <w:pStyle w:val="TableHeading"/>
            </w:pPr>
            <w:r>
              <w:t>Description</w:t>
            </w:r>
          </w:p>
        </w:tc>
        <w:tc>
          <w:tcPr>
            <w:tcW w:w="16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DC95A3D" w14:textId="77777777" w:rsidR="00CA6696" w:rsidRDefault="00CA6696" w:rsidP="00CA6696">
            <w:pPr>
              <w:pStyle w:val="TableHeading"/>
            </w:pPr>
            <w:r>
              <w:t>Initiator</w:t>
            </w:r>
          </w:p>
        </w:tc>
      </w:tr>
      <w:tr w:rsidR="00922455" w14:paraId="1EEA0B68" w14:textId="77777777" w:rsidTr="0096524D">
        <w:tc>
          <w:tcPr>
            <w:tcW w:w="2618" w:type="dxa"/>
            <w:shd w:val="clear" w:color="auto" w:fill="FFFFFF"/>
          </w:tcPr>
          <w:p w14:paraId="27C3309A" w14:textId="34DCF57E" w:rsidR="00CA6696" w:rsidRDefault="00670A9C" w:rsidP="00CA6696">
            <w:pPr>
              <w:pStyle w:val="TableText"/>
            </w:pPr>
            <w:r>
              <w:t xml:space="preserve">Create </w:t>
            </w:r>
            <w:r w:rsidR="0023151D">
              <w:t>Request</w:t>
            </w:r>
          </w:p>
        </w:tc>
        <w:tc>
          <w:tcPr>
            <w:tcW w:w="3833" w:type="dxa"/>
            <w:shd w:val="clear" w:color="auto" w:fill="FFFFFF"/>
          </w:tcPr>
          <w:p w14:paraId="062C5672" w14:textId="35AFF64A" w:rsidR="00A90CC4" w:rsidRDefault="0023151D" w:rsidP="00182B7A">
            <w:pPr>
              <w:pStyle w:val="TableText"/>
            </w:pPr>
            <w:r>
              <w:t>Request</w:t>
            </w:r>
            <w:r w:rsidR="00F25B6A">
              <w:t xml:space="preserve"> </w:t>
            </w:r>
            <w:r w:rsidR="00670A9C">
              <w:t>created with unique</w:t>
            </w:r>
            <w:r w:rsidR="00182B7A">
              <w:t xml:space="preserve"> request </w:t>
            </w:r>
            <w:r w:rsidR="00670A9C">
              <w:t xml:space="preserve"> identifier </w:t>
            </w:r>
          </w:p>
        </w:tc>
        <w:tc>
          <w:tcPr>
            <w:tcW w:w="1688" w:type="dxa"/>
            <w:shd w:val="clear" w:color="auto" w:fill="FFFFFF"/>
          </w:tcPr>
          <w:p w14:paraId="6DFD065D" w14:textId="2E660FA6" w:rsidR="00CA6696" w:rsidRDefault="004A03F5" w:rsidP="00CA6696">
            <w:pPr>
              <w:pStyle w:val="TableText"/>
            </w:pPr>
            <w:r w:rsidRPr="004A03F5">
              <w:t>Investigation</w:t>
            </w:r>
            <w:r>
              <w:t xml:space="preserve"> </w:t>
            </w:r>
            <w:r w:rsidR="00DB293B">
              <w:t>Requestor</w:t>
            </w:r>
          </w:p>
        </w:tc>
      </w:tr>
      <w:tr w:rsidR="00DB293B" w14:paraId="1D234205" w14:textId="77777777" w:rsidTr="0096524D">
        <w:tc>
          <w:tcPr>
            <w:tcW w:w="2618" w:type="dxa"/>
            <w:shd w:val="clear" w:color="auto" w:fill="FFFFFF"/>
          </w:tcPr>
          <w:p w14:paraId="13C464BC" w14:textId="20DE7D9B" w:rsidR="00DB293B" w:rsidRPr="00DB293B" w:rsidRDefault="00DB293B" w:rsidP="00DB293B">
            <w:pPr>
              <w:pStyle w:val="TableText"/>
            </w:pPr>
            <w:r w:rsidRPr="00DB293B">
              <w:t xml:space="preserve">Assign </w:t>
            </w:r>
            <w:r w:rsidR="0023151D">
              <w:t>Request</w:t>
            </w:r>
          </w:p>
        </w:tc>
        <w:tc>
          <w:tcPr>
            <w:tcW w:w="3833" w:type="dxa"/>
            <w:shd w:val="clear" w:color="auto" w:fill="FFFFFF"/>
          </w:tcPr>
          <w:p w14:paraId="70592C80" w14:textId="29DC2459" w:rsidR="00DB293B" w:rsidRPr="00DB293B" w:rsidRDefault="0023151D" w:rsidP="00DB293B">
            <w:pPr>
              <w:pStyle w:val="TableText"/>
            </w:pPr>
            <w:r>
              <w:t>Request</w:t>
            </w:r>
            <w:r w:rsidR="00580F83">
              <w:t xml:space="preserve"> is</w:t>
            </w:r>
            <w:r w:rsidR="00DB293B" w:rsidRPr="00DB293B">
              <w:t xml:space="preserve"> assigned </w:t>
            </w:r>
            <w:r w:rsidR="00392BE2">
              <w:t>for</w:t>
            </w:r>
            <w:r w:rsidR="00DB293B" w:rsidRPr="00DB293B">
              <w:t xml:space="preserve"> investigat</w:t>
            </w:r>
            <w:r w:rsidR="00392BE2">
              <w:t>ion</w:t>
            </w:r>
            <w:r w:rsidR="00DB293B" w:rsidRPr="00DB293B">
              <w:t xml:space="preserve"> </w:t>
            </w:r>
          </w:p>
        </w:tc>
        <w:tc>
          <w:tcPr>
            <w:tcW w:w="1688" w:type="dxa"/>
            <w:shd w:val="clear" w:color="auto" w:fill="FFFFFF"/>
          </w:tcPr>
          <w:p w14:paraId="280D3126" w14:textId="7D6B32B6" w:rsidR="00DB293B" w:rsidRPr="00DB293B" w:rsidRDefault="004A03F5" w:rsidP="00DB293B">
            <w:pPr>
              <w:pStyle w:val="TableText"/>
            </w:pPr>
            <w:r w:rsidRPr="004A03F5">
              <w:t>Investigation</w:t>
            </w:r>
            <w:r>
              <w:t xml:space="preserve"> </w:t>
            </w:r>
            <w:r w:rsidR="00DB293B">
              <w:t>R</w:t>
            </w:r>
            <w:r w:rsidR="00DB293B" w:rsidRPr="00DB293B">
              <w:t>e</w:t>
            </w:r>
            <w:r w:rsidR="008361B9">
              <w:t>sponder</w:t>
            </w:r>
          </w:p>
        </w:tc>
      </w:tr>
      <w:tr w:rsidR="00670A9C" w14:paraId="10CD35EE" w14:textId="77777777" w:rsidTr="0096524D">
        <w:tc>
          <w:tcPr>
            <w:tcW w:w="2618" w:type="dxa"/>
            <w:shd w:val="clear" w:color="auto" w:fill="FFFFFF"/>
          </w:tcPr>
          <w:p w14:paraId="58E31BDC" w14:textId="14855BCB" w:rsidR="00670A9C" w:rsidDel="00670A9C" w:rsidRDefault="00670A9C" w:rsidP="00CA6696">
            <w:pPr>
              <w:pStyle w:val="TableText"/>
            </w:pPr>
            <w:r>
              <w:t>Resol</w:t>
            </w:r>
            <w:r w:rsidR="005C4E98">
              <w:t>ution</w:t>
            </w:r>
            <w:r w:rsidR="00442DE7">
              <w:t xml:space="preserve"> </w:t>
            </w:r>
            <w:r w:rsidR="005C4E98">
              <w:t>/ Response</w:t>
            </w:r>
          </w:p>
        </w:tc>
        <w:tc>
          <w:tcPr>
            <w:tcW w:w="3833" w:type="dxa"/>
            <w:shd w:val="clear" w:color="auto" w:fill="FFFFFF"/>
          </w:tcPr>
          <w:p w14:paraId="1BB0B60B" w14:textId="3E16D655" w:rsidR="00670A9C" w:rsidDel="00670A9C" w:rsidRDefault="00CC261F" w:rsidP="00CA6696">
            <w:pPr>
              <w:pStyle w:val="TableText"/>
            </w:pPr>
            <w:r>
              <w:t xml:space="preserve">The </w:t>
            </w:r>
            <w:r w:rsidR="00AC15D7">
              <w:t>r</w:t>
            </w:r>
            <w:r w:rsidR="0023151D">
              <w:t>equest</w:t>
            </w:r>
            <w:r w:rsidR="005C4E98">
              <w:t xml:space="preserve"> </w:t>
            </w:r>
            <w:r w:rsidR="00E57191">
              <w:t xml:space="preserve">is </w:t>
            </w:r>
            <w:r>
              <w:t xml:space="preserve">analysed and </w:t>
            </w:r>
            <w:r w:rsidR="001C3138">
              <w:t>a response is</w:t>
            </w:r>
            <w:r>
              <w:t xml:space="preserve"> provided by</w:t>
            </w:r>
            <w:r w:rsidR="0023151D">
              <w:t xml:space="preserve"> the</w:t>
            </w:r>
            <w:r>
              <w:t xml:space="preserve"> responder</w:t>
            </w:r>
          </w:p>
        </w:tc>
        <w:tc>
          <w:tcPr>
            <w:tcW w:w="1688" w:type="dxa"/>
            <w:shd w:val="clear" w:color="auto" w:fill="FFFFFF"/>
          </w:tcPr>
          <w:p w14:paraId="654485C8" w14:textId="342381B7" w:rsidR="00670A9C" w:rsidDel="00670A9C" w:rsidRDefault="004A03F5" w:rsidP="00CA6696">
            <w:pPr>
              <w:pStyle w:val="TableText"/>
            </w:pPr>
            <w:r w:rsidRPr="004A03F5">
              <w:t>Investigation</w:t>
            </w:r>
            <w:r>
              <w:t xml:space="preserve"> </w:t>
            </w:r>
            <w:r w:rsidR="00CC261F">
              <w:t>Responder</w:t>
            </w:r>
          </w:p>
        </w:tc>
      </w:tr>
    </w:tbl>
    <w:p w14:paraId="076CE821" w14:textId="77777777" w:rsidR="00851646" w:rsidRDefault="00851646" w:rsidP="00E51A9E">
      <w:pPr>
        <w:rPr>
          <w:rStyle w:val="Bold"/>
        </w:rPr>
      </w:pPr>
    </w:p>
    <w:p w14:paraId="5E08C0CE" w14:textId="77777777" w:rsidR="00C6736A" w:rsidRDefault="00C6736A">
      <w:pPr>
        <w:suppressAutoHyphens w:val="0"/>
        <w:spacing w:before="0"/>
        <w:rPr>
          <w:rStyle w:val="Bold"/>
        </w:rPr>
      </w:pPr>
      <w:r>
        <w:rPr>
          <w:rStyle w:val="Bold"/>
        </w:rPr>
        <w:br w:type="page"/>
      </w:r>
    </w:p>
    <w:p w14:paraId="1E759BDE" w14:textId="7F684414" w:rsidR="00DD5DA2" w:rsidRDefault="002E3FDE" w:rsidP="00E51A9E">
      <w:pPr>
        <w:rPr>
          <w:rStyle w:val="Bold"/>
        </w:rPr>
      </w:pPr>
      <w:r>
        <w:rPr>
          <w:rStyle w:val="Bold"/>
        </w:rPr>
        <w:lastRenderedPageBreak/>
        <w:t>Further clarification on question</w:t>
      </w:r>
    </w:p>
    <w:p w14:paraId="76719B8E" w14:textId="6DEB09FE" w:rsidR="00D64ED3" w:rsidRDefault="00D64ED3" w:rsidP="00D64ED3">
      <w:r w:rsidRPr="00D64ED3">
        <w:t xml:space="preserve">After </w:t>
      </w:r>
      <w:r w:rsidR="00F30660">
        <w:t>receipt</w:t>
      </w:r>
      <w:r w:rsidR="00212F90">
        <w:t xml:space="preserve"> of an </w:t>
      </w:r>
      <w:r w:rsidR="001652C7">
        <w:t xml:space="preserve">investigation </w:t>
      </w:r>
      <w:r w:rsidR="00212F90">
        <w:t>request</w:t>
      </w:r>
      <w:r w:rsidRPr="00D64ED3">
        <w:t xml:space="preserve"> by the Investigation Responder, further clarification on the</w:t>
      </w:r>
      <w:r w:rsidR="00B67D34">
        <w:t xml:space="preserve"> </w:t>
      </w:r>
      <w:r w:rsidR="00212F90">
        <w:t>request</w:t>
      </w:r>
      <w:r w:rsidRPr="00D64ED3">
        <w:t xml:space="preserve"> can </w:t>
      </w:r>
      <w:r w:rsidR="0006427E" w:rsidRPr="00D64ED3">
        <w:t xml:space="preserve">be </w:t>
      </w:r>
      <w:r w:rsidR="0006427E">
        <w:t>requested</w:t>
      </w:r>
      <w:r w:rsidRPr="00D64ED3">
        <w:t xml:space="preserve"> by </w:t>
      </w:r>
      <w:r w:rsidR="00212F90">
        <w:t xml:space="preserve">the </w:t>
      </w:r>
      <w:r w:rsidR="009B7486">
        <w:t xml:space="preserve">Investigation </w:t>
      </w:r>
      <w:r w:rsidRPr="00D64ED3">
        <w:t>Responder. The detailed process flow as follows</w:t>
      </w:r>
      <w:r w:rsidR="0035275F">
        <w:t xml:space="preserve"> -</w:t>
      </w:r>
    </w:p>
    <w:p w14:paraId="4F85B562" w14:textId="74CECD50" w:rsidR="0039141C" w:rsidRDefault="0039141C" w:rsidP="00D64ED3"/>
    <w:p w14:paraId="107B01CD" w14:textId="19E57AE6" w:rsidR="00055FFE" w:rsidRDefault="00701FAB" w:rsidP="00100D60">
      <w:pPr>
        <w:rPr>
          <w:rStyle w:val="Bold"/>
        </w:rPr>
      </w:pPr>
      <w:r w:rsidRPr="00701FAB">
        <w:rPr>
          <w:rStyle w:val="Bold"/>
          <w:noProof/>
        </w:rPr>
        <w:drawing>
          <wp:inline distT="0" distB="0" distL="0" distR="0" wp14:anchorId="2C31C12E" wp14:editId="69DE97D6">
            <wp:extent cx="5339715" cy="30365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39715" cy="3036570"/>
                    </a:xfrm>
                    <a:prstGeom prst="rect">
                      <a:avLst/>
                    </a:prstGeom>
                    <a:noFill/>
                    <a:ln>
                      <a:noFill/>
                    </a:ln>
                  </pic:spPr>
                </pic:pic>
              </a:graphicData>
            </a:graphic>
          </wp:inline>
        </w:drawing>
      </w:r>
    </w:p>
    <w:p w14:paraId="72DACCC6" w14:textId="77777777" w:rsidR="008E434D" w:rsidRDefault="008E434D" w:rsidP="00100D60">
      <w:pPr>
        <w:rPr>
          <w:rStyle w:val="Bold"/>
        </w:rPr>
      </w:pP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3594"/>
        <w:gridCol w:w="2643"/>
      </w:tblGrid>
      <w:tr w:rsidR="00055FFE" w14:paraId="31C31AF2" w14:textId="77777777" w:rsidTr="00EB1C57">
        <w:trPr>
          <w:cantSplit/>
          <w:trHeight w:val="337"/>
          <w:tblHeader/>
        </w:trPr>
        <w:tc>
          <w:tcPr>
            <w:tcW w:w="182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DE2F819" w14:textId="77777777" w:rsidR="00055FFE" w:rsidRPr="00055FFE" w:rsidRDefault="00055FFE" w:rsidP="00055FFE">
            <w:pPr>
              <w:pStyle w:val="TableHeading"/>
            </w:pPr>
            <w:r w:rsidRPr="00055FFE">
              <w:t>Step</w:t>
            </w:r>
          </w:p>
        </w:tc>
        <w:tc>
          <w:tcPr>
            <w:tcW w:w="359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754A2AF" w14:textId="77777777" w:rsidR="00055FFE" w:rsidRPr="00055FFE" w:rsidRDefault="00055FFE" w:rsidP="00055FFE">
            <w:pPr>
              <w:pStyle w:val="TableHeading"/>
            </w:pPr>
            <w:r w:rsidRPr="00055FFE">
              <w:t>Description</w:t>
            </w:r>
          </w:p>
        </w:tc>
        <w:tc>
          <w:tcPr>
            <w:tcW w:w="264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4F1F7FA" w14:textId="77777777" w:rsidR="00055FFE" w:rsidRPr="00055FFE" w:rsidRDefault="00055FFE" w:rsidP="00055FFE">
            <w:pPr>
              <w:pStyle w:val="TableHeading"/>
            </w:pPr>
            <w:r w:rsidRPr="00055FFE">
              <w:t>Initiator</w:t>
            </w:r>
          </w:p>
        </w:tc>
      </w:tr>
      <w:tr w:rsidR="00055FFE" w14:paraId="240D71F3" w14:textId="77777777" w:rsidTr="00EB1C57">
        <w:trPr>
          <w:trHeight w:val="750"/>
        </w:trPr>
        <w:tc>
          <w:tcPr>
            <w:tcW w:w="1820" w:type="dxa"/>
            <w:shd w:val="clear" w:color="auto" w:fill="FFFFFF"/>
          </w:tcPr>
          <w:p w14:paraId="24ED89B0" w14:textId="68908F4A" w:rsidR="00055FFE" w:rsidRPr="00055FFE" w:rsidRDefault="00055FFE" w:rsidP="00055FFE">
            <w:pPr>
              <w:pStyle w:val="TableText"/>
            </w:pPr>
            <w:r w:rsidRPr="00055FFE">
              <w:t xml:space="preserve">Create </w:t>
            </w:r>
            <w:r w:rsidR="0023151D">
              <w:t>Request</w:t>
            </w:r>
          </w:p>
        </w:tc>
        <w:tc>
          <w:tcPr>
            <w:tcW w:w="3594" w:type="dxa"/>
            <w:shd w:val="clear" w:color="auto" w:fill="FFFFFF"/>
          </w:tcPr>
          <w:p w14:paraId="47C7DB43" w14:textId="56E838D6" w:rsidR="00055FFE" w:rsidRPr="00055FFE" w:rsidRDefault="0023151D" w:rsidP="00055FFE">
            <w:pPr>
              <w:pStyle w:val="TableText"/>
            </w:pPr>
            <w:r>
              <w:t>Request</w:t>
            </w:r>
            <w:r w:rsidR="00055FFE" w:rsidRPr="00055FFE">
              <w:t xml:space="preserve"> created with unique </w:t>
            </w:r>
            <w:r w:rsidR="00182B7A">
              <w:t xml:space="preserve">request </w:t>
            </w:r>
            <w:r w:rsidR="00055FFE" w:rsidRPr="00055FFE">
              <w:t xml:space="preserve">identifier </w:t>
            </w:r>
          </w:p>
        </w:tc>
        <w:tc>
          <w:tcPr>
            <w:tcW w:w="2643" w:type="dxa"/>
            <w:shd w:val="clear" w:color="auto" w:fill="FFFFFF"/>
          </w:tcPr>
          <w:p w14:paraId="59336744" w14:textId="13A88F3E" w:rsidR="00055FFE" w:rsidRPr="00055FFE" w:rsidRDefault="00055FFE" w:rsidP="00055FFE">
            <w:pPr>
              <w:pStyle w:val="TableText"/>
            </w:pPr>
            <w:r w:rsidRPr="00055FFE">
              <w:t>Investigation Requestor</w:t>
            </w:r>
          </w:p>
        </w:tc>
      </w:tr>
      <w:tr w:rsidR="00055FFE" w14:paraId="3A53D078" w14:textId="77777777" w:rsidTr="00EB1C57">
        <w:trPr>
          <w:trHeight w:val="740"/>
        </w:trPr>
        <w:tc>
          <w:tcPr>
            <w:tcW w:w="1820" w:type="dxa"/>
            <w:shd w:val="clear" w:color="auto" w:fill="FFFFFF"/>
          </w:tcPr>
          <w:p w14:paraId="32D92D60" w14:textId="0A3100F6" w:rsidR="00055FFE" w:rsidRPr="00055FFE" w:rsidRDefault="00055FFE" w:rsidP="00055FFE">
            <w:pPr>
              <w:pStyle w:val="TableText"/>
            </w:pPr>
            <w:r w:rsidRPr="00055FFE">
              <w:t xml:space="preserve">Assign </w:t>
            </w:r>
            <w:r w:rsidR="0023151D">
              <w:t>Request</w:t>
            </w:r>
          </w:p>
        </w:tc>
        <w:tc>
          <w:tcPr>
            <w:tcW w:w="3594" w:type="dxa"/>
            <w:shd w:val="clear" w:color="auto" w:fill="FFFFFF"/>
          </w:tcPr>
          <w:p w14:paraId="50AE9B42" w14:textId="0E26D548" w:rsidR="00055FFE" w:rsidRPr="00055FFE" w:rsidRDefault="00892083" w:rsidP="00055FFE">
            <w:pPr>
              <w:pStyle w:val="TableText"/>
            </w:pPr>
            <w:r>
              <w:t>Request is</w:t>
            </w:r>
            <w:r w:rsidRPr="00DB293B">
              <w:t xml:space="preserve"> assigned </w:t>
            </w:r>
            <w:r>
              <w:t>for</w:t>
            </w:r>
            <w:r w:rsidRPr="00DB293B">
              <w:t xml:space="preserve"> investigat</w:t>
            </w:r>
            <w:r>
              <w:t>ion</w:t>
            </w:r>
          </w:p>
        </w:tc>
        <w:tc>
          <w:tcPr>
            <w:tcW w:w="2643" w:type="dxa"/>
            <w:shd w:val="clear" w:color="auto" w:fill="FFFFFF"/>
          </w:tcPr>
          <w:p w14:paraId="55871595" w14:textId="02D0D9D7" w:rsidR="00055FFE" w:rsidRPr="00055FFE" w:rsidRDefault="00055FFE" w:rsidP="00055FFE">
            <w:pPr>
              <w:pStyle w:val="TableText"/>
            </w:pPr>
            <w:r w:rsidRPr="00055FFE">
              <w:t xml:space="preserve">Investigation </w:t>
            </w:r>
            <w:r w:rsidR="00892083" w:rsidRPr="00055FFE">
              <w:t>Re</w:t>
            </w:r>
            <w:r w:rsidR="00892083">
              <w:t>sponder</w:t>
            </w:r>
          </w:p>
        </w:tc>
      </w:tr>
      <w:tr w:rsidR="00055FFE" w14:paraId="1696E28D" w14:textId="77777777" w:rsidTr="00EB1C57">
        <w:trPr>
          <w:trHeight w:val="750"/>
        </w:trPr>
        <w:tc>
          <w:tcPr>
            <w:tcW w:w="1820" w:type="dxa"/>
            <w:shd w:val="clear" w:color="auto" w:fill="FFFFFF"/>
          </w:tcPr>
          <w:p w14:paraId="3C714F2E" w14:textId="5498FAF8" w:rsidR="00055FFE" w:rsidRPr="00055FFE" w:rsidDel="00670A9C" w:rsidRDefault="00556310" w:rsidP="00055FFE">
            <w:pPr>
              <w:pStyle w:val="TableText"/>
            </w:pPr>
            <w:r>
              <w:t xml:space="preserve">Clarification on </w:t>
            </w:r>
            <w:r w:rsidR="0023151D">
              <w:t>Request</w:t>
            </w:r>
          </w:p>
        </w:tc>
        <w:tc>
          <w:tcPr>
            <w:tcW w:w="3594" w:type="dxa"/>
            <w:shd w:val="clear" w:color="auto" w:fill="FFFFFF"/>
          </w:tcPr>
          <w:p w14:paraId="47A41447" w14:textId="4C67F6DF" w:rsidR="00055FFE" w:rsidRDefault="00055FFE" w:rsidP="00055FFE">
            <w:pPr>
              <w:pStyle w:val="TableText"/>
            </w:pPr>
            <w:r w:rsidRPr="00055FFE">
              <w:t xml:space="preserve">The </w:t>
            </w:r>
            <w:r w:rsidR="0011104F">
              <w:t>request is</w:t>
            </w:r>
            <w:r w:rsidRPr="00055FFE">
              <w:t xml:space="preserve"> analysed and </w:t>
            </w:r>
            <w:r w:rsidR="0011104F">
              <w:t>further</w:t>
            </w:r>
            <w:r w:rsidR="00556310">
              <w:t xml:space="preserve"> details</w:t>
            </w:r>
            <w:r w:rsidR="006D01F8">
              <w:t xml:space="preserve"> </w:t>
            </w:r>
            <w:r w:rsidR="00556310">
              <w:t xml:space="preserve">/ clarification </w:t>
            </w:r>
            <w:r w:rsidR="0011104F">
              <w:t xml:space="preserve">are </w:t>
            </w:r>
            <w:r w:rsidR="00556310">
              <w:t xml:space="preserve">required to </w:t>
            </w:r>
            <w:r w:rsidR="0011104F">
              <w:t>provide a response.</w:t>
            </w:r>
          </w:p>
          <w:p w14:paraId="61F76B67" w14:textId="06E0F453" w:rsidR="00607E1C" w:rsidRPr="00055FFE" w:rsidDel="00670A9C" w:rsidRDefault="00607E1C" w:rsidP="00055FFE">
            <w:pPr>
              <w:pStyle w:val="TableText"/>
            </w:pPr>
          </w:p>
        </w:tc>
        <w:tc>
          <w:tcPr>
            <w:tcW w:w="2643" w:type="dxa"/>
            <w:shd w:val="clear" w:color="auto" w:fill="FFFFFF"/>
          </w:tcPr>
          <w:p w14:paraId="6BE04A7F" w14:textId="085D3792" w:rsidR="00055FFE" w:rsidRPr="00055FFE" w:rsidDel="00670A9C" w:rsidRDefault="00055FFE" w:rsidP="00055FFE">
            <w:pPr>
              <w:pStyle w:val="TableText"/>
            </w:pPr>
            <w:r w:rsidRPr="00055FFE">
              <w:t>Investigation Responde</w:t>
            </w:r>
            <w:r w:rsidR="00892083">
              <w:t>r</w:t>
            </w:r>
          </w:p>
        </w:tc>
      </w:tr>
      <w:tr w:rsidR="00D936A7" w14:paraId="6E1A3063" w14:textId="77777777" w:rsidTr="00EB1C57">
        <w:trPr>
          <w:trHeight w:val="740"/>
        </w:trPr>
        <w:tc>
          <w:tcPr>
            <w:tcW w:w="1820" w:type="dxa"/>
            <w:shd w:val="clear" w:color="auto" w:fill="FFFFFF"/>
          </w:tcPr>
          <w:p w14:paraId="62B38201" w14:textId="2CE5C72F" w:rsidR="00D936A7" w:rsidRPr="00D936A7" w:rsidRDefault="00D936A7" w:rsidP="00D936A7">
            <w:pPr>
              <w:pStyle w:val="TableText"/>
            </w:pPr>
            <w:r w:rsidRPr="00D936A7">
              <w:t>Provide Clarification</w:t>
            </w:r>
          </w:p>
        </w:tc>
        <w:tc>
          <w:tcPr>
            <w:tcW w:w="3594" w:type="dxa"/>
            <w:shd w:val="clear" w:color="auto" w:fill="FFFFFF"/>
          </w:tcPr>
          <w:p w14:paraId="1B8F5BFF" w14:textId="077A54AB" w:rsidR="00D936A7" w:rsidRPr="00D936A7" w:rsidRDefault="00D936A7" w:rsidP="00D936A7">
            <w:pPr>
              <w:pStyle w:val="TableText"/>
            </w:pPr>
            <w:r w:rsidRPr="00D936A7">
              <w:t xml:space="preserve">The clarification </w:t>
            </w:r>
            <w:r w:rsidR="0011104F">
              <w:t xml:space="preserve">is </w:t>
            </w:r>
            <w:r w:rsidRPr="00D936A7">
              <w:t xml:space="preserve">provided </w:t>
            </w:r>
            <w:r w:rsidR="0011104F">
              <w:t xml:space="preserve">in order </w:t>
            </w:r>
            <w:r w:rsidRPr="00D936A7">
              <w:t xml:space="preserve">for </w:t>
            </w:r>
            <w:r w:rsidR="0011104F">
              <w:t xml:space="preserve">the original request to be </w:t>
            </w:r>
            <w:r w:rsidRPr="00D936A7">
              <w:t>further analys</w:t>
            </w:r>
            <w:r w:rsidR="0011104F">
              <w:t>ed</w:t>
            </w:r>
            <w:r w:rsidRPr="00D936A7">
              <w:t>.</w:t>
            </w:r>
          </w:p>
        </w:tc>
        <w:tc>
          <w:tcPr>
            <w:tcW w:w="2643" w:type="dxa"/>
            <w:shd w:val="clear" w:color="auto" w:fill="FFFFFF"/>
          </w:tcPr>
          <w:p w14:paraId="65C9143C" w14:textId="049EAAB0" w:rsidR="00D936A7" w:rsidRPr="00D936A7" w:rsidRDefault="00D936A7" w:rsidP="00D936A7">
            <w:pPr>
              <w:pStyle w:val="TableText"/>
            </w:pPr>
            <w:r w:rsidRPr="00D936A7">
              <w:t>Investigation Requestor</w:t>
            </w:r>
          </w:p>
        </w:tc>
      </w:tr>
      <w:tr w:rsidR="002128EC" w14:paraId="1ED14413" w14:textId="77777777" w:rsidTr="00EB1C57">
        <w:trPr>
          <w:trHeight w:val="522"/>
        </w:trPr>
        <w:tc>
          <w:tcPr>
            <w:tcW w:w="1820" w:type="dxa"/>
            <w:shd w:val="clear" w:color="auto" w:fill="FFFFFF"/>
          </w:tcPr>
          <w:p w14:paraId="184F36C9" w14:textId="4AA890DE" w:rsidR="002128EC" w:rsidRPr="002128EC" w:rsidRDefault="002128EC" w:rsidP="002128EC">
            <w:pPr>
              <w:pStyle w:val="TableText"/>
            </w:pPr>
            <w:r w:rsidRPr="002128EC">
              <w:t>Resolution</w:t>
            </w:r>
            <w:r w:rsidR="00892083">
              <w:t xml:space="preserve"> / </w:t>
            </w:r>
            <w:r w:rsidR="006D01F8">
              <w:t>R</w:t>
            </w:r>
            <w:r w:rsidR="00892083">
              <w:t>esponse</w:t>
            </w:r>
          </w:p>
        </w:tc>
        <w:tc>
          <w:tcPr>
            <w:tcW w:w="3594" w:type="dxa"/>
            <w:shd w:val="clear" w:color="auto" w:fill="FFFFFF"/>
          </w:tcPr>
          <w:p w14:paraId="31F58E51" w14:textId="61FBCA9E" w:rsidR="002128EC" w:rsidRPr="002128EC" w:rsidRDefault="002128EC" w:rsidP="002128EC">
            <w:pPr>
              <w:pStyle w:val="TableText"/>
            </w:pPr>
            <w:r w:rsidRPr="002128EC">
              <w:t xml:space="preserve">Based on the provided clarification </w:t>
            </w:r>
            <w:r w:rsidR="00892083">
              <w:t xml:space="preserve">the </w:t>
            </w:r>
            <w:r w:rsidR="009376F0">
              <w:t>r</w:t>
            </w:r>
            <w:r w:rsidR="00892083">
              <w:t>equest is analysed and a response is provided by the responder</w:t>
            </w:r>
          </w:p>
        </w:tc>
        <w:tc>
          <w:tcPr>
            <w:tcW w:w="2643" w:type="dxa"/>
            <w:shd w:val="clear" w:color="auto" w:fill="FFFFFF"/>
          </w:tcPr>
          <w:p w14:paraId="34619657" w14:textId="08AB17AE" w:rsidR="002128EC" w:rsidRPr="002128EC" w:rsidRDefault="002128EC" w:rsidP="002128EC">
            <w:pPr>
              <w:pStyle w:val="TableText"/>
            </w:pPr>
            <w:r w:rsidRPr="002128EC">
              <w:t>Investigation Responder</w:t>
            </w:r>
          </w:p>
        </w:tc>
      </w:tr>
    </w:tbl>
    <w:p w14:paraId="6221FCE2" w14:textId="77777777" w:rsidR="00055FFE" w:rsidRDefault="00055FFE">
      <w:pPr>
        <w:rPr>
          <w:rStyle w:val="Bold"/>
        </w:rPr>
      </w:pPr>
    </w:p>
    <w:p w14:paraId="55AD270A" w14:textId="77777777" w:rsidR="00C6736A" w:rsidRDefault="00C6736A">
      <w:pPr>
        <w:suppressAutoHyphens w:val="0"/>
        <w:spacing w:before="0"/>
        <w:rPr>
          <w:rStyle w:val="Bold"/>
        </w:rPr>
      </w:pPr>
      <w:bookmarkStart w:id="23" w:name="_Toc114577042"/>
      <w:bookmarkEnd w:id="23"/>
      <w:r>
        <w:rPr>
          <w:rStyle w:val="Bold"/>
        </w:rPr>
        <w:br w:type="page"/>
      </w:r>
    </w:p>
    <w:p w14:paraId="7447CB90" w14:textId="7CB00CE8" w:rsidR="007C2FA1" w:rsidRDefault="006062ED" w:rsidP="007C2FA1">
      <w:pPr>
        <w:rPr>
          <w:rStyle w:val="Bold"/>
        </w:rPr>
      </w:pPr>
      <w:r>
        <w:rPr>
          <w:rStyle w:val="Bold"/>
        </w:rPr>
        <w:lastRenderedPageBreak/>
        <w:t>Request</w:t>
      </w:r>
      <w:r w:rsidR="007C2FA1">
        <w:rPr>
          <w:rStyle w:val="Bold"/>
        </w:rPr>
        <w:t xml:space="preserve"> </w:t>
      </w:r>
      <w:r w:rsidR="00ED4006">
        <w:rPr>
          <w:rStyle w:val="Bold"/>
        </w:rPr>
        <w:t>i</w:t>
      </w:r>
      <w:r w:rsidR="001652C7">
        <w:rPr>
          <w:rStyle w:val="Bold"/>
        </w:rPr>
        <w:t>nvestigation</w:t>
      </w:r>
      <w:r w:rsidR="006D2F45">
        <w:rPr>
          <w:rStyle w:val="Bold"/>
        </w:rPr>
        <w:t xml:space="preserve"> </w:t>
      </w:r>
      <w:r w:rsidR="00ED4006">
        <w:rPr>
          <w:rStyle w:val="Bold"/>
        </w:rPr>
        <w:t>s</w:t>
      </w:r>
      <w:r w:rsidR="006D2F45">
        <w:rPr>
          <w:rStyle w:val="Bold"/>
        </w:rPr>
        <w:t>tatus</w:t>
      </w:r>
    </w:p>
    <w:p w14:paraId="41E7151B" w14:textId="08EC19F8" w:rsidR="00191474" w:rsidRDefault="00191474" w:rsidP="007C2FA1">
      <w:r w:rsidRPr="00D64ED3">
        <w:t xml:space="preserve">After </w:t>
      </w:r>
      <w:r>
        <w:t xml:space="preserve">receipt of an </w:t>
      </w:r>
      <w:r w:rsidR="007B28EF">
        <w:t xml:space="preserve">investigation </w:t>
      </w:r>
      <w:r>
        <w:t>request</w:t>
      </w:r>
      <w:r w:rsidRPr="00D64ED3">
        <w:t xml:space="preserve"> by the Investigation Responder</w:t>
      </w:r>
      <w:r w:rsidR="00AA0259">
        <w:t>, the Investigation Requ</w:t>
      </w:r>
      <w:r w:rsidR="0006427E">
        <w:t xml:space="preserve">estor can </w:t>
      </w:r>
      <w:r w:rsidR="00376887">
        <w:t>request</w:t>
      </w:r>
      <w:r w:rsidR="0006427E">
        <w:t xml:space="preserve"> the status of investigation.</w:t>
      </w:r>
      <w:r w:rsidRPr="00D64ED3">
        <w:t xml:space="preserve"> The detailed process flow as follows</w:t>
      </w:r>
      <w:r w:rsidR="006B400F">
        <w:t xml:space="preserve"> </w:t>
      </w:r>
      <w:r w:rsidR="0035275F">
        <w:t>-</w:t>
      </w:r>
    </w:p>
    <w:p w14:paraId="1B8234C8" w14:textId="77777777" w:rsidR="00A93348" w:rsidRDefault="00A93348" w:rsidP="007C2FA1"/>
    <w:p w14:paraId="54227802" w14:textId="6FDF5E93" w:rsidR="00A93348" w:rsidRDefault="00D60CCD" w:rsidP="007C2FA1">
      <w:pPr>
        <w:rPr>
          <w:rStyle w:val="Bold"/>
        </w:rPr>
      </w:pPr>
      <w:r w:rsidRPr="00D60CCD">
        <w:rPr>
          <w:rStyle w:val="Bold"/>
          <w:noProof/>
        </w:rPr>
        <w:drawing>
          <wp:inline distT="0" distB="0" distL="0" distR="0" wp14:anchorId="30529C00" wp14:editId="52966CF9">
            <wp:extent cx="5340350" cy="30359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40350" cy="3035935"/>
                    </a:xfrm>
                    <a:prstGeom prst="rect">
                      <a:avLst/>
                    </a:prstGeom>
                    <a:noFill/>
                    <a:ln>
                      <a:noFill/>
                    </a:ln>
                  </pic:spPr>
                </pic:pic>
              </a:graphicData>
            </a:graphic>
          </wp:inline>
        </w:drawing>
      </w:r>
    </w:p>
    <w:p w14:paraId="42800D28" w14:textId="77777777" w:rsidR="00A93348" w:rsidRDefault="00A93348" w:rsidP="007C2FA1">
      <w:pPr>
        <w:rPr>
          <w:rStyle w:val="Bold"/>
        </w:rPr>
      </w:pP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3594"/>
        <w:gridCol w:w="2643"/>
      </w:tblGrid>
      <w:tr w:rsidR="00A93348" w14:paraId="279AB134" w14:textId="77777777" w:rsidTr="003C231B">
        <w:trPr>
          <w:cantSplit/>
          <w:trHeight w:val="337"/>
          <w:tblHeader/>
        </w:trPr>
        <w:tc>
          <w:tcPr>
            <w:tcW w:w="182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4DB0B8C" w14:textId="77777777" w:rsidR="00A93348" w:rsidRPr="00A93348" w:rsidRDefault="00A93348" w:rsidP="00A93348">
            <w:pPr>
              <w:pStyle w:val="TableHeading"/>
            </w:pPr>
            <w:r w:rsidRPr="00055FFE">
              <w:t>Step</w:t>
            </w:r>
          </w:p>
        </w:tc>
        <w:tc>
          <w:tcPr>
            <w:tcW w:w="359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256DD70" w14:textId="77777777" w:rsidR="00A93348" w:rsidRPr="00A93348" w:rsidRDefault="00A93348" w:rsidP="00A93348">
            <w:pPr>
              <w:pStyle w:val="TableHeading"/>
            </w:pPr>
            <w:r w:rsidRPr="00055FFE">
              <w:t>Description</w:t>
            </w:r>
          </w:p>
        </w:tc>
        <w:tc>
          <w:tcPr>
            <w:tcW w:w="264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979FAE4" w14:textId="77777777" w:rsidR="00A93348" w:rsidRPr="00A93348" w:rsidRDefault="00A93348" w:rsidP="00A93348">
            <w:pPr>
              <w:pStyle w:val="TableHeading"/>
            </w:pPr>
            <w:r w:rsidRPr="00055FFE">
              <w:t>Initiator</w:t>
            </w:r>
          </w:p>
        </w:tc>
      </w:tr>
      <w:tr w:rsidR="006A5D45" w14:paraId="02DA98AE" w14:textId="77777777" w:rsidTr="003C231B">
        <w:trPr>
          <w:trHeight w:val="750"/>
        </w:trPr>
        <w:tc>
          <w:tcPr>
            <w:tcW w:w="1820" w:type="dxa"/>
            <w:shd w:val="clear" w:color="auto" w:fill="FFFFFF"/>
          </w:tcPr>
          <w:p w14:paraId="748CF074" w14:textId="0294093A" w:rsidR="006A5D45" w:rsidRPr="00A93348" w:rsidRDefault="006A5D45" w:rsidP="006A5D45">
            <w:pPr>
              <w:pStyle w:val="TableText"/>
            </w:pPr>
            <w:r w:rsidRPr="00055FFE" w:rsidDel="00D02D76">
              <w:t xml:space="preserve">Create </w:t>
            </w:r>
            <w:r w:rsidRPr="00A93348" w:rsidDel="00D02D76">
              <w:t>Request</w:t>
            </w:r>
          </w:p>
        </w:tc>
        <w:tc>
          <w:tcPr>
            <w:tcW w:w="3594" w:type="dxa"/>
            <w:shd w:val="clear" w:color="auto" w:fill="FFFFFF"/>
          </w:tcPr>
          <w:p w14:paraId="5DF186CD" w14:textId="481FEDA6" w:rsidR="006A5D45" w:rsidRPr="00A93348" w:rsidRDefault="006A5D45" w:rsidP="006A5D45">
            <w:pPr>
              <w:pStyle w:val="TableText"/>
            </w:pPr>
            <w:r>
              <w:t>Request</w:t>
            </w:r>
            <w:r w:rsidRPr="00055FFE">
              <w:t xml:space="preserve"> created with unique </w:t>
            </w:r>
            <w:r>
              <w:t xml:space="preserve">request </w:t>
            </w:r>
            <w:r w:rsidRPr="00055FFE">
              <w:t xml:space="preserve">identifier </w:t>
            </w:r>
          </w:p>
        </w:tc>
        <w:tc>
          <w:tcPr>
            <w:tcW w:w="2643" w:type="dxa"/>
            <w:shd w:val="clear" w:color="auto" w:fill="FFFFFF"/>
          </w:tcPr>
          <w:p w14:paraId="15CD5FA2" w14:textId="0BECDACA" w:rsidR="006A5D45" w:rsidRPr="00A93348" w:rsidRDefault="006A5D45" w:rsidP="006A5D45">
            <w:pPr>
              <w:pStyle w:val="TableText"/>
            </w:pPr>
            <w:r w:rsidRPr="00055FFE" w:rsidDel="00D02D76">
              <w:t>Investigation Requestor</w:t>
            </w:r>
          </w:p>
        </w:tc>
      </w:tr>
      <w:tr w:rsidR="006A5D45" w14:paraId="0866F643" w14:textId="77777777" w:rsidTr="003C231B">
        <w:trPr>
          <w:trHeight w:val="740"/>
        </w:trPr>
        <w:tc>
          <w:tcPr>
            <w:tcW w:w="1820" w:type="dxa"/>
            <w:shd w:val="clear" w:color="auto" w:fill="FFFFFF"/>
          </w:tcPr>
          <w:p w14:paraId="172001FD" w14:textId="3C51D6C6" w:rsidR="006A5D45" w:rsidRPr="00A93348" w:rsidRDefault="006A5D45" w:rsidP="006A5D45">
            <w:pPr>
              <w:pStyle w:val="TableText"/>
            </w:pPr>
            <w:r w:rsidRPr="00055FFE" w:rsidDel="00D02D76">
              <w:t xml:space="preserve">Assign </w:t>
            </w:r>
            <w:r w:rsidRPr="00A93348" w:rsidDel="00D02D76">
              <w:t>Request</w:t>
            </w:r>
          </w:p>
        </w:tc>
        <w:tc>
          <w:tcPr>
            <w:tcW w:w="3594" w:type="dxa"/>
            <w:shd w:val="clear" w:color="auto" w:fill="FFFFFF"/>
          </w:tcPr>
          <w:p w14:paraId="41F8F1EC" w14:textId="138F42B8" w:rsidR="006A5D45" w:rsidRPr="00A93348" w:rsidRDefault="006A5D45" w:rsidP="006A5D45">
            <w:pPr>
              <w:pStyle w:val="TableText"/>
            </w:pPr>
            <w:r>
              <w:t>Request is</w:t>
            </w:r>
            <w:r w:rsidRPr="00DB293B">
              <w:t xml:space="preserve"> assigned </w:t>
            </w:r>
            <w:r>
              <w:t>for</w:t>
            </w:r>
            <w:r w:rsidRPr="00DB293B">
              <w:t xml:space="preserve"> investigat</w:t>
            </w:r>
            <w:r>
              <w:t>ion</w:t>
            </w:r>
          </w:p>
        </w:tc>
        <w:tc>
          <w:tcPr>
            <w:tcW w:w="2643" w:type="dxa"/>
            <w:shd w:val="clear" w:color="auto" w:fill="FFFFFF"/>
          </w:tcPr>
          <w:p w14:paraId="0665BF42" w14:textId="79FF469C" w:rsidR="006A5D45" w:rsidRPr="00A93348" w:rsidRDefault="006A5D45" w:rsidP="006A5D45">
            <w:pPr>
              <w:pStyle w:val="TableText"/>
            </w:pPr>
            <w:r w:rsidRPr="00055FFE">
              <w:t>Investigation Re</w:t>
            </w:r>
            <w:r>
              <w:t>sponder</w:t>
            </w:r>
          </w:p>
        </w:tc>
      </w:tr>
      <w:tr w:rsidR="00A93348" w14:paraId="0B61A966" w14:textId="77777777" w:rsidTr="003C231B">
        <w:trPr>
          <w:trHeight w:val="750"/>
        </w:trPr>
        <w:tc>
          <w:tcPr>
            <w:tcW w:w="1820" w:type="dxa"/>
            <w:shd w:val="clear" w:color="auto" w:fill="FFFFFF"/>
          </w:tcPr>
          <w:p w14:paraId="71020D0D" w14:textId="736F7C61" w:rsidR="00A93348" w:rsidRPr="00A93348" w:rsidDel="00670A9C" w:rsidRDefault="00376887" w:rsidP="00A93348">
            <w:pPr>
              <w:pStyle w:val="TableText"/>
            </w:pPr>
            <w:r>
              <w:t>Request Investigation Status</w:t>
            </w:r>
          </w:p>
        </w:tc>
        <w:tc>
          <w:tcPr>
            <w:tcW w:w="3594" w:type="dxa"/>
            <w:shd w:val="clear" w:color="auto" w:fill="FFFFFF"/>
          </w:tcPr>
          <w:p w14:paraId="18C53497" w14:textId="1A5746B1" w:rsidR="00A93348" w:rsidRPr="00A93348" w:rsidDel="00670A9C" w:rsidRDefault="004A420C" w:rsidP="00DF781C">
            <w:pPr>
              <w:pStyle w:val="TableText"/>
            </w:pPr>
            <w:r>
              <w:t>The status of the investigation is requested</w:t>
            </w:r>
            <w:r w:rsidR="00C6736A">
              <w:t xml:space="preserve"> to prompt an update or final resolution</w:t>
            </w:r>
            <w:r w:rsidR="00735F86">
              <w:t xml:space="preserve"> </w:t>
            </w:r>
            <w:r w:rsidR="00C6736A">
              <w:t>/</w:t>
            </w:r>
            <w:r w:rsidR="00735F86">
              <w:t xml:space="preserve"> </w:t>
            </w:r>
            <w:r w:rsidR="00C6736A">
              <w:t>response.</w:t>
            </w:r>
          </w:p>
        </w:tc>
        <w:tc>
          <w:tcPr>
            <w:tcW w:w="2643" w:type="dxa"/>
            <w:shd w:val="clear" w:color="auto" w:fill="FFFFFF"/>
          </w:tcPr>
          <w:p w14:paraId="607F36AE" w14:textId="723A0CF3" w:rsidR="00A93348" w:rsidRPr="00A93348" w:rsidDel="00670A9C" w:rsidRDefault="000417AF" w:rsidP="00A93348">
            <w:pPr>
              <w:pStyle w:val="TableText"/>
            </w:pPr>
            <w:r w:rsidRPr="00055FFE">
              <w:t xml:space="preserve">Investigation </w:t>
            </w:r>
            <w:r w:rsidRPr="00A93348">
              <w:t>Requestor</w:t>
            </w:r>
          </w:p>
        </w:tc>
      </w:tr>
      <w:tr w:rsidR="00A93348" w14:paraId="467DC7C1" w14:textId="77777777" w:rsidTr="003C231B">
        <w:trPr>
          <w:trHeight w:val="740"/>
        </w:trPr>
        <w:tc>
          <w:tcPr>
            <w:tcW w:w="1820" w:type="dxa"/>
            <w:shd w:val="clear" w:color="auto" w:fill="FFFFFF"/>
          </w:tcPr>
          <w:p w14:paraId="3CAC6F05" w14:textId="7433803C" w:rsidR="00A93348" w:rsidRPr="00A93348" w:rsidRDefault="00FE18A0" w:rsidP="00A93348">
            <w:pPr>
              <w:pStyle w:val="TableText"/>
            </w:pPr>
            <w:r>
              <w:t xml:space="preserve">Follow up </w:t>
            </w:r>
            <w:r w:rsidR="001D166F">
              <w:t>R</w:t>
            </w:r>
            <w:r>
              <w:t>esponse</w:t>
            </w:r>
          </w:p>
        </w:tc>
        <w:tc>
          <w:tcPr>
            <w:tcW w:w="3594" w:type="dxa"/>
            <w:shd w:val="clear" w:color="auto" w:fill="FFFFFF"/>
          </w:tcPr>
          <w:p w14:paraId="3E2BD8CD" w14:textId="38C15806" w:rsidR="00A93348" w:rsidRPr="00A93348" w:rsidRDefault="00A93348" w:rsidP="00A93348">
            <w:pPr>
              <w:pStyle w:val="TableText"/>
            </w:pPr>
            <w:r w:rsidRPr="00D936A7">
              <w:t xml:space="preserve">The clarification </w:t>
            </w:r>
            <w:r w:rsidRPr="00A93348">
              <w:t>is provided</w:t>
            </w:r>
            <w:r w:rsidR="00735F86">
              <w:t xml:space="preserve"> </w:t>
            </w:r>
            <w:r w:rsidR="00FE18A0">
              <w:t>/ status of the investigation provided</w:t>
            </w:r>
            <w:r w:rsidR="00735F86">
              <w:t xml:space="preserve"> </w:t>
            </w:r>
            <w:r w:rsidR="00FE18A0">
              <w:t>/ resolution provided</w:t>
            </w:r>
            <w:r w:rsidRPr="00A93348">
              <w:t>.</w:t>
            </w:r>
          </w:p>
        </w:tc>
        <w:tc>
          <w:tcPr>
            <w:tcW w:w="2643" w:type="dxa"/>
            <w:shd w:val="clear" w:color="auto" w:fill="FFFFFF"/>
          </w:tcPr>
          <w:p w14:paraId="3328FCFA" w14:textId="61F6B830" w:rsidR="00A93348" w:rsidRPr="00A93348" w:rsidRDefault="00B91429" w:rsidP="00A93348">
            <w:pPr>
              <w:pStyle w:val="TableText"/>
            </w:pPr>
            <w:r w:rsidRPr="00D936A7">
              <w:t xml:space="preserve">Investigation </w:t>
            </w:r>
            <w:r>
              <w:t>Responder</w:t>
            </w:r>
          </w:p>
        </w:tc>
      </w:tr>
    </w:tbl>
    <w:p w14:paraId="79258814" w14:textId="77777777" w:rsidR="00A93348" w:rsidRDefault="00A93348" w:rsidP="007C2FA1">
      <w:pPr>
        <w:rPr>
          <w:rStyle w:val="Bold"/>
        </w:rPr>
      </w:pPr>
    </w:p>
    <w:p w14:paraId="68C91423" w14:textId="77777777" w:rsidR="00306B92" w:rsidRDefault="00306B92" w:rsidP="007C2FA1">
      <w:pPr>
        <w:rPr>
          <w:rStyle w:val="Bold"/>
        </w:rPr>
      </w:pPr>
    </w:p>
    <w:p w14:paraId="14A4429E" w14:textId="77777777" w:rsidR="00C6736A" w:rsidRDefault="00C6736A">
      <w:pPr>
        <w:suppressAutoHyphens w:val="0"/>
        <w:spacing w:before="0"/>
        <w:rPr>
          <w:rStyle w:val="Bold"/>
        </w:rPr>
      </w:pPr>
      <w:r>
        <w:rPr>
          <w:rStyle w:val="Bold"/>
        </w:rPr>
        <w:br w:type="page"/>
      </w:r>
    </w:p>
    <w:p w14:paraId="1B2EEA9A" w14:textId="674C6198" w:rsidR="00DC6580" w:rsidRDefault="00DA2D24" w:rsidP="00DC6580">
      <w:pPr>
        <w:rPr>
          <w:rStyle w:val="Bold"/>
        </w:rPr>
      </w:pPr>
      <w:r>
        <w:rPr>
          <w:rStyle w:val="Bold"/>
        </w:rPr>
        <w:lastRenderedPageBreak/>
        <w:t xml:space="preserve">Request </w:t>
      </w:r>
      <w:r w:rsidR="008F46A1">
        <w:rPr>
          <w:rStyle w:val="Bold"/>
        </w:rPr>
        <w:t>i</w:t>
      </w:r>
      <w:r w:rsidR="00DC6580">
        <w:rPr>
          <w:rStyle w:val="Bold"/>
        </w:rPr>
        <w:t xml:space="preserve">nvestigation </w:t>
      </w:r>
      <w:r>
        <w:rPr>
          <w:rStyle w:val="Bold"/>
        </w:rPr>
        <w:t>closure</w:t>
      </w:r>
    </w:p>
    <w:p w14:paraId="71EAC406" w14:textId="4F30D6DF" w:rsidR="00DC6580" w:rsidRDefault="00DC6580" w:rsidP="00DC6580">
      <w:r w:rsidRPr="00D64ED3">
        <w:t xml:space="preserve">After </w:t>
      </w:r>
      <w:r w:rsidR="00EA4589">
        <w:t xml:space="preserve">the </w:t>
      </w:r>
      <w:r w:rsidR="00627B26">
        <w:t xml:space="preserve">investigation </w:t>
      </w:r>
      <w:r w:rsidR="00182B7A">
        <w:t xml:space="preserve">request is </w:t>
      </w:r>
      <w:r w:rsidR="00627B26">
        <w:t xml:space="preserve">sent to </w:t>
      </w:r>
      <w:r w:rsidRPr="00D64ED3">
        <w:t>the Investigation Responder</w:t>
      </w:r>
      <w:r>
        <w:t xml:space="preserve">, the Investigation Requestor </w:t>
      </w:r>
      <w:r w:rsidR="00627B26">
        <w:t>resolve</w:t>
      </w:r>
      <w:r w:rsidR="006B400F">
        <w:t>s</w:t>
      </w:r>
      <w:r w:rsidR="00627B26">
        <w:t xml:space="preserve"> </w:t>
      </w:r>
      <w:r w:rsidR="00E73844">
        <w:t>internally</w:t>
      </w:r>
      <w:r w:rsidR="00182B7A">
        <w:t xml:space="preserve"> or </w:t>
      </w:r>
      <w:r w:rsidR="006A5D45">
        <w:t>the inves</w:t>
      </w:r>
      <w:r w:rsidR="003F639F">
        <w:t>t</w:t>
      </w:r>
      <w:r w:rsidR="006A5D45">
        <w:t xml:space="preserve">igation request </w:t>
      </w:r>
      <w:r w:rsidR="00182B7A">
        <w:t>is no longer required</w:t>
      </w:r>
      <w:r w:rsidR="00E41BEC">
        <w:t>,</w:t>
      </w:r>
      <w:r w:rsidR="008F46A1">
        <w:t xml:space="preserve"> </w:t>
      </w:r>
      <w:r w:rsidR="00E41BEC">
        <w:t>a</w:t>
      </w:r>
      <w:r w:rsidR="008F46A1">
        <w:t>s such</w:t>
      </w:r>
      <w:r w:rsidR="00E73844">
        <w:t xml:space="preserve"> no action </w:t>
      </w:r>
      <w:r w:rsidR="00182B7A">
        <w:t xml:space="preserve">is </w:t>
      </w:r>
      <w:r w:rsidR="00E73844">
        <w:t xml:space="preserve">required from the </w:t>
      </w:r>
      <w:r w:rsidR="00E73844" w:rsidRPr="00D64ED3">
        <w:t>Investigation Responder</w:t>
      </w:r>
      <w:r>
        <w:t>.</w:t>
      </w:r>
      <w:r w:rsidRPr="00D64ED3">
        <w:t xml:space="preserve"> The detailed process flow as follows</w:t>
      </w:r>
      <w:r w:rsidR="006B400F">
        <w:t xml:space="preserve"> -</w:t>
      </w:r>
    </w:p>
    <w:p w14:paraId="566F0F37" w14:textId="77777777" w:rsidR="00DC6580" w:rsidRDefault="00DC6580" w:rsidP="00DC6580"/>
    <w:p w14:paraId="7DA7A6B0" w14:textId="178B288F" w:rsidR="00DC6580" w:rsidRDefault="00BB212A" w:rsidP="00DC6580">
      <w:pPr>
        <w:rPr>
          <w:rStyle w:val="Bold"/>
        </w:rPr>
      </w:pPr>
      <w:r w:rsidRPr="00BB212A">
        <w:rPr>
          <w:noProof/>
        </w:rPr>
        <w:drawing>
          <wp:inline distT="0" distB="0" distL="0" distR="0" wp14:anchorId="509FA6CD" wp14:editId="17CEF0CC">
            <wp:extent cx="5334000" cy="339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34000" cy="3390900"/>
                    </a:xfrm>
                    <a:prstGeom prst="rect">
                      <a:avLst/>
                    </a:prstGeom>
                  </pic:spPr>
                </pic:pic>
              </a:graphicData>
            </a:graphic>
          </wp:inline>
        </w:drawing>
      </w:r>
    </w:p>
    <w:p w14:paraId="23B2BBDB" w14:textId="77777777" w:rsidR="00DC6580" w:rsidRDefault="00DC6580" w:rsidP="00DC6580">
      <w:pPr>
        <w:rPr>
          <w:rStyle w:val="Bold"/>
        </w:rPr>
      </w:pP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3594"/>
        <w:gridCol w:w="2643"/>
      </w:tblGrid>
      <w:tr w:rsidR="00DC6580" w14:paraId="23578B06" w14:textId="77777777" w:rsidTr="003C231B">
        <w:trPr>
          <w:cantSplit/>
          <w:trHeight w:val="337"/>
          <w:tblHeader/>
        </w:trPr>
        <w:tc>
          <w:tcPr>
            <w:tcW w:w="182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ADD753C" w14:textId="77777777" w:rsidR="00DC6580" w:rsidRPr="00DC6580" w:rsidRDefault="00DC6580" w:rsidP="00DC6580">
            <w:pPr>
              <w:pStyle w:val="TableHeading"/>
            </w:pPr>
            <w:r w:rsidRPr="00055FFE">
              <w:t>Step</w:t>
            </w:r>
          </w:p>
        </w:tc>
        <w:tc>
          <w:tcPr>
            <w:tcW w:w="359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CE74CDF" w14:textId="77777777" w:rsidR="00DC6580" w:rsidRPr="00DC6580" w:rsidRDefault="00DC6580" w:rsidP="00DC6580">
            <w:pPr>
              <w:pStyle w:val="TableHeading"/>
            </w:pPr>
            <w:r w:rsidRPr="00055FFE">
              <w:t>Description</w:t>
            </w:r>
          </w:p>
        </w:tc>
        <w:tc>
          <w:tcPr>
            <w:tcW w:w="264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07CEB32" w14:textId="77777777" w:rsidR="00DC6580" w:rsidRPr="00DC6580" w:rsidRDefault="00DC6580" w:rsidP="00DC6580">
            <w:pPr>
              <w:pStyle w:val="TableHeading"/>
            </w:pPr>
            <w:r w:rsidRPr="00055FFE">
              <w:t>Initiator</w:t>
            </w:r>
          </w:p>
        </w:tc>
      </w:tr>
      <w:tr w:rsidR="006A5D45" w14:paraId="0B6A07A9" w14:textId="77777777" w:rsidTr="003C231B">
        <w:trPr>
          <w:trHeight w:val="750"/>
        </w:trPr>
        <w:tc>
          <w:tcPr>
            <w:tcW w:w="1820" w:type="dxa"/>
            <w:shd w:val="clear" w:color="auto" w:fill="FFFFFF"/>
          </w:tcPr>
          <w:p w14:paraId="707D1EF2" w14:textId="6DEAA771" w:rsidR="006A5D45" w:rsidRPr="00DC6580" w:rsidRDefault="006A5D45" w:rsidP="006A5D45">
            <w:pPr>
              <w:pStyle w:val="TableText"/>
            </w:pPr>
            <w:r w:rsidRPr="00055FFE" w:rsidDel="008F2E63">
              <w:t xml:space="preserve">Create </w:t>
            </w:r>
            <w:r w:rsidRPr="00DC6580" w:rsidDel="008F2E63">
              <w:t>Request</w:t>
            </w:r>
          </w:p>
        </w:tc>
        <w:tc>
          <w:tcPr>
            <w:tcW w:w="3594" w:type="dxa"/>
            <w:shd w:val="clear" w:color="auto" w:fill="FFFFFF"/>
          </w:tcPr>
          <w:p w14:paraId="0B192BD8" w14:textId="2ABB8C4D" w:rsidR="006A5D45" w:rsidRPr="00DC6580" w:rsidRDefault="006A5D45" w:rsidP="006A5D45">
            <w:pPr>
              <w:pStyle w:val="TableText"/>
            </w:pPr>
            <w:r>
              <w:t>Request</w:t>
            </w:r>
            <w:r w:rsidRPr="00055FFE">
              <w:t xml:space="preserve"> created with unique </w:t>
            </w:r>
            <w:r>
              <w:t xml:space="preserve">request </w:t>
            </w:r>
            <w:r w:rsidRPr="00055FFE">
              <w:t xml:space="preserve">identifier </w:t>
            </w:r>
          </w:p>
        </w:tc>
        <w:tc>
          <w:tcPr>
            <w:tcW w:w="2643" w:type="dxa"/>
            <w:shd w:val="clear" w:color="auto" w:fill="FFFFFF"/>
          </w:tcPr>
          <w:p w14:paraId="5FB3AFBE" w14:textId="780232D9" w:rsidR="006A5D45" w:rsidRPr="00DC6580" w:rsidRDefault="006A5D45" w:rsidP="006A5D45">
            <w:pPr>
              <w:pStyle w:val="TableText"/>
            </w:pPr>
            <w:r w:rsidRPr="00055FFE" w:rsidDel="008F2E63">
              <w:t>Investigation Requestor</w:t>
            </w:r>
          </w:p>
        </w:tc>
      </w:tr>
      <w:tr w:rsidR="006A5D45" w14:paraId="1CC04E8B" w14:textId="77777777" w:rsidTr="003C231B">
        <w:trPr>
          <w:trHeight w:val="740"/>
        </w:trPr>
        <w:tc>
          <w:tcPr>
            <w:tcW w:w="1820" w:type="dxa"/>
            <w:shd w:val="clear" w:color="auto" w:fill="FFFFFF"/>
          </w:tcPr>
          <w:p w14:paraId="7DB486A1" w14:textId="5F4FA82D" w:rsidR="006A5D45" w:rsidRPr="00DC6580" w:rsidRDefault="006A5D45" w:rsidP="006A5D45">
            <w:pPr>
              <w:pStyle w:val="TableText"/>
            </w:pPr>
            <w:r w:rsidRPr="00055FFE" w:rsidDel="008F2E63">
              <w:t xml:space="preserve">Assign </w:t>
            </w:r>
            <w:r w:rsidRPr="00DC6580" w:rsidDel="008F2E63">
              <w:t>Request</w:t>
            </w:r>
          </w:p>
        </w:tc>
        <w:tc>
          <w:tcPr>
            <w:tcW w:w="3594" w:type="dxa"/>
            <w:shd w:val="clear" w:color="auto" w:fill="FFFFFF"/>
          </w:tcPr>
          <w:p w14:paraId="119DBD16" w14:textId="63DEE1F4" w:rsidR="006A5D45" w:rsidRPr="00DC6580" w:rsidRDefault="006A5D45" w:rsidP="006A5D45">
            <w:pPr>
              <w:pStyle w:val="TableText"/>
            </w:pPr>
            <w:r>
              <w:t>Request is</w:t>
            </w:r>
            <w:r w:rsidRPr="00DB293B">
              <w:t xml:space="preserve"> assigned </w:t>
            </w:r>
            <w:r>
              <w:t>for</w:t>
            </w:r>
            <w:r w:rsidRPr="00DB293B">
              <w:t xml:space="preserve"> investigat</w:t>
            </w:r>
            <w:r>
              <w:t>ion</w:t>
            </w:r>
          </w:p>
        </w:tc>
        <w:tc>
          <w:tcPr>
            <w:tcW w:w="2643" w:type="dxa"/>
            <w:shd w:val="clear" w:color="auto" w:fill="FFFFFF"/>
          </w:tcPr>
          <w:p w14:paraId="6B6BAC5D" w14:textId="788F4034" w:rsidR="006A5D45" w:rsidRPr="00DC6580" w:rsidRDefault="006A5D45" w:rsidP="006A5D45">
            <w:pPr>
              <w:pStyle w:val="TableText"/>
            </w:pPr>
            <w:r w:rsidRPr="00055FFE">
              <w:t>Investigation Re</w:t>
            </w:r>
            <w:r>
              <w:t>sponder</w:t>
            </w:r>
          </w:p>
        </w:tc>
      </w:tr>
      <w:tr w:rsidR="00DC6580" w14:paraId="5608B2BC" w14:textId="77777777" w:rsidTr="003C231B">
        <w:trPr>
          <w:trHeight w:val="750"/>
        </w:trPr>
        <w:tc>
          <w:tcPr>
            <w:tcW w:w="1820" w:type="dxa"/>
            <w:shd w:val="clear" w:color="auto" w:fill="FFFFFF"/>
          </w:tcPr>
          <w:p w14:paraId="1891ED8F" w14:textId="00C05418" w:rsidR="00DC6580" w:rsidRPr="00DC6580" w:rsidDel="00670A9C" w:rsidRDefault="00D85CB5" w:rsidP="00DC6580">
            <w:pPr>
              <w:pStyle w:val="TableText"/>
            </w:pPr>
            <w:r>
              <w:t>Request Investigation Closure</w:t>
            </w:r>
          </w:p>
        </w:tc>
        <w:tc>
          <w:tcPr>
            <w:tcW w:w="3594" w:type="dxa"/>
            <w:shd w:val="clear" w:color="auto" w:fill="FFFFFF"/>
          </w:tcPr>
          <w:p w14:paraId="6439B3A2" w14:textId="6D66CCF8" w:rsidR="00DC6580" w:rsidRPr="00DC6580" w:rsidDel="00670A9C" w:rsidRDefault="00182B7A" w:rsidP="00182B7A">
            <w:pPr>
              <w:pStyle w:val="TableText"/>
            </w:pPr>
            <w:r>
              <w:t>Subsequently</w:t>
            </w:r>
            <w:r w:rsidR="00DC6580">
              <w:t xml:space="preserve"> </w:t>
            </w:r>
            <w:r w:rsidR="004F4D20">
              <w:t>the request</w:t>
            </w:r>
            <w:r>
              <w:t xml:space="preserve"> no longer require</w:t>
            </w:r>
            <w:r w:rsidR="00C62EEC">
              <w:t>s</w:t>
            </w:r>
            <w:r>
              <w:t xml:space="preserve"> a response. The investigation</w:t>
            </w:r>
            <w:r w:rsidR="00C62EEC">
              <w:t xml:space="preserve"> request is</w:t>
            </w:r>
            <w:r>
              <w:t xml:space="preserve"> to be </w:t>
            </w:r>
            <w:r w:rsidR="00D85CB5">
              <w:t>disregarded</w:t>
            </w:r>
            <w:r>
              <w:t>.</w:t>
            </w:r>
          </w:p>
        </w:tc>
        <w:tc>
          <w:tcPr>
            <w:tcW w:w="2643" w:type="dxa"/>
            <w:shd w:val="clear" w:color="auto" w:fill="FFFFFF"/>
          </w:tcPr>
          <w:p w14:paraId="14AD43A4" w14:textId="152E9FE7" w:rsidR="00DC6580" w:rsidRPr="00DC6580" w:rsidDel="00670A9C" w:rsidRDefault="00DC6580" w:rsidP="00DC6580">
            <w:pPr>
              <w:pStyle w:val="TableText"/>
            </w:pPr>
            <w:r w:rsidRPr="00DC6580">
              <w:t>Investigation Requestor</w:t>
            </w:r>
          </w:p>
        </w:tc>
      </w:tr>
      <w:tr w:rsidR="00DC6580" w14:paraId="131D2BF9" w14:textId="77777777" w:rsidTr="003C231B">
        <w:trPr>
          <w:trHeight w:val="740"/>
        </w:trPr>
        <w:tc>
          <w:tcPr>
            <w:tcW w:w="1820" w:type="dxa"/>
            <w:shd w:val="clear" w:color="auto" w:fill="FFFFFF"/>
          </w:tcPr>
          <w:p w14:paraId="26BDAD11" w14:textId="30F86FD0" w:rsidR="00DC6580" w:rsidRPr="00DC6580" w:rsidRDefault="001D166F" w:rsidP="00DC6580">
            <w:pPr>
              <w:pStyle w:val="TableText"/>
            </w:pPr>
            <w:r>
              <w:t>C</w:t>
            </w:r>
            <w:r w:rsidR="00A00960">
              <w:t>lose</w:t>
            </w:r>
            <w:r w:rsidR="00234E27">
              <w:t xml:space="preserve"> </w:t>
            </w:r>
            <w:r w:rsidR="00043A5C">
              <w:t xml:space="preserve">Investigation </w:t>
            </w:r>
          </w:p>
        </w:tc>
        <w:tc>
          <w:tcPr>
            <w:tcW w:w="3594" w:type="dxa"/>
            <w:shd w:val="clear" w:color="auto" w:fill="FFFFFF"/>
          </w:tcPr>
          <w:p w14:paraId="55A525B0" w14:textId="3072BDBF" w:rsidR="00DC6580" w:rsidRPr="00DC6580" w:rsidRDefault="00234E27" w:rsidP="00DC6580">
            <w:pPr>
              <w:pStyle w:val="TableText"/>
            </w:pPr>
            <w:r>
              <w:t xml:space="preserve">The responder </w:t>
            </w:r>
            <w:r w:rsidR="00A00960">
              <w:t>disregards</w:t>
            </w:r>
            <w:r>
              <w:t xml:space="preserve"> the </w:t>
            </w:r>
            <w:r w:rsidR="00A00960">
              <w:t xml:space="preserve">investigation </w:t>
            </w:r>
            <w:r w:rsidR="00B051E0">
              <w:t>request</w:t>
            </w:r>
            <w:r w:rsidR="00A00960">
              <w:t xml:space="preserve"> and closes the investigation</w:t>
            </w:r>
            <w:r w:rsidR="00B051E0">
              <w:t>.</w:t>
            </w:r>
          </w:p>
        </w:tc>
        <w:tc>
          <w:tcPr>
            <w:tcW w:w="2643" w:type="dxa"/>
            <w:shd w:val="clear" w:color="auto" w:fill="FFFFFF"/>
          </w:tcPr>
          <w:p w14:paraId="3BA3B9D6" w14:textId="43C0499D" w:rsidR="00DC6580" w:rsidRPr="00DC6580" w:rsidRDefault="00DC6580" w:rsidP="00DC6580">
            <w:pPr>
              <w:pStyle w:val="TableText"/>
            </w:pPr>
            <w:r w:rsidRPr="00DC6580">
              <w:t>Investigation Responder</w:t>
            </w:r>
          </w:p>
        </w:tc>
      </w:tr>
    </w:tbl>
    <w:p w14:paraId="612CB224" w14:textId="77777777" w:rsidR="00DC6580" w:rsidRDefault="00DC6580" w:rsidP="00DC6580">
      <w:pPr>
        <w:rPr>
          <w:rStyle w:val="Bold"/>
        </w:rPr>
      </w:pPr>
    </w:p>
    <w:p w14:paraId="7008BBD6" w14:textId="77777777" w:rsidR="00C6736A" w:rsidRDefault="00C6736A">
      <w:pPr>
        <w:suppressAutoHyphens w:val="0"/>
        <w:spacing w:before="0"/>
        <w:rPr>
          <w:rStyle w:val="Bold"/>
        </w:rPr>
      </w:pPr>
      <w:r>
        <w:rPr>
          <w:rStyle w:val="Bold"/>
        </w:rPr>
        <w:br w:type="page"/>
      </w:r>
    </w:p>
    <w:p w14:paraId="62E4F0B5" w14:textId="6D00449A" w:rsidR="00384200" w:rsidRDefault="00384200" w:rsidP="00384200">
      <w:pPr>
        <w:rPr>
          <w:rStyle w:val="Bold"/>
        </w:rPr>
      </w:pPr>
      <w:r>
        <w:rPr>
          <w:rStyle w:val="Bold"/>
        </w:rPr>
        <w:lastRenderedPageBreak/>
        <w:t>Request investigation objection</w:t>
      </w:r>
    </w:p>
    <w:p w14:paraId="0320F0EE" w14:textId="77777777" w:rsidR="00384200" w:rsidRDefault="00384200">
      <w:pPr>
        <w:suppressAutoHyphens w:val="0"/>
        <w:spacing w:before="0"/>
        <w:rPr>
          <w:rStyle w:val="Bold"/>
        </w:rPr>
      </w:pPr>
    </w:p>
    <w:p w14:paraId="638B6115" w14:textId="4F6A2045" w:rsidR="00384200" w:rsidRDefault="00384200" w:rsidP="00384200">
      <w:r w:rsidRPr="00D64ED3">
        <w:t xml:space="preserve">After </w:t>
      </w:r>
      <w:r>
        <w:t>the investigation re</w:t>
      </w:r>
      <w:r w:rsidR="00DB3A0E">
        <w:t>sponse</w:t>
      </w:r>
      <w:r>
        <w:t xml:space="preserve"> is sent to </w:t>
      </w:r>
      <w:r w:rsidRPr="00D64ED3">
        <w:t>the Investigation Re</w:t>
      </w:r>
      <w:r w:rsidR="00DB3A0E">
        <w:t>questor</w:t>
      </w:r>
      <w:r>
        <w:t xml:space="preserve">, the Investigation Requestor </w:t>
      </w:r>
      <w:r w:rsidR="00DB3A0E">
        <w:t xml:space="preserve">objects to the data provided. </w:t>
      </w:r>
      <w:r w:rsidR="00607174">
        <w:t>The Investigation Requestor provides a reason</w:t>
      </w:r>
      <w:r w:rsidR="0028753B">
        <w:t xml:space="preserve"> for the objection.</w:t>
      </w:r>
      <w:r w:rsidRPr="00D64ED3">
        <w:t xml:space="preserve"> The detailed process flow as follows</w:t>
      </w:r>
      <w:r>
        <w:t xml:space="preserve"> -</w:t>
      </w:r>
    </w:p>
    <w:p w14:paraId="2F95812E" w14:textId="77777777" w:rsidR="00404DA0" w:rsidRDefault="00404DA0">
      <w:pPr>
        <w:suppressAutoHyphens w:val="0"/>
        <w:spacing w:before="0"/>
        <w:rPr>
          <w:rStyle w:val="Bold"/>
        </w:rPr>
      </w:pPr>
    </w:p>
    <w:p w14:paraId="7C15FACE" w14:textId="77777777" w:rsidR="00404DA0" w:rsidRDefault="00404DA0">
      <w:pPr>
        <w:suppressAutoHyphens w:val="0"/>
        <w:spacing w:before="0"/>
        <w:rPr>
          <w:rStyle w:val="Bold"/>
        </w:rPr>
      </w:pPr>
      <w:r w:rsidRPr="00404DA0">
        <w:rPr>
          <w:noProof/>
        </w:rPr>
        <w:drawing>
          <wp:inline distT="0" distB="0" distL="0" distR="0" wp14:anchorId="4FA1ECB9" wp14:editId="001A6641">
            <wp:extent cx="5906135" cy="319913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06135" cy="3199130"/>
                    </a:xfrm>
                    <a:prstGeom prst="rect">
                      <a:avLst/>
                    </a:prstGeom>
                  </pic:spPr>
                </pic:pic>
              </a:graphicData>
            </a:graphic>
          </wp:inline>
        </w:drawing>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3594"/>
        <w:gridCol w:w="2643"/>
      </w:tblGrid>
      <w:tr w:rsidR="00404DA0" w14:paraId="19BF7108" w14:textId="77777777" w:rsidTr="002134EE">
        <w:trPr>
          <w:cantSplit/>
          <w:trHeight w:val="337"/>
          <w:tblHeader/>
        </w:trPr>
        <w:tc>
          <w:tcPr>
            <w:tcW w:w="182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88BD920" w14:textId="77777777" w:rsidR="00404DA0" w:rsidRPr="00404DA0" w:rsidRDefault="00404DA0" w:rsidP="00404DA0">
            <w:pPr>
              <w:pStyle w:val="TableHeading"/>
            </w:pPr>
            <w:r w:rsidRPr="00055FFE">
              <w:t>Step</w:t>
            </w:r>
          </w:p>
        </w:tc>
        <w:tc>
          <w:tcPr>
            <w:tcW w:w="359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8158181" w14:textId="77777777" w:rsidR="00404DA0" w:rsidRPr="00404DA0" w:rsidRDefault="00404DA0" w:rsidP="00404DA0">
            <w:pPr>
              <w:pStyle w:val="TableHeading"/>
            </w:pPr>
            <w:r w:rsidRPr="00055FFE">
              <w:t>Description</w:t>
            </w:r>
          </w:p>
        </w:tc>
        <w:tc>
          <w:tcPr>
            <w:tcW w:w="264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C162CC0" w14:textId="77777777" w:rsidR="00404DA0" w:rsidRPr="00404DA0" w:rsidRDefault="00404DA0" w:rsidP="00404DA0">
            <w:pPr>
              <w:pStyle w:val="TableHeading"/>
            </w:pPr>
            <w:r w:rsidRPr="00055FFE">
              <w:t>Initiator</w:t>
            </w:r>
          </w:p>
        </w:tc>
      </w:tr>
      <w:tr w:rsidR="00404DA0" w14:paraId="6EDE3C62" w14:textId="77777777" w:rsidTr="002134EE">
        <w:trPr>
          <w:trHeight w:val="750"/>
        </w:trPr>
        <w:tc>
          <w:tcPr>
            <w:tcW w:w="1820" w:type="dxa"/>
            <w:shd w:val="clear" w:color="auto" w:fill="FFFFFF"/>
          </w:tcPr>
          <w:p w14:paraId="60600AFC" w14:textId="77777777" w:rsidR="00404DA0" w:rsidRPr="00404DA0" w:rsidRDefault="00404DA0" w:rsidP="00404DA0">
            <w:pPr>
              <w:pStyle w:val="TableText"/>
            </w:pPr>
            <w:r w:rsidRPr="00055FFE" w:rsidDel="008F2E63">
              <w:t xml:space="preserve">Create </w:t>
            </w:r>
            <w:r w:rsidRPr="00404DA0" w:rsidDel="008F2E63">
              <w:t>Request</w:t>
            </w:r>
          </w:p>
        </w:tc>
        <w:tc>
          <w:tcPr>
            <w:tcW w:w="3594" w:type="dxa"/>
            <w:shd w:val="clear" w:color="auto" w:fill="FFFFFF"/>
          </w:tcPr>
          <w:p w14:paraId="5F923F89" w14:textId="77777777" w:rsidR="00404DA0" w:rsidRPr="00404DA0" w:rsidRDefault="00404DA0" w:rsidP="00404DA0">
            <w:pPr>
              <w:pStyle w:val="TableText"/>
            </w:pPr>
            <w:r>
              <w:t>Request</w:t>
            </w:r>
            <w:r w:rsidRPr="00404DA0">
              <w:t xml:space="preserve"> created with unique request identifier </w:t>
            </w:r>
          </w:p>
        </w:tc>
        <w:tc>
          <w:tcPr>
            <w:tcW w:w="2643" w:type="dxa"/>
            <w:shd w:val="clear" w:color="auto" w:fill="FFFFFF"/>
          </w:tcPr>
          <w:p w14:paraId="089C4A62" w14:textId="77777777" w:rsidR="00404DA0" w:rsidRPr="00404DA0" w:rsidRDefault="00404DA0" w:rsidP="00404DA0">
            <w:pPr>
              <w:pStyle w:val="TableText"/>
            </w:pPr>
            <w:r w:rsidRPr="00055FFE" w:rsidDel="008F2E63">
              <w:t>Investigation Requestor</w:t>
            </w:r>
          </w:p>
        </w:tc>
      </w:tr>
      <w:tr w:rsidR="00404DA0" w14:paraId="79C0FD27" w14:textId="77777777" w:rsidTr="002134EE">
        <w:trPr>
          <w:trHeight w:val="740"/>
        </w:trPr>
        <w:tc>
          <w:tcPr>
            <w:tcW w:w="1820" w:type="dxa"/>
            <w:shd w:val="clear" w:color="auto" w:fill="FFFFFF"/>
          </w:tcPr>
          <w:p w14:paraId="5EBF70F0" w14:textId="77777777" w:rsidR="00404DA0" w:rsidRPr="00404DA0" w:rsidRDefault="00404DA0" w:rsidP="00404DA0">
            <w:pPr>
              <w:pStyle w:val="TableText"/>
            </w:pPr>
            <w:r w:rsidRPr="00055FFE" w:rsidDel="008F2E63">
              <w:t xml:space="preserve">Assign </w:t>
            </w:r>
            <w:r w:rsidRPr="00404DA0" w:rsidDel="008F2E63">
              <w:t>Request</w:t>
            </w:r>
          </w:p>
        </w:tc>
        <w:tc>
          <w:tcPr>
            <w:tcW w:w="3594" w:type="dxa"/>
            <w:shd w:val="clear" w:color="auto" w:fill="FFFFFF"/>
          </w:tcPr>
          <w:p w14:paraId="715C9268" w14:textId="77777777" w:rsidR="00404DA0" w:rsidRPr="00404DA0" w:rsidRDefault="00404DA0" w:rsidP="00404DA0">
            <w:pPr>
              <w:pStyle w:val="TableText"/>
            </w:pPr>
            <w:r>
              <w:t>Request is</w:t>
            </w:r>
            <w:r w:rsidRPr="00404DA0">
              <w:t xml:space="preserve"> assigned for investigation</w:t>
            </w:r>
          </w:p>
        </w:tc>
        <w:tc>
          <w:tcPr>
            <w:tcW w:w="2643" w:type="dxa"/>
            <w:shd w:val="clear" w:color="auto" w:fill="FFFFFF"/>
          </w:tcPr>
          <w:p w14:paraId="07699D37" w14:textId="77777777" w:rsidR="00404DA0" w:rsidRPr="00404DA0" w:rsidRDefault="00404DA0" w:rsidP="00404DA0">
            <w:pPr>
              <w:pStyle w:val="TableText"/>
            </w:pPr>
            <w:r w:rsidRPr="00055FFE">
              <w:t>Investigation Re</w:t>
            </w:r>
            <w:r w:rsidRPr="00404DA0">
              <w:t>sponder</w:t>
            </w:r>
          </w:p>
        </w:tc>
      </w:tr>
      <w:tr w:rsidR="00E378B7" w14:paraId="4371311C" w14:textId="77777777" w:rsidTr="002134EE">
        <w:trPr>
          <w:trHeight w:val="740"/>
        </w:trPr>
        <w:tc>
          <w:tcPr>
            <w:tcW w:w="1820" w:type="dxa"/>
            <w:shd w:val="clear" w:color="auto" w:fill="FFFFFF"/>
          </w:tcPr>
          <w:p w14:paraId="63D1DE6D" w14:textId="52D10F1F" w:rsidR="00E378B7" w:rsidRPr="00055FFE" w:rsidDel="008F2E63" w:rsidRDefault="009722C8" w:rsidP="00404DA0">
            <w:pPr>
              <w:pStyle w:val="TableText"/>
            </w:pPr>
            <w:r>
              <w:t xml:space="preserve">Respond </w:t>
            </w:r>
            <w:r w:rsidR="00D50B13">
              <w:t>to Request</w:t>
            </w:r>
          </w:p>
        </w:tc>
        <w:tc>
          <w:tcPr>
            <w:tcW w:w="3594" w:type="dxa"/>
            <w:shd w:val="clear" w:color="auto" w:fill="FFFFFF"/>
          </w:tcPr>
          <w:p w14:paraId="054EF98E" w14:textId="134CBD97" w:rsidR="00E378B7" w:rsidRDefault="00D50B13" w:rsidP="00404DA0">
            <w:pPr>
              <w:pStyle w:val="TableText"/>
            </w:pPr>
            <w:r>
              <w:t>Response is sent following investigation</w:t>
            </w:r>
            <w:r w:rsidR="00222CEF">
              <w:t>.</w:t>
            </w:r>
          </w:p>
        </w:tc>
        <w:tc>
          <w:tcPr>
            <w:tcW w:w="2643" w:type="dxa"/>
            <w:shd w:val="clear" w:color="auto" w:fill="FFFFFF"/>
          </w:tcPr>
          <w:p w14:paraId="41C87D06" w14:textId="2810E354" w:rsidR="00E378B7" w:rsidRPr="00055FFE" w:rsidRDefault="00D50B13" w:rsidP="00404DA0">
            <w:pPr>
              <w:pStyle w:val="TableText"/>
            </w:pPr>
            <w:r w:rsidRPr="00055FFE">
              <w:t>Investigation Re</w:t>
            </w:r>
            <w:r w:rsidRPr="00404DA0">
              <w:t>sponder</w:t>
            </w:r>
          </w:p>
        </w:tc>
      </w:tr>
      <w:tr w:rsidR="00404DA0" w14:paraId="77F3D826" w14:textId="77777777" w:rsidTr="002134EE">
        <w:trPr>
          <w:trHeight w:val="750"/>
        </w:trPr>
        <w:tc>
          <w:tcPr>
            <w:tcW w:w="1820" w:type="dxa"/>
            <w:shd w:val="clear" w:color="auto" w:fill="FFFFFF"/>
          </w:tcPr>
          <w:p w14:paraId="7BBCA784" w14:textId="356000A8" w:rsidR="00404DA0" w:rsidRPr="00404DA0" w:rsidDel="00670A9C" w:rsidRDefault="00404DA0" w:rsidP="00404DA0">
            <w:pPr>
              <w:pStyle w:val="TableText"/>
            </w:pPr>
            <w:r>
              <w:t xml:space="preserve">Request </w:t>
            </w:r>
            <w:r w:rsidRPr="00404DA0">
              <w:t xml:space="preserve">Investigation </w:t>
            </w:r>
            <w:r w:rsidR="00222CEF">
              <w:t>Objection</w:t>
            </w:r>
          </w:p>
        </w:tc>
        <w:tc>
          <w:tcPr>
            <w:tcW w:w="3594" w:type="dxa"/>
            <w:shd w:val="clear" w:color="auto" w:fill="FFFFFF"/>
          </w:tcPr>
          <w:p w14:paraId="0F7377F4" w14:textId="05E0C2E4" w:rsidR="00404DA0" w:rsidRPr="00404DA0" w:rsidDel="00670A9C" w:rsidRDefault="00404DA0" w:rsidP="00404DA0">
            <w:pPr>
              <w:pStyle w:val="TableText"/>
            </w:pPr>
            <w:r>
              <w:t>Subsequently</w:t>
            </w:r>
            <w:r w:rsidRPr="00404DA0">
              <w:t xml:space="preserve"> the re</w:t>
            </w:r>
            <w:r w:rsidR="00222CEF">
              <w:t>sponder objects to the contents of the initial response</w:t>
            </w:r>
            <w:r w:rsidR="00FD4BF2">
              <w:t>. The requestor provides a supporting reason for the objection.</w:t>
            </w:r>
          </w:p>
        </w:tc>
        <w:tc>
          <w:tcPr>
            <w:tcW w:w="2643" w:type="dxa"/>
            <w:shd w:val="clear" w:color="auto" w:fill="FFFFFF"/>
          </w:tcPr>
          <w:p w14:paraId="5BCD8F00" w14:textId="77777777" w:rsidR="00404DA0" w:rsidRPr="00404DA0" w:rsidDel="00670A9C" w:rsidRDefault="00404DA0" w:rsidP="00404DA0">
            <w:pPr>
              <w:pStyle w:val="TableText"/>
            </w:pPr>
            <w:r w:rsidRPr="00DC6580">
              <w:t>Investigation Requestor</w:t>
            </w:r>
          </w:p>
        </w:tc>
      </w:tr>
      <w:tr w:rsidR="00404DA0" w14:paraId="2B4E7DD6" w14:textId="77777777" w:rsidTr="002134EE">
        <w:trPr>
          <w:trHeight w:val="740"/>
        </w:trPr>
        <w:tc>
          <w:tcPr>
            <w:tcW w:w="1820" w:type="dxa"/>
            <w:shd w:val="clear" w:color="auto" w:fill="FFFFFF"/>
          </w:tcPr>
          <w:p w14:paraId="60B8323F" w14:textId="2D1A9A95" w:rsidR="00404DA0" w:rsidRPr="00404DA0" w:rsidRDefault="00B8777E" w:rsidP="00404DA0">
            <w:pPr>
              <w:pStyle w:val="TableText"/>
            </w:pPr>
            <w:r>
              <w:t xml:space="preserve">Follow up </w:t>
            </w:r>
            <w:r w:rsidRPr="00B8777E">
              <w:t>Response</w:t>
            </w:r>
          </w:p>
        </w:tc>
        <w:tc>
          <w:tcPr>
            <w:tcW w:w="3594" w:type="dxa"/>
            <w:shd w:val="clear" w:color="auto" w:fill="FFFFFF"/>
          </w:tcPr>
          <w:p w14:paraId="156C9240" w14:textId="1D21DA73" w:rsidR="00404DA0" w:rsidRPr="00404DA0" w:rsidRDefault="00404DA0" w:rsidP="00404DA0">
            <w:pPr>
              <w:pStyle w:val="TableText"/>
            </w:pPr>
            <w:r>
              <w:t>The responder</w:t>
            </w:r>
            <w:r w:rsidR="00602776">
              <w:t xml:space="preserve"> reviews the objection </w:t>
            </w:r>
            <w:r>
              <w:t xml:space="preserve"> </w:t>
            </w:r>
            <w:r w:rsidR="00313FEE">
              <w:t>and provides a</w:t>
            </w:r>
            <w:r w:rsidR="00B8777E" w:rsidRPr="00D936A7">
              <w:t xml:space="preserve"> clarification</w:t>
            </w:r>
            <w:r w:rsidR="00313FEE">
              <w:t xml:space="preserve"> or confirms the initial response is correct.</w:t>
            </w:r>
          </w:p>
        </w:tc>
        <w:tc>
          <w:tcPr>
            <w:tcW w:w="2643" w:type="dxa"/>
            <w:shd w:val="clear" w:color="auto" w:fill="FFFFFF"/>
          </w:tcPr>
          <w:p w14:paraId="0133624B" w14:textId="77777777" w:rsidR="00404DA0" w:rsidRPr="00404DA0" w:rsidRDefault="00404DA0" w:rsidP="00404DA0">
            <w:pPr>
              <w:pStyle w:val="TableText"/>
            </w:pPr>
            <w:r w:rsidRPr="00DC6580">
              <w:t>Investigation Responder</w:t>
            </w:r>
          </w:p>
        </w:tc>
      </w:tr>
    </w:tbl>
    <w:p w14:paraId="2735B044" w14:textId="77777777" w:rsidR="00404DA0" w:rsidRPr="00404DA0" w:rsidRDefault="00404DA0">
      <w:pPr>
        <w:suppressAutoHyphens w:val="0"/>
        <w:spacing w:before="0"/>
      </w:pPr>
    </w:p>
    <w:p w14:paraId="1576B6EE" w14:textId="29C16A41" w:rsidR="00384200" w:rsidRDefault="00384200">
      <w:pPr>
        <w:suppressAutoHyphens w:val="0"/>
        <w:spacing w:before="0"/>
        <w:rPr>
          <w:rStyle w:val="Bold"/>
        </w:rPr>
      </w:pPr>
      <w:r>
        <w:rPr>
          <w:rStyle w:val="Bold"/>
        </w:rPr>
        <w:br w:type="page"/>
      </w:r>
    </w:p>
    <w:p w14:paraId="2ECFC476" w14:textId="1DB0749F" w:rsidR="00D359E3" w:rsidRDefault="00D359E3" w:rsidP="00D359E3">
      <w:pPr>
        <w:rPr>
          <w:rStyle w:val="Bold"/>
        </w:rPr>
      </w:pPr>
      <w:r>
        <w:rPr>
          <w:rStyle w:val="Bold"/>
        </w:rPr>
        <w:lastRenderedPageBreak/>
        <w:t xml:space="preserve">Reject </w:t>
      </w:r>
      <w:r w:rsidR="00E41BEC">
        <w:rPr>
          <w:rStyle w:val="Bold"/>
        </w:rPr>
        <w:t>i</w:t>
      </w:r>
      <w:r>
        <w:rPr>
          <w:rStyle w:val="Bold"/>
        </w:rPr>
        <w:t xml:space="preserve">nvestigation </w:t>
      </w:r>
      <w:r w:rsidR="00E41BEC">
        <w:rPr>
          <w:rStyle w:val="Bold"/>
        </w:rPr>
        <w:t>r</w:t>
      </w:r>
      <w:r>
        <w:rPr>
          <w:rStyle w:val="Bold"/>
        </w:rPr>
        <w:t>equest</w:t>
      </w:r>
    </w:p>
    <w:p w14:paraId="73B0B73C" w14:textId="70F714C2" w:rsidR="00D359E3" w:rsidRDefault="00D359E3" w:rsidP="00D359E3">
      <w:r w:rsidRPr="00D64ED3">
        <w:t xml:space="preserve">After </w:t>
      </w:r>
      <w:r>
        <w:t xml:space="preserve">the investigation </w:t>
      </w:r>
      <w:r w:rsidR="00FF2280">
        <w:t xml:space="preserve">request </w:t>
      </w:r>
      <w:r w:rsidR="00182B7A">
        <w:t xml:space="preserve">is </w:t>
      </w:r>
      <w:r>
        <w:t xml:space="preserve">sent to </w:t>
      </w:r>
      <w:r w:rsidRPr="00D64ED3">
        <w:t>the Investigation Responder</w:t>
      </w:r>
      <w:r>
        <w:t>, the request</w:t>
      </w:r>
      <w:r w:rsidR="00D21FE0">
        <w:t xml:space="preserve"> has been rejected by</w:t>
      </w:r>
      <w:r>
        <w:t xml:space="preserve"> the </w:t>
      </w:r>
      <w:r w:rsidRPr="00D64ED3">
        <w:t>Investigation Responder</w:t>
      </w:r>
      <w:r w:rsidR="00D21FE0">
        <w:t xml:space="preserve"> </w:t>
      </w:r>
      <w:r w:rsidR="00182B7A">
        <w:t xml:space="preserve">together </w:t>
      </w:r>
      <w:r w:rsidR="00D21FE0">
        <w:t xml:space="preserve">with </w:t>
      </w:r>
      <w:r w:rsidR="00182B7A">
        <w:t xml:space="preserve">a </w:t>
      </w:r>
      <w:r w:rsidR="00D21FE0">
        <w:t>reason</w:t>
      </w:r>
      <w:r>
        <w:t>.</w:t>
      </w:r>
      <w:r w:rsidRPr="00D64ED3">
        <w:t xml:space="preserve"> The detailed process flow as follows</w:t>
      </w:r>
    </w:p>
    <w:p w14:paraId="5D7266DD" w14:textId="77777777" w:rsidR="00D359E3" w:rsidRDefault="00D359E3" w:rsidP="00D359E3"/>
    <w:p w14:paraId="08E1260C" w14:textId="1A9B3CE2" w:rsidR="00D359E3" w:rsidRDefault="0088608F" w:rsidP="00D359E3">
      <w:pPr>
        <w:rPr>
          <w:rStyle w:val="Bold"/>
        </w:rPr>
      </w:pPr>
      <w:r w:rsidRPr="0088608F">
        <w:rPr>
          <w:rStyle w:val="Bold"/>
          <w:noProof/>
        </w:rPr>
        <w:drawing>
          <wp:inline distT="0" distB="0" distL="0" distR="0" wp14:anchorId="75FD9EB7" wp14:editId="7F271D48">
            <wp:extent cx="5164455" cy="2582545"/>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64455" cy="2582545"/>
                    </a:xfrm>
                    <a:prstGeom prst="rect">
                      <a:avLst/>
                    </a:prstGeom>
                    <a:noFill/>
                    <a:ln>
                      <a:noFill/>
                    </a:ln>
                  </pic:spPr>
                </pic:pic>
              </a:graphicData>
            </a:graphic>
          </wp:inline>
        </w:drawing>
      </w:r>
    </w:p>
    <w:p w14:paraId="407D5434" w14:textId="77777777" w:rsidR="00D359E3" w:rsidRDefault="00D359E3" w:rsidP="00D359E3">
      <w:pPr>
        <w:rPr>
          <w:rStyle w:val="Bold"/>
        </w:rPr>
      </w:pP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3594"/>
        <w:gridCol w:w="2643"/>
      </w:tblGrid>
      <w:tr w:rsidR="00D359E3" w14:paraId="1A1976C7" w14:textId="77777777" w:rsidTr="003C231B">
        <w:trPr>
          <w:cantSplit/>
          <w:trHeight w:val="337"/>
          <w:tblHeader/>
        </w:trPr>
        <w:tc>
          <w:tcPr>
            <w:tcW w:w="182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314316C" w14:textId="77777777" w:rsidR="00D359E3" w:rsidRPr="00D359E3" w:rsidRDefault="00D359E3" w:rsidP="00D359E3">
            <w:pPr>
              <w:pStyle w:val="TableHeading"/>
            </w:pPr>
            <w:r w:rsidRPr="00055FFE">
              <w:t>Step</w:t>
            </w:r>
          </w:p>
        </w:tc>
        <w:tc>
          <w:tcPr>
            <w:tcW w:w="359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8B8D09A" w14:textId="77777777" w:rsidR="00D359E3" w:rsidRPr="00D359E3" w:rsidRDefault="00D359E3" w:rsidP="00D359E3">
            <w:pPr>
              <w:pStyle w:val="TableHeading"/>
            </w:pPr>
            <w:r w:rsidRPr="00055FFE">
              <w:t>Description</w:t>
            </w:r>
          </w:p>
        </w:tc>
        <w:tc>
          <w:tcPr>
            <w:tcW w:w="264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5279204" w14:textId="77777777" w:rsidR="00D359E3" w:rsidRPr="00D359E3" w:rsidRDefault="00D359E3" w:rsidP="00D359E3">
            <w:pPr>
              <w:pStyle w:val="TableHeading"/>
            </w:pPr>
            <w:r w:rsidRPr="00055FFE">
              <w:t>Initiator</w:t>
            </w:r>
          </w:p>
        </w:tc>
      </w:tr>
      <w:tr w:rsidR="00FF2280" w14:paraId="46C394D3" w14:textId="77777777" w:rsidTr="003C231B">
        <w:trPr>
          <w:trHeight w:val="750"/>
        </w:trPr>
        <w:tc>
          <w:tcPr>
            <w:tcW w:w="1820" w:type="dxa"/>
            <w:shd w:val="clear" w:color="auto" w:fill="FFFFFF"/>
          </w:tcPr>
          <w:p w14:paraId="5DEE632B" w14:textId="3DFB38AF" w:rsidR="00FF2280" w:rsidRPr="00D359E3" w:rsidRDefault="00FF2280" w:rsidP="00FF2280">
            <w:pPr>
              <w:pStyle w:val="TableText"/>
            </w:pPr>
            <w:r w:rsidRPr="00055FFE" w:rsidDel="00514A39">
              <w:t xml:space="preserve">Create </w:t>
            </w:r>
            <w:r w:rsidRPr="00D359E3" w:rsidDel="00514A39">
              <w:t>Request</w:t>
            </w:r>
          </w:p>
        </w:tc>
        <w:tc>
          <w:tcPr>
            <w:tcW w:w="3594" w:type="dxa"/>
            <w:shd w:val="clear" w:color="auto" w:fill="FFFFFF"/>
          </w:tcPr>
          <w:p w14:paraId="1D5F4F46" w14:textId="011E0EF8" w:rsidR="00FF2280" w:rsidRPr="00D359E3" w:rsidRDefault="00FF2280" w:rsidP="00FF2280">
            <w:pPr>
              <w:pStyle w:val="TableText"/>
            </w:pPr>
            <w:r>
              <w:t>Request</w:t>
            </w:r>
            <w:r w:rsidRPr="00055FFE">
              <w:t xml:space="preserve"> created with unique </w:t>
            </w:r>
            <w:r>
              <w:t xml:space="preserve">request </w:t>
            </w:r>
            <w:r w:rsidRPr="00055FFE">
              <w:t xml:space="preserve">identifier </w:t>
            </w:r>
          </w:p>
        </w:tc>
        <w:tc>
          <w:tcPr>
            <w:tcW w:w="2643" w:type="dxa"/>
            <w:shd w:val="clear" w:color="auto" w:fill="FFFFFF"/>
          </w:tcPr>
          <w:p w14:paraId="6C71046C" w14:textId="7930EB2D" w:rsidR="00FF2280" w:rsidRPr="00D359E3" w:rsidRDefault="00FF2280" w:rsidP="00FF2280">
            <w:pPr>
              <w:pStyle w:val="TableText"/>
            </w:pPr>
            <w:r w:rsidRPr="00055FFE" w:rsidDel="00514A39">
              <w:t>Investigation Requestor</w:t>
            </w:r>
          </w:p>
        </w:tc>
      </w:tr>
      <w:tr w:rsidR="00FF2280" w14:paraId="364AC042" w14:textId="77777777" w:rsidTr="003C231B">
        <w:trPr>
          <w:trHeight w:val="740"/>
        </w:trPr>
        <w:tc>
          <w:tcPr>
            <w:tcW w:w="1820" w:type="dxa"/>
            <w:shd w:val="clear" w:color="auto" w:fill="FFFFFF"/>
          </w:tcPr>
          <w:p w14:paraId="58314A94" w14:textId="76364C4A" w:rsidR="00FF2280" w:rsidRPr="00D359E3" w:rsidRDefault="00FF2280" w:rsidP="00FF2280">
            <w:pPr>
              <w:pStyle w:val="TableText"/>
            </w:pPr>
            <w:r w:rsidRPr="00055FFE" w:rsidDel="00514A39">
              <w:t xml:space="preserve">Assign </w:t>
            </w:r>
            <w:r w:rsidRPr="00D359E3" w:rsidDel="00514A39">
              <w:t>Request</w:t>
            </w:r>
          </w:p>
        </w:tc>
        <w:tc>
          <w:tcPr>
            <w:tcW w:w="3594" w:type="dxa"/>
            <w:shd w:val="clear" w:color="auto" w:fill="FFFFFF"/>
          </w:tcPr>
          <w:p w14:paraId="7606E721" w14:textId="70F9649D" w:rsidR="00FF2280" w:rsidRPr="00D359E3" w:rsidRDefault="00FF2280" w:rsidP="00FF2280">
            <w:pPr>
              <w:pStyle w:val="TableText"/>
            </w:pPr>
            <w:r>
              <w:t>Request is</w:t>
            </w:r>
            <w:r w:rsidRPr="00DB293B">
              <w:t xml:space="preserve"> assigned </w:t>
            </w:r>
            <w:r>
              <w:t>for</w:t>
            </w:r>
            <w:r w:rsidRPr="00DB293B">
              <w:t xml:space="preserve"> investigat</w:t>
            </w:r>
            <w:r>
              <w:t>ion</w:t>
            </w:r>
          </w:p>
        </w:tc>
        <w:tc>
          <w:tcPr>
            <w:tcW w:w="2643" w:type="dxa"/>
            <w:shd w:val="clear" w:color="auto" w:fill="FFFFFF"/>
          </w:tcPr>
          <w:p w14:paraId="01DDD541" w14:textId="2A95C2D0" w:rsidR="00FF2280" w:rsidRPr="00D359E3" w:rsidRDefault="00FF2280" w:rsidP="00FF2280">
            <w:pPr>
              <w:pStyle w:val="TableText"/>
            </w:pPr>
            <w:r w:rsidRPr="00055FFE">
              <w:t>Investigation Re</w:t>
            </w:r>
            <w:r>
              <w:t>sponder</w:t>
            </w:r>
          </w:p>
        </w:tc>
      </w:tr>
      <w:tr w:rsidR="00D359E3" w14:paraId="378A2699" w14:textId="77777777" w:rsidTr="003C231B">
        <w:trPr>
          <w:trHeight w:val="750"/>
        </w:trPr>
        <w:tc>
          <w:tcPr>
            <w:tcW w:w="1820" w:type="dxa"/>
            <w:shd w:val="clear" w:color="auto" w:fill="FFFFFF"/>
          </w:tcPr>
          <w:p w14:paraId="6CBE6CCF" w14:textId="619D997D" w:rsidR="00D359E3" w:rsidRPr="00D359E3" w:rsidDel="00670A9C" w:rsidRDefault="0012524D" w:rsidP="00D359E3">
            <w:pPr>
              <w:pStyle w:val="TableText"/>
            </w:pPr>
            <w:r>
              <w:t>Reject</w:t>
            </w:r>
            <w:r w:rsidR="00D359E3" w:rsidRPr="00D359E3">
              <w:t xml:space="preserve"> Investigation</w:t>
            </w:r>
          </w:p>
        </w:tc>
        <w:tc>
          <w:tcPr>
            <w:tcW w:w="3594" w:type="dxa"/>
            <w:shd w:val="clear" w:color="auto" w:fill="FFFFFF"/>
          </w:tcPr>
          <w:p w14:paraId="606120F5" w14:textId="0571A9A3" w:rsidR="00D359E3" w:rsidRDefault="00182B7A" w:rsidP="003C231B">
            <w:pPr>
              <w:pStyle w:val="TableText"/>
            </w:pPr>
            <w:r>
              <w:t>T</w:t>
            </w:r>
            <w:r w:rsidR="00D359E3">
              <w:t xml:space="preserve">he </w:t>
            </w:r>
            <w:r w:rsidR="00DA2D50">
              <w:t>responder</w:t>
            </w:r>
            <w:r w:rsidR="00D359E3">
              <w:t xml:space="preserve"> </w:t>
            </w:r>
            <w:r w:rsidR="008F55DF">
              <w:t xml:space="preserve">rejected the </w:t>
            </w:r>
            <w:r w:rsidR="00310D4E">
              <w:t xml:space="preserve">request </w:t>
            </w:r>
            <w:r w:rsidR="00FF2280">
              <w:t xml:space="preserve">with a </w:t>
            </w:r>
            <w:r w:rsidR="003821FC">
              <w:t>status</w:t>
            </w:r>
            <w:r w:rsidR="00310D4E">
              <w:t xml:space="preserve"> reason</w:t>
            </w:r>
            <w:r w:rsidR="00D359E3">
              <w:t>.</w:t>
            </w:r>
          </w:p>
          <w:p w14:paraId="093A363E" w14:textId="246488FC" w:rsidR="00D359E3" w:rsidRPr="00D359E3" w:rsidDel="00670A9C" w:rsidRDefault="00D359E3" w:rsidP="00D359E3">
            <w:pPr>
              <w:pStyle w:val="TableText"/>
            </w:pPr>
            <w:r w:rsidRPr="00D359E3">
              <w:t>.</w:t>
            </w:r>
          </w:p>
        </w:tc>
        <w:tc>
          <w:tcPr>
            <w:tcW w:w="2643" w:type="dxa"/>
            <w:shd w:val="clear" w:color="auto" w:fill="FFFFFF"/>
          </w:tcPr>
          <w:p w14:paraId="193F96D5" w14:textId="5D1B7728" w:rsidR="00D359E3" w:rsidRPr="00D359E3" w:rsidDel="00670A9C" w:rsidRDefault="00D359E3" w:rsidP="00D359E3">
            <w:pPr>
              <w:pStyle w:val="TableText"/>
            </w:pPr>
            <w:r w:rsidRPr="00D359E3">
              <w:t>Investigation Re</w:t>
            </w:r>
            <w:r w:rsidR="0012524D">
              <w:t>sponder</w:t>
            </w:r>
          </w:p>
        </w:tc>
      </w:tr>
    </w:tbl>
    <w:p w14:paraId="31317997" w14:textId="77777777" w:rsidR="00D359E3" w:rsidRDefault="00D359E3" w:rsidP="00D359E3">
      <w:pPr>
        <w:rPr>
          <w:rStyle w:val="Bold"/>
        </w:rPr>
      </w:pPr>
    </w:p>
    <w:p w14:paraId="3F258E08" w14:textId="163F9455" w:rsidR="00720478" w:rsidRDefault="00720478">
      <w:pPr>
        <w:suppressAutoHyphens w:val="0"/>
        <w:spacing w:before="0"/>
        <w:rPr>
          <w:rStyle w:val="Bold"/>
        </w:rPr>
      </w:pPr>
      <w:r>
        <w:rPr>
          <w:rStyle w:val="Bold"/>
        </w:rPr>
        <w:br w:type="page"/>
      </w:r>
    </w:p>
    <w:p w14:paraId="14110C73" w14:textId="2950E6DB" w:rsidR="00B5372E" w:rsidRDefault="00B5372E" w:rsidP="00FC2CEC">
      <w:pPr>
        <w:pStyle w:val="Heading1"/>
      </w:pPr>
      <w:bookmarkStart w:id="24" w:name="_Toc130544196"/>
      <w:bookmarkStart w:id="25" w:name="_Toc224330105"/>
      <w:bookmarkEnd w:id="24"/>
      <w:r w:rsidRPr="00863CED">
        <w:lastRenderedPageBreak/>
        <w:t>BusinessTransactions</w:t>
      </w:r>
      <w:bookmarkEnd w:id="25"/>
    </w:p>
    <w:p w14:paraId="6D1741A9" w14:textId="54C06F77" w:rsidR="00A72CAE" w:rsidRDefault="00A72CAE" w:rsidP="00A72CAE">
      <w:r w:rsidRPr="00A72CAE">
        <w:t xml:space="preserve">This section describes the message flows </w:t>
      </w:r>
      <w:r w:rsidR="00F9603E">
        <w:t xml:space="preserve">for </w:t>
      </w:r>
      <w:r w:rsidR="00E83C59">
        <w:t>'</w:t>
      </w:r>
      <w:r w:rsidR="003609C7">
        <w:t>Payments and Cash Management</w:t>
      </w:r>
      <w:r w:rsidR="00E83C59">
        <w:t>' and '</w:t>
      </w:r>
      <w:r w:rsidR="00F106CF">
        <w:t>Account Management</w:t>
      </w:r>
      <w:r w:rsidR="00E83C59">
        <w:t xml:space="preserve">' </w:t>
      </w:r>
      <w:r w:rsidRPr="00A72CAE">
        <w:t>based on the activity diagrams documented above.</w:t>
      </w:r>
      <w:r w:rsidR="00E83C59">
        <w:t xml:space="preserve"> </w:t>
      </w:r>
      <w:r w:rsidRPr="00A72CAE">
        <w:t>It shows the typical exchanges of information in the context of a BusinessTransaction.</w:t>
      </w:r>
    </w:p>
    <w:p w14:paraId="14017909" w14:textId="74325072" w:rsidR="00852BB8" w:rsidRDefault="00852BB8" w:rsidP="00852BB8">
      <w:r>
        <w:t xml:space="preserve">The Investigation Request message and the Investigation Response message provides </w:t>
      </w:r>
      <w:r w:rsidR="0011104F">
        <w:t xml:space="preserve">participants in a payment transaction with the ability to request and </w:t>
      </w:r>
      <w:r w:rsidR="00703523">
        <w:t>respond to</w:t>
      </w:r>
      <w:r w:rsidR="0011104F">
        <w:t xml:space="preserve"> information</w:t>
      </w:r>
      <w:r>
        <w:t xml:space="preserve"> </w:t>
      </w:r>
      <w:r w:rsidR="0011104F">
        <w:t>needed as part of the business process.</w:t>
      </w:r>
    </w:p>
    <w:p w14:paraId="178D1647" w14:textId="0D51E213" w:rsidR="00852BB8" w:rsidRDefault="00852BB8" w:rsidP="00852BB8">
      <w:r>
        <w:t xml:space="preserve">The messages address two main business </w:t>
      </w:r>
      <w:r w:rsidR="0011104F">
        <w:t>use cases</w:t>
      </w:r>
      <w:r>
        <w:t xml:space="preserve"> </w:t>
      </w:r>
    </w:p>
    <w:p w14:paraId="1A9C6AA0" w14:textId="72EE2A8D" w:rsidR="00852BB8" w:rsidRDefault="00150227" w:rsidP="00852BB8">
      <w:pPr>
        <w:pStyle w:val="ListBullet"/>
      </w:pPr>
      <w:r>
        <w:t>Payment and Cash Management</w:t>
      </w:r>
    </w:p>
    <w:p w14:paraId="7DB344E0" w14:textId="3D71C428" w:rsidR="00852BB8" w:rsidRDefault="00150227" w:rsidP="00852BB8">
      <w:pPr>
        <w:pStyle w:val="ListBullet"/>
      </w:pPr>
      <w:r>
        <w:t>Account Management</w:t>
      </w:r>
    </w:p>
    <w:p w14:paraId="616653E3" w14:textId="00E56691" w:rsidR="00852BB8" w:rsidRDefault="00852BB8" w:rsidP="00852BB8">
      <w:pPr>
        <w:rPr>
          <w:rStyle w:val="Bold"/>
        </w:rPr>
      </w:pPr>
    </w:p>
    <w:p w14:paraId="68823A14" w14:textId="1ADE3D71" w:rsidR="006B64E6" w:rsidRDefault="006B64E6" w:rsidP="0096459D">
      <w:pPr>
        <w:rPr>
          <w:rStyle w:val="Bold"/>
        </w:rPr>
      </w:pPr>
      <w:r>
        <w:rPr>
          <w:rStyle w:val="Bold"/>
        </w:rPr>
        <w:t xml:space="preserve">The </w:t>
      </w:r>
      <w:r w:rsidR="00AD3DA3">
        <w:rPr>
          <w:rStyle w:val="Bold"/>
        </w:rPr>
        <w:t>messages address, but are not necessar</w:t>
      </w:r>
      <w:r w:rsidR="005C0910">
        <w:rPr>
          <w:rStyle w:val="Bold"/>
        </w:rPr>
        <w:t>ily</w:t>
      </w:r>
      <w:r w:rsidR="00AD3DA3">
        <w:rPr>
          <w:rStyle w:val="Bold"/>
        </w:rPr>
        <w:t xml:space="preserve"> limited to, the </w:t>
      </w:r>
      <w:r>
        <w:rPr>
          <w:rStyle w:val="Bold"/>
        </w:rPr>
        <w:t>business scenarios</w:t>
      </w:r>
      <w:r w:rsidR="008D1047">
        <w:rPr>
          <w:rStyle w:val="Bold"/>
        </w:rPr>
        <w:t xml:space="preserve"> in the following section</w:t>
      </w:r>
      <w:r w:rsidR="00AD3DA3">
        <w:rPr>
          <w:rStyle w:val="Bold"/>
        </w:rPr>
        <w:t>.</w:t>
      </w:r>
    </w:p>
    <w:p w14:paraId="1E383B1B" w14:textId="77777777" w:rsidR="00231217" w:rsidRPr="00045A55" w:rsidRDefault="00231217" w:rsidP="00F3354D">
      <w:pPr>
        <w:rPr>
          <w:rStyle w:val="Bold"/>
        </w:rPr>
      </w:pPr>
    </w:p>
    <w:p w14:paraId="303EDED7" w14:textId="636FBCA6" w:rsidR="002E1CB1" w:rsidRDefault="005C589C" w:rsidP="00FC2CEC">
      <w:pPr>
        <w:pStyle w:val="Heading2"/>
      </w:pPr>
      <w:bookmarkStart w:id="26" w:name="_Toc224330106"/>
      <w:r>
        <w:t>Payment and Cash Management</w:t>
      </w:r>
      <w:bookmarkEnd w:id="26"/>
    </w:p>
    <w:p w14:paraId="079F6EF7" w14:textId="6DF5EC76" w:rsidR="006B41A4" w:rsidRDefault="006B41A4" w:rsidP="00FC2CEC">
      <w:pPr>
        <w:pStyle w:val="Heading3"/>
      </w:pPr>
      <w:r>
        <w:t xml:space="preserve">Unable to </w:t>
      </w:r>
      <w:r w:rsidR="00186F13">
        <w:t>a</w:t>
      </w:r>
      <w:r>
        <w:t>pply</w:t>
      </w:r>
    </w:p>
    <w:p w14:paraId="44EBCB7A" w14:textId="77777777" w:rsidR="00073A5B" w:rsidRDefault="00073A5B">
      <w:pPr>
        <w:suppressAutoHyphens w:val="0"/>
        <w:spacing w:before="0"/>
      </w:pPr>
    </w:p>
    <w:p w14:paraId="3D32FA81" w14:textId="08767ED1" w:rsidR="003E30FD" w:rsidRDefault="00933179">
      <w:pPr>
        <w:suppressAutoHyphens w:val="0"/>
        <w:spacing w:before="0"/>
      </w:pPr>
      <w:r>
        <w:t xml:space="preserve">A </w:t>
      </w:r>
      <w:r w:rsidRPr="00933179">
        <w:t>party is not able to reconcile a statement entry due to insufficent or missing data within the report</w:t>
      </w:r>
      <w:r w:rsidR="009C19C4">
        <w:t>.</w:t>
      </w:r>
    </w:p>
    <w:p w14:paraId="54910104" w14:textId="77777777" w:rsidR="00933179" w:rsidRDefault="00933179">
      <w:pPr>
        <w:suppressAutoHyphens w:val="0"/>
        <w:spacing w:before="0"/>
      </w:pPr>
    </w:p>
    <w:tbl>
      <w:tblPr>
        <w:tblStyle w:val="TableShaded1stRow"/>
        <w:tblW w:w="0" w:type="auto"/>
        <w:tblLook w:val="0000" w:firstRow="0" w:lastRow="0" w:firstColumn="0" w:lastColumn="0" w:noHBand="0" w:noVBand="0"/>
      </w:tblPr>
      <w:tblGrid>
        <w:gridCol w:w="1809"/>
        <w:gridCol w:w="6330"/>
      </w:tblGrid>
      <w:tr w:rsidR="005436CA" w14:paraId="7C65C7A7" w14:textId="77777777" w:rsidTr="00AB3642">
        <w:tc>
          <w:tcPr>
            <w:tcW w:w="1832" w:type="dxa"/>
          </w:tcPr>
          <w:p w14:paraId="33A46FC3" w14:textId="77777777" w:rsidR="003E30FD" w:rsidRPr="003E30FD" w:rsidRDefault="003E30FD" w:rsidP="003E30FD">
            <w:r>
              <w:t>D</w:t>
            </w:r>
            <w:r w:rsidRPr="003E30FD">
              <w:t>escription</w:t>
            </w:r>
          </w:p>
        </w:tc>
        <w:tc>
          <w:tcPr>
            <w:tcW w:w="6533" w:type="dxa"/>
          </w:tcPr>
          <w:p w14:paraId="46606DEC" w14:textId="05EF5B4F" w:rsidR="003E30FD" w:rsidRPr="003E30FD" w:rsidRDefault="00B70D1F" w:rsidP="003E30FD">
            <w:r>
              <w:t>An Account Owner</w:t>
            </w:r>
            <w:r w:rsidRPr="00B70D1F">
              <w:t xml:space="preserve"> is not able to reconcile a statement entry due to </w:t>
            </w:r>
            <w:r w:rsidR="00D65721" w:rsidRPr="00B70D1F">
              <w:t>insufficient</w:t>
            </w:r>
            <w:r w:rsidRPr="00B70D1F">
              <w:t xml:space="preserve"> or missing data within the report. </w:t>
            </w:r>
          </w:p>
        </w:tc>
      </w:tr>
      <w:tr w:rsidR="005436CA" w14:paraId="13CFBE37" w14:textId="77777777" w:rsidTr="00AB3642">
        <w:tc>
          <w:tcPr>
            <w:tcW w:w="1832" w:type="dxa"/>
          </w:tcPr>
          <w:p w14:paraId="67A95876" w14:textId="77777777" w:rsidR="003E30FD" w:rsidRPr="003E30FD" w:rsidRDefault="003E30FD" w:rsidP="003E30FD">
            <w:r>
              <w:t>P</w:t>
            </w:r>
            <w:r w:rsidRPr="003E30FD">
              <w:t>re - condition</w:t>
            </w:r>
          </w:p>
        </w:tc>
        <w:tc>
          <w:tcPr>
            <w:tcW w:w="6533" w:type="dxa"/>
          </w:tcPr>
          <w:p w14:paraId="66B39E60" w14:textId="0A2A7A40" w:rsidR="003E30FD" w:rsidRPr="003E30FD" w:rsidRDefault="003E30FD" w:rsidP="003E30FD">
            <w:r>
              <w:t>P</w:t>
            </w:r>
            <w:r w:rsidRPr="003E30FD">
              <w:t xml:space="preserve">ayment </w:t>
            </w:r>
            <w:r w:rsidR="00521BC7">
              <w:t xml:space="preserve">executed </w:t>
            </w:r>
            <w:r w:rsidR="00883FEB">
              <w:t>/</w:t>
            </w:r>
            <w:r w:rsidR="00521BC7">
              <w:t xml:space="preserve"> </w:t>
            </w:r>
            <w:r w:rsidR="00883FEB">
              <w:t>E</w:t>
            </w:r>
            <w:r w:rsidR="00521BC7">
              <w:t>ntry booked.</w:t>
            </w:r>
          </w:p>
        </w:tc>
      </w:tr>
      <w:tr w:rsidR="005436CA" w14:paraId="32448786" w14:textId="77777777" w:rsidTr="00AB3642">
        <w:tc>
          <w:tcPr>
            <w:tcW w:w="1832" w:type="dxa"/>
          </w:tcPr>
          <w:p w14:paraId="23C108B1" w14:textId="77777777" w:rsidR="003E30FD" w:rsidRPr="003E30FD" w:rsidRDefault="003E30FD" w:rsidP="003E30FD">
            <w:r>
              <w:t>P</w:t>
            </w:r>
            <w:r w:rsidRPr="003E30FD">
              <w:t>ost - condition</w:t>
            </w:r>
          </w:p>
        </w:tc>
        <w:tc>
          <w:tcPr>
            <w:tcW w:w="6533" w:type="dxa"/>
          </w:tcPr>
          <w:p w14:paraId="5B965B97" w14:textId="228E9B44" w:rsidR="003E30FD" w:rsidRPr="003E30FD" w:rsidRDefault="00133F92" w:rsidP="003E30FD">
            <w:r>
              <w:t>Account Owner can now apply entry / payment returned / entry reve</w:t>
            </w:r>
            <w:r w:rsidR="009A48FA">
              <w:t>rsed.</w:t>
            </w:r>
          </w:p>
        </w:tc>
      </w:tr>
    </w:tbl>
    <w:p w14:paraId="1B20AD24" w14:textId="77777777" w:rsidR="00F0119B" w:rsidRDefault="00F0119B">
      <w:pPr>
        <w:suppressAutoHyphens w:val="0"/>
        <w:spacing w:before="0"/>
      </w:pPr>
    </w:p>
    <w:p w14:paraId="541E18D2" w14:textId="732DCEA0" w:rsidR="0062695B" w:rsidRDefault="009D6422">
      <w:pPr>
        <w:suppressAutoHyphens w:val="0"/>
        <w:spacing w:before="0"/>
        <w:rPr>
          <w:b/>
          <w:kern w:val="28"/>
          <w:sz w:val="28"/>
        </w:rPr>
      </w:pPr>
      <w:r w:rsidRPr="001156AC">
        <w:object w:dxaOrig="6257" w:dyaOrig="7216" w14:anchorId="24B68B3D">
          <v:shape id="_x0000_i1029" type="#_x0000_t75" style="width:317.25pt;height:159pt" o:ole="">
            <v:imagedata r:id="rId42" o:title="" cropbottom="36221f"/>
          </v:shape>
          <o:OLEObject Type="Embed" ProgID="Visio.Drawing.15" ShapeID="_x0000_i1029" DrawAspect="Content" ObjectID="_1834942886" r:id="rId43"/>
        </w:object>
      </w:r>
      <w:r w:rsidR="0062695B">
        <w:br w:type="page"/>
      </w:r>
    </w:p>
    <w:p w14:paraId="47A00890" w14:textId="61624A84" w:rsidR="0042523D" w:rsidRDefault="000F1F61" w:rsidP="00FC2CEC">
      <w:pPr>
        <w:pStyle w:val="Heading3"/>
      </w:pPr>
      <w:r>
        <w:lastRenderedPageBreak/>
        <w:t xml:space="preserve">Request for </w:t>
      </w:r>
      <w:r w:rsidR="000F1344">
        <w:t>i</w:t>
      </w:r>
      <w:r>
        <w:t>nformation</w:t>
      </w:r>
    </w:p>
    <w:p w14:paraId="1D5E7617" w14:textId="3BEEAC56" w:rsidR="00747464" w:rsidRDefault="00747464" w:rsidP="00747464">
      <w:pPr>
        <w:pStyle w:val="Heading4"/>
      </w:pPr>
      <w:r>
        <w:t>User case 1</w:t>
      </w:r>
      <w:r w:rsidR="00843F78">
        <w:t xml:space="preserve"> (Regulatory / Sanctions)</w:t>
      </w:r>
    </w:p>
    <w:p w14:paraId="6CF29367" w14:textId="294BAAE4" w:rsidR="00933179" w:rsidRDefault="00933179" w:rsidP="00933179">
      <w:r>
        <w:t>An Agent</w:t>
      </w:r>
      <w:r w:rsidRPr="002760FB">
        <w:t xml:space="preserve"> is not able to execute</w:t>
      </w:r>
      <w:r>
        <w:t xml:space="preserve"> a payment without receiving additional information to satisfy a regulatory or sanction</w:t>
      </w:r>
      <w:r w:rsidR="00AC61CD">
        <w:t>s</w:t>
      </w:r>
      <w:r>
        <w:t xml:space="preserve"> concern. </w:t>
      </w:r>
    </w:p>
    <w:p w14:paraId="48D43C33" w14:textId="77777777" w:rsidR="00933179" w:rsidRDefault="00933179" w:rsidP="001F185D"/>
    <w:tbl>
      <w:tblPr>
        <w:tblStyle w:val="TableShaded1stRow"/>
        <w:tblW w:w="0" w:type="auto"/>
        <w:tblLook w:val="0000" w:firstRow="0" w:lastRow="0" w:firstColumn="0" w:lastColumn="0" w:noHBand="0" w:noVBand="0"/>
      </w:tblPr>
      <w:tblGrid>
        <w:gridCol w:w="1808"/>
        <w:gridCol w:w="6331"/>
      </w:tblGrid>
      <w:tr w:rsidR="005B5EA2" w14:paraId="4B9DCC5D" w14:textId="77777777" w:rsidTr="003C231B">
        <w:tc>
          <w:tcPr>
            <w:tcW w:w="1808" w:type="dxa"/>
          </w:tcPr>
          <w:p w14:paraId="3EBB3546" w14:textId="77777777" w:rsidR="000F1F61" w:rsidRPr="000F1F61" w:rsidRDefault="000F1F61" w:rsidP="000F1F61">
            <w:r>
              <w:t>D</w:t>
            </w:r>
            <w:r w:rsidRPr="000F1F61">
              <w:t>escription</w:t>
            </w:r>
          </w:p>
        </w:tc>
        <w:tc>
          <w:tcPr>
            <w:tcW w:w="6331" w:type="dxa"/>
          </w:tcPr>
          <w:p w14:paraId="2EF78F21" w14:textId="3D33CF3C" w:rsidR="000F1F61" w:rsidRPr="000F1F61" w:rsidRDefault="00C20519" w:rsidP="000F1F61">
            <w:r>
              <w:t>M</w:t>
            </w:r>
            <w:r w:rsidR="000F1F61">
              <w:t>ore</w:t>
            </w:r>
            <w:r w:rsidR="000F1F61" w:rsidDel="00C20519">
              <w:t xml:space="preserve"> </w:t>
            </w:r>
            <w:r w:rsidR="000F1F61">
              <w:t xml:space="preserve">information </w:t>
            </w:r>
            <w:r w:rsidR="00C4489F">
              <w:t xml:space="preserve">is </w:t>
            </w:r>
            <w:r w:rsidR="000F1F61">
              <w:t>requested</w:t>
            </w:r>
            <w:r w:rsidR="002505D9">
              <w:t xml:space="preserve"> by the </w:t>
            </w:r>
            <w:r w:rsidR="009E7182">
              <w:t>I</w:t>
            </w:r>
            <w:r w:rsidR="002505D9">
              <w:t xml:space="preserve">nstructed </w:t>
            </w:r>
            <w:r w:rsidR="009E7182">
              <w:t>A</w:t>
            </w:r>
            <w:r w:rsidR="002505D9">
              <w:t xml:space="preserve">gent </w:t>
            </w:r>
            <w:r w:rsidR="00C4489F">
              <w:t xml:space="preserve">as a result of a </w:t>
            </w:r>
            <w:r w:rsidR="00874C71">
              <w:t xml:space="preserve">possible </w:t>
            </w:r>
            <w:r w:rsidR="00C4489F">
              <w:t xml:space="preserve">sanctions hit or </w:t>
            </w:r>
            <w:r w:rsidR="009217A7">
              <w:t>anti-money laundering monitoring</w:t>
            </w:r>
            <w:r w:rsidR="002505D9">
              <w:t>.</w:t>
            </w:r>
          </w:p>
        </w:tc>
      </w:tr>
      <w:tr w:rsidR="005B5EA2" w14:paraId="42C75F1F" w14:textId="77777777" w:rsidTr="003C231B">
        <w:tc>
          <w:tcPr>
            <w:tcW w:w="1808" w:type="dxa"/>
          </w:tcPr>
          <w:p w14:paraId="68929563" w14:textId="77777777" w:rsidR="000F1F61" w:rsidRPr="000F1F61" w:rsidRDefault="000F1F61" w:rsidP="000F1F61">
            <w:r>
              <w:t>P</w:t>
            </w:r>
            <w:r w:rsidRPr="000F1F61">
              <w:t>re - condition</w:t>
            </w:r>
          </w:p>
        </w:tc>
        <w:tc>
          <w:tcPr>
            <w:tcW w:w="6331" w:type="dxa"/>
          </w:tcPr>
          <w:p w14:paraId="5A79E436" w14:textId="1C7F256F" w:rsidR="000F1F61" w:rsidRPr="000F1F61" w:rsidRDefault="000F1F61" w:rsidP="000F1F61">
            <w:r>
              <w:t>P</w:t>
            </w:r>
            <w:r w:rsidRPr="000F1F61">
              <w:t xml:space="preserve">ayment </w:t>
            </w:r>
            <w:r w:rsidR="00852C55">
              <w:t>i</w:t>
            </w:r>
            <w:r w:rsidRPr="000F1F61">
              <w:t>nitiated, pre-validation completed</w:t>
            </w:r>
            <w:r w:rsidR="00852C55">
              <w:t>.</w:t>
            </w:r>
          </w:p>
        </w:tc>
      </w:tr>
      <w:tr w:rsidR="005B5EA2" w14:paraId="14B89207" w14:textId="77777777" w:rsidTr="003C231B">
        <w:tc>
          <w:tcPr>
            <w:tcW w:w="1808" w:type="dxa"/>
          </w:tcPr>
          <w:p w14:paraId="2F90B64D" w14:textId="77777777" w:rsidR="000F1F61" w:rsidRPr="000F1F61" w:rsidRDefault="000F1F61" w:rsidP="000F1F61">
            <w:r>
              <w:t>P</w:t>
            </w:r>
            <w:r w:rsidRPr="000F1F61">
              <w:t>ost - condition</w:t>
            </w:r>
          </w:p>
        </w:tc>
        <w:tc>
          <w:tcPr>
            <w:tcW w:w="6331" w:type="dxa"/>
          </w:tcPr>
          <w:p w14:paraId="5DAE6423" w14:textId="7F6FDAB0" w:rsidR="000F1F61" w:rsidRPr="000F1F61" w:rsidRDefault="000F1F61" w:rsidP="000F1F61">
            <w:r>
              <w:t>Payment executed /</w:t>
            </w:r>
            <w:r w:rsidR="00A01C02">
              <w:t xml:space="preserve"> rejected </w:t>
            </w:r>
            <w:r w:rsidRPr="000F1F61">
              <w:t xml:space="preserve">/ returned </w:t>
            </w:r>
            <w:r w:rsidR="009624F3">
              <w:t>/</w:t>
            </w:r>
            <w:r w:rsidR="00A01C02">
              <w:t xml:space="preserve"> seized</w:t>
            </w:r>
            <w:r w:rsidR="00852C55">
              <w:t>.</w:t>
            </w:r>
          </w:p>
        </w:tc>
      </w:tr>
    </w:tbl>
    <w:p w14:paraId="559760EA" w14:textId="77777777" w:rsidR="000F1F61" w:rsidRDefault="000F1F61" w:rsidP="001F185D"/>
    <w:p w14:paraId="72740D54" w14:textId="7567CB3C" w:rsidR="000F1F61" w:rsidRDefault="00260E32" w:rsidP="001F185D">
      <w:r w:rsidRPr="00260E32">
        <w:t xml:space="preserve"> </w:t>
      </w:r>
      <w:r w:rsidR="003D1AF1" w:rsidRPr="003D1AF1">
        <w:t xml:space="preserve"> </w:t>
      </w:r>
      <w:r w:rsidR="00480D2D" w:rsidRPr="00480D2D">
        <w:t xml:space="preserve"> </w:t>
      </w:r>
    </w:p>
    <w:p w14:paraId="2C2F2188" w14:textId="1562DB6A" w:rsidR="00CF3985" w:rsidRDefault="00241AE1" w:rsidP="001F185D">
      <w:r w:rsidRPr="00241AE1">
        <w:t xml:space="preserve"> </w:t>
      </w:r>
      <w:r w:rsidR="003B2D40">
        <w:object w:dxaOrig="8131" w:dyaOrig="3707" w14:anchorId="2999454B">
          <v:shape id="_x0000_i1030" type="#_x0000_t75" style="width:403.5pt;height:188.25pt" o:ole="">
            <v:imagedata r:id="rId44" o:title=""/>
          </v:shape>
          <o:OLEObject Type="Embed" ProgID="Visio.Drawing.15" ShapeID="_x0000_i1030" DrawAspect="Content" ObjectID="_1834942887" r:id="rId45"/>
        </w:object>
      </w:r>
    </w:p>
    <w:p w14:paraId="02F09536" w14:textId="2D717265" w:rsidR="00681E86" w:rsidRDefault="00681E86">
      <w:pPr>
        <w:suppressAutoHyphens w:val="0"/>
        <w:spacing w:before="0"/>
      </w:pPr>
      <w:r>
        <w:br w:type="page"/>
      </w:r>
    </w:p>
    <w:p w14:paraId="22DBEE88" w14:textId="6CC61A40" w:rsidR="000C5BAF" w:rsidRDefault="000C5BAF" w:rsidP="000C5BAF">
      <w:pPr>
        <w:pStyle w:val="Heading4"/>
      </w:pPr>
      <w:r>
        <w:lastRenderedPageBreak/>
        <w:t>User case 2 (Unable to execute)</w:t>
      </w:r>
    </w:p>
    <w:p w14:paraId="42072895" w14:textId="77777777" w:rsidR="00BE704D" w:rsidRDefault="00BE704D" w:rsidP="00BE704D">
      <w:r>
        <w:t xml:space="preserve">An agent </w:t>
      </w:r>
      <w:r w:rsidRPr="00927867">
        <w:t xml:space="preserve">instructed to </w:t>
      </w:r>
      <w:r>
        <w:t>execute</w:t>
      </w:r>
      <w:r w:rsidRPr="00927867">
        <w:t xml:space="preserve"> a payment is</w:t>
      </w:r>
      <w:r>
        <w:t xml:space="preserve"> un</w:t>
      </w:r>
      <w:r w:rsidRPr="00927867">
        <w:t xml:space="preserve">able to </w:t>
      </w:r>
      <w:r>
        <w:t xml:space="preserve">do so, due to missing or incorrect data within the instruction. </w:t>
      </w:r>
    </w:p>
    <w:p w14:paraId="27ACC27C" w14:textId="77777777" w:rsidR="00BE704D" w:rsidRPr="009F2890" w:rsidRDefault="00BE704D" w:rsidP="00BE704D"/>
    <w:tbl>
      <w:tblPr>
        <w:tblStyle w:val="TableShaded1stRow"/>
        <w:tblW w:w="0" w:type="auto"/>
        <w:tblLook w:val="0000" w:firstRow="0" w:lastRow="0" w:firstColumn="0" w:lastColumn="0" w:noHBand="0" w:noVBand="0"/>
      </w:tblPr>
      <w:tblGrid>
        <w:gridCol w:w="1808"/>
        <w:gridCol w:w="6331"/>
      </w:tblGrid>
      <w:tr w:rsidR="00BE704D" w14:paraId="4CE6DB4E" w14:textId="77777777" w:rsidTr="009823EA">
        <w:tc>
          <w:tcPr>
            <w:tcW w:w="1832" w:type="dxa"/>
          </w:tcPr>
          <w:p w14:paraId="29ADC72B" w14:textId="77777777" w:rsidR="00BE704D" w:rsidRPr="00BE704D" w:rsidRDefault="00BE704D" w:rsidP="00BE704D">
            <w:r>
              <w:t>D</w:t>
            </w:r>
            <w:r w:rsidRPr="00BE704D">
              <w:t>escription</w:t>
            </w:r>
          </w:p>
        </w:tc>
        <w:tc>
          <w:tcPr>
            <w:tcW w:w="6533" w:type="dxa"/>
          </w:tcPr>
          <w:p w14:paraId="0ABE9856" w14:textId="77777777" w:rsidR="00BE704D" w:rsidRPr="00BE704D" w:rsidRDefault="00BE704D" w:rsidP="00BE704D">
            <w:r>
              <w:t>A</w:t>
            </w:r>
            <w:r w:rsidRPr="00BE704D">
              <w:t>fter the payment is initiated, the Instructed Agent is unable to process as they require more detail or corrected detail.</w:t>
            </w:r>
          </w:p>
        </w:tc>
      </w:tr>
      <w:tr w:rsidR="00BE704D" w14:paraId="53EBA742" w14:textId="77777777" w:rsidTr="009823EA">
        <w:tc>
          <w:tcPr>
            <w:tcW w:w="1832" w:type="dxa"/>
          </w:tcPr>
          <w:p w14:paraId="4F7824CA" w14:textId="77777777" w:rsidR="00BE704D" w:rsidRPr="00BE704D" w:rsidRDefault="00BE704D" w:rsidP="00BE704D">
            <w:r>
              <w:t>P</w:t>
            </w:r>
            <w:r w:rsidRPr="00BE704D">
              <w:t>re - condition</w:t>
            </w:r>
          </w:p>
        </w:tc>
        <w:tc>
          <w:tcPr>
            <w:tcW w:w="6533" w:type="dxa"/>
          </w:tcPr>
          <w:p w14:paraId="4F2830F9" w14:textId="77777777" w:rsidR="00BE704D" w:rsidRPr="00BE704D" w:rsidRDefault="00BE704D" w:rsidP="00BE704D">
            <w:r>
              <w:t>P</w:t>
            </w:r>
            <w:r w:rsidRPr="00BE704D">
              <w:t>ayment initiated, pre-validation completed, payment is in a pre-settlement pending state.</w:t>
            </w:r>
          </w:p>
        </w:tc>
      </w:tr>
      <w:tr w:rsidR="00BE704D" w14:paraId="78F36594" w14:textId="77777777" w:rsidTr="009823EA">
        <w:tc>
          <w:tcPr>
            <w:tcW w:w="1832" w:type="dxa"/>
          </w:tcPr>
          <w:p w14:paraId="127C70E9" w14:textId="77777777" w:rsidR="00BE704D" w:rsidRPr="00BE704D" w:rsidRDefault="00BE704D" w:rsidP="00BE704D">
            <w:r>
              <w:t>P</w:t>
            </w:r>
            <w:r w:rsidRPr="00BE704D">
              <w:t>ost - condition</w:t>
            </w:r>
          </w:p>
        </w:tc>
        <w:tc>
          <w:tcPr>
            <w:tcW w:w="6533" w:type="dxa"/>
          </w:tcPr>
          <w:p w14:paraId="4B045DA1" w14:textId="77777777" w:rsidR="00BE704D" w:rsidRPr="00BE704D" w:rsidRDefault="00BE704D" w:rsidP="00BE704D">
            <w:r>
              <w:t>Payment executed</w:t>
            </w:r>
            <w:r w:rsidRPr="00BE704D">
              <w:t xml:space="preserve"> / returned / rejected.  </w:t>
            </w:r>
          </w:p>
          <w:p w14:paraId="0188D22B" w14:textId="77777777" w:rsidR="00BE704D" w:rsidRPr="00BE704D" w:rsidRDefault="00BE704D" w:rsidP="00BE704D">
            <w:r>
              <w:t>Alternatively a subsequent f</w:t>
            </w:r>
            <w:r w:rsidRPr="00BE704D">
              <w:t>orm of investigation has begun e.g. request for payment cancellation.</w:t>
            </w:r>
          </w:p>
        </w:tc>
      </w:tr>
    </w:tbl>
    <w:p w14:paraId="66FA9FC3" w14:textId="0B191B7D" w:rsidR="007E2FBA" w:rsidRDefault="007E2FBA" w:rsidP="001F185D"/>
    <w:p w14:paraId="393ED9F8" w14:textId="43E717CF" w:rsidR="004D5CFA" w:rsidRDefault="00073A5B" w:rsidP="001F185D">
      <w:r>
        <w:object w:dxaOrig="8131" w:dyaOrig="3707" w14:anchorId="403B743D">
          <v:shape id="_x0000_i1031" type="#_x0000_t75" style="width:403.5pt;height:188.25pt" o:ole="">
            <v:imagedata r:id="rId44" o:title=""/>
          </v:shape>
          <o:OLEObject Type="Embed" ProgID="Visio.Drawing.15" ShapeID="_x0000_i1031" DrawAspect="Content" ObjectID="_1834942888" r:id="rId46"/>
        </w:object>
      </w:r>
    </w:p>
    <w:p w14:paraId="7DED7D82" w14:textId="77777777" w:rsidR="004D5CFA" w:rsidRDefault="004D5CFA" w:rsidP="001F185D"/>
    <w:p w14:paraId="66261445" w14:textId="77777777" w:rsidR="004D5CFA" w:rsidRDefault="004D5CFA" w:rsidP="001F185D"/>
    <w:p w14:paraId="54C49800" w14:textId="77777777" w:rsidR="004D5CFA" w:rsidRDefault="004D5CFA" w:rsidP="001F185D"/>
    <w:p w14:paraId="143490EB" w14:textId="77777777" w:rsidR="004D5CFA" w:rsidRDefault="004D5CFA" w:rsidP="001F185D"/>
    <w:p w14:paraId="12FCBD98" w14:textId="77777777" w:rsidR="004D5CFA" w:rsidRDefault="004D5CFA" w:rsidP="001F185D"/>
    <w:p w14:paraId="6622ED5D" w14:textId="77777777" w:rsidR="004D5CFA" w:rsidRDefault="004D5CFA" w:rsidP="001F185D"/>
    <w:p w14:paraId="4D69EB17" w14:textId="77777777" w:rsidR="004D5CFA" w:rsidRDefault="004D5CFA" w:rsidP="001F185D"/>
    <w:p w14:paraId="0C277AFA" w14:textId="77777777" w:rsidR="004D5CFA" w:rsidRDefault="004D5CFA" w:rsidP="001F185D"/>
    <w:p w14:paraId="539AC271" w14:textId="77777777" w:rsidR="004D5CFA" w:rsidRDefault="004D5CFA" w:rsidP="001F185D"/>
    <w:p w14:paraId="1D18895F" w14:textId="77777777" w:rsidR="004D5CFA" w:rsidRDefault="004D5CFA" w:rsidP="001F185D"/>
    <w:p w14:paraId="31276BCB" w14:textId="2C2AF6BD" w:rsidR="00681E86" w:rsidRDefault="00681E86">
      <w:pPr>
        <w:suppressAutoHyphens w:val="0"/>
        <w:spacing w:before="0"/>
      </w:pPr>
      <w:r>
        <w:br w:type="page"/>
      </w:r>
    </w:p>
    <w:p w14:paraId="76F7AE0D" w14:textId="6FE656B0" w:rsidR="002E1CB1" w:rsidRDefault="000307E0" w:rsidP="00FC2CEC">
      <w:pPr>
        <w:pStyle w:val="Heading3"/>
      </w:pPr>
      <w:r>
        <w:lastRenderedPageBreak/>
        <w:t>Value date adjustment</w:t>
      </w:r>
    </w:p>
    <w:p w14:paraId="103ABE95" w14:textId="77777777" w:rsidR="0087677E" w:rsidRDefault="0087677E" w:rsidP="0087677E">
      <w:r>
        <w:t xml:space="preserve">A party which initiated or agent that instructed a payment requests to adjust the date on which funds were credited to the Creditor Account. </w:t>
      </w:r>
    </w:p>
    <w:p w14:paraId="23ED981B" w14:textId="77777777" w:rsidR="0087677E" w:rsidRPr="0087677E" w:rsidRDefault="0087677E" w:rsidP="0007317B"/>
    <w:tbl>
      <w:tblPr>
        <w:tblStyle w:val="TableShaded1stRow"/>
        <w:tblW w:w="0" w:type="auto"/>
        <w:tblLook w:val="0000" w:firstRow="0" w:lastRow="0" w:firstColumn="0" w:lastColumn="0" w:noHBand="0" w:noVBand="0"/>
      </w:tblPr>
      <w:tblGrid>
        <w:gridCol w:w="1809"/>
        <w:gridCol w:w="6330"/>
      </w:tblGrid>
      <w:tr w:rsidR="000307E0" w14:paraId="42A278EB" w14:textId="77777777" w:rsidTr="008E59F1">
        <w:tc>
          <w:tcPr>
            <w:tcW w:w="1832" w:type="dxa"/>
          </w:tcPr>
          <w:p w14:paraId="7CFE8BB8" w14:textId="77777777" w:rsidR="000307E0" w:rsidRPr="000307E0" w:rsidRDefault="000307E0" w:rsidP="000307E0">
            <w:r>
              <w:t>Description</w:t>
            </w:r>
          </w:p>
        </w:tc>
        <w:tc>
          <w:tcPr>
            <w:tcW w:w="6533" w:type="dxa"/>
          </w:tcPr>
          <w:p w14:paraId="4C43084E" w14:textId="31E45C90" w:rsidR="000307E0" w:rsidRPr="000307E0" w:rsidRDefault="00B65DE7" w:rsidP="000307E0">
            <w:r>
              <w:t>T</w:t>
            </w:r>
            <w:r w:rsidR="000307E0">
              <w:t xml:space="preserve">he </w:t>
            </w:r>
            <w:r>
              <w:t>I</w:t>
            </w:r>
            <w:r w:rsidR="000307E0" w:rsidRPr="000307E0">
              <w:t xml:space="preserve">nstructing </w:t>
            </w:r>
            <w:r>
              <w:t>A</w:t>
            </w:r>
            <w:r w:rsidR="000307E0" w:rsidRPr="000307E0">
              <w:t>gent requests</w:t>
            </w:r>
            <w:r w:rsidR="007025FC">
              <w:t xml:space="preserve"> to adjust </w:t>
            </w:r>
            <w:r w:rsidR="007025FC" w:rsidRPr="007025FC">
              <w:t>the date on which funds were credited to the Creditor Account.</w:t>
            </w:r>
          </w:p>
        </w:tc>
      </w:tr>
      <w:tr w:rsidR="000307E0" w14:paraId="6C77D0CD" w14:textId="77777777" w:rsidTr="008E59F1">
        <w:tc>
          <w:tcPr>
            <w:tcW w:w="1832" w:type="dxa"/>
          </w:tcPr>
          <w:p w14:paraId="6E05AE61" w14:textId="77777777" w:rsidR="000307E0" w:rsidRPr="000307E0" w:rsidRDefault="000307E0" w:rsidP="000307E0">
            <w:r>
              <w:t>Pre - condition</w:t>
            </w:r>
          </w:p>
        </w:tc>
        <w:tc>
          <w:tcPr>
            <w:tcW w:w="6533" w:type="dxa"/>
          </w:tcPr>
          <w:p w14:paraId="6AFFA55D" w14:textId="7D8AD796" w:rsidR="000307E0" w:rsidRPr="000307E0" w:rsidRDefault="000307E0" w:rsidP="000307E0">
            <w:r>
              <w:t xml:space="preserve">Payment </w:t>
            </w:r>
            <w:r w:rsidR="00344837">
              <w:t>i</w:t>
            </w:r>
            <w:r>
              <w:t xml:space="preserve">nitiated, pre-validation </w:t>
            </w:r>
            <w:r w:rsidRPr="000307E0">
              <w:t xml:space="preserve">completed, and payment </w:t>
            </w:r>
            <w:r w:rsidR="00B43C51">
              <w:t xml:space="preserve">pending or </w:t>
            </w:r>
            <w:r w:rsidRPr="000307E0">
              <w:t>executed</w:t>
            </w:r>
            <w:r w:rsidR="00347808">
              <w:t>.</w:t>
            </w:r>
          </w:p>
        </w:tc>
      </w:tr>
      <w:tr w:rsidR="000307E0" w14:paraId="0EB6E682" w14:textId="77777777" w:rsidTr="008E59F1">
        <w:tc>
          <w:tcPr>
            <w:tcW w:w="1832" w:type="dxa"/>
          </w:tcPr>
          <w:p w14:paraId="4B923797" w14:textId="77777777" w:rsidR="000307E0" w:rsidRPr="000307E0" w:rsidRDefault="000307E0" w:rsidP="000307E0">
            <w:r>
              <w:t>Post - condition</w:t>
            </w:r>
          </w:p>
        </w:tc>
        <w:tc>
          <w:tcPr>
            <w:tcW w:w="6533" w:type="dxa"/>
          </w:tcPr>
          <w:p w14:paraId="436B8415" w14:textId="3039984B" w:rsidR="000307E0" w:rsidRPr="000307E0" w:rsidRDefault="000307E0" w:rsidP="000307E0">
            <w:r>
              <w:t>Value date adjusted</w:t>
            </w:r>
            <w:r w:rsidR="00347808">
              <w:t xml:space="preserve"> </w:t>
            </w:r>
            <w:r w:rsidR="00FE6895">
              <w:t>/ request rejected</w:t>
            </w:r>
            <w:r w:rsidR="00347808">
              <w:t>.</w:t>
            </w:r>
          </w:p>
        </w:tc>
      </w:tr>
    </w:tbl>
    <w:p w14:paraId="74C94EFA" w14:textId="5D403BC9" w:rsidR="000307E0" w:rsidRDefault="00DB001D" w:rsidP="00B34F39">
      <w:r w:rsidRPr="00DB001D">
        <w:t xml:space="preserve"> </w:t>
      </w:r>
      <w:r w:rsidR="00260E32" w:rsidRPr="00260E32">
        <w:t xml:space="preserve"> </w:t>
      </w:r>
      <w:r w:rsidR="00C74E10" w:rsidRPr="00C74E10">
        <w:t xml:space="preserve"> </w:t>
      </w:r>
      <w:r w:rsidR="00B004A8" w:rsidRPr="00B004A8">
        <w:t xml:space="preserve"> </w:t>
      </w:r>
      <w:r w:rsidR="005436CA" w:rsidRPr="005436CA">
        <w:t xml:space="preserve"> </w:t>
      </w:r>
      <w:r w:rsidR="00311936">
        <w:object w:dxaOrig="7651" w:dyaOrig="3616" w14:anchorId="1EC66231">
          <v:shape id="_x0000_i1032" type="#_x0000_t75" style="width:382.5pt;height:180.75pt" o:ole="">
            <v:imagedata r:id="rId47" o:title=""/>
          </v:shape>
          <o:OLEObject Type="Embed" ProgID="Visio.Drawing.15" ShapeID="_x0000_i1032" DrawAspect="Content" ObjectID="_1834942889" r:id="rId48"/>
        </w:object>
      </w:r>
    </w:p>
    <w:p w14:paraId="0E17BE30" w14:textId="2E64965A" w:rsidR="00260E32" w:rsidRDefault="00260E32" w:rsidP="00B34F39"/>
    <w:p w14:paraId="111DF9F1" w14:textId="77777777" w:rsidR="004D5CFA" w:rsidRDefault="004D5CFA" w:rsidP="00B34F39"/>
    <w:p w14:paraId="2AD0985F" w14:textId="77777777" w:rsidR="004D5CFA" w:rsidRDefault="004D5CFA" w:rsidP="00B34F39"/>
    <w:p w14:paraId="43B4DFAB" w14:textId="77777777" w:rsidR="004D5CFA" w:rsidRDefault="004D5CFA" w:rsidP="00B34F39"/>
    <w:p w14:paraId="59FAE907" w14:textId="77777777" w:rsidR="004D5CFA" w:rsidRDefault="004D5CFA" w:rsidP="00B34F39"/>
    <w:p w14:paraId="645B1BE1" w14:textId="77777777" w:rsidR="004D5CFA" w:rsidRDefault="004D5CFA" w:rsidP="00B34F39"/>
    <w:p w14:paraId="023D15AE" w14:textId="77777777" w:rsidR="004D5CFA" w:rsidRDefault="004D5CFA" w:rsidP="00B34F39"/>
    <w:p w14:paraId="50698191" w14:textId="77777777" w:rsidR="004D5CFA" w:rsidRDefault="004D5CFA" w:rsidP="00B34F39"/>
    <w:p w14:paraId="4B6D248D" w14:textId="77777777" w:rsidR="004D5CFA" w:rsidRDefault="004D5CFA" w:rsidP="00B34F39"/>
    <w:p w14:paraId="0B97D9CC" w14:textId="77777777" w:rsidR="004D5CFA" w:rsidRDefault="004D5CFA" w:rsidP="00B34F39"/>
    <w:p w14:paraId="5774C8BF" w14:textId="77777777" w:rsidR="004D5CFA" w:rsidRDefault="004D5CFA" w:rsidP="00B34F39"/>
    <w:p w14:paraId="3CA92C8D" w14:textId="77777777" w:rsidR="004D5CFA" w:rsidRDefault="004D5CFA" w:rsidP="00B34F39"/>
    <w:p w14:paraId="21743AC7" w14:textId="77777777" w:rsidR="004D5CFA" w:rsidRDefault="004D5CFA" w:rsidP="00B34F39"/>
    <w:p w14:paraId="2430DB81" w14:textId="77777777" w:rsidR="004D5CFA" w:rsidRDefault="004D5CFA" w:rsidP="00B34F39"/>
    <w:p w14:paraId="08E62FD5" w14:textId="77777777" w:rsidR="004D5CFA" w:rsidRDefault="004D5CFA" w:rsidP="00B34F39"/>
    <w:p w14:paraId="0586FD82" w14:textId="2288035C" w:rsidR="000C3C3D" w:rsidRDefault="00AC1D09" w:rsidP="00FC2CEC">
      <w:pPr>
        <w:pStyle w:val="Heading3"/>
      </w:pPr>
      <w:r>
        <w:lastRenderedPageBreak/>
        <w:t xml:space="preserve">Creditor </w:t>
      </w:r>
      <w:r w:rsidR="00C24FEC">
        <w:t>c</w:t>
      </w:r>
      <w:r w:rsidR="000C3C3D">
        <w:t xml:space="preserve">laim </w:t>
      </w:r>
      <w:r w:rsidR="00C24FEC">
        <w:t>n</w:t>
      </w:r>
      <w:r w:rsidR="00681016">
        <w:t>on-</w:t>
      </w:r>
      <w:r w:rsidR="00C24FEC">
        <w:t>r</w:t>
      </w:r>
      <w:r w:rsidR="00681016">
        <w:t>eceipt</w:t>
      </w:r>
    </w:p>
    <w:p w14:paraId="7F619842" w14:textId="1D749A41" w:rsidR="00AC3308" w:rsidRDefault="00AC3308" w:rsidP="00AC3308">
      <w:r>
        <w:t xml:space="preserve">Following the non-receipt of a credit transfer, the Creditor </w:t>
      </w:r>
      <w:r w:rsidRPr="00930A4B">
        <w:t xml:space="preserve">contacts </w:t>
      </w:r>
      <w:r>
        <w:t>the D</w:t>
      </w:r>
      <w:r w:rsidRPr="00930A4B">
        <w:t>ebtor</w:t>
      </w:r>
      <w:r>
        <w:t xml:space="preserve"> for clarification</w:t>
      </w:r>
      <w:r w:rsidRPr="00930A4B">
        <w:t xml:space="preserve">. </w:t>
      </w:r>
      <w:r>
        <w:t xml:space="preserve">Having previously </w:t>
      </w:r>
      <w:r w:rsidR="005F64DA">
        <w:t>initiated</w:t>
      </w:r>
      <w:r>
        <w:t xml:space="preserve"> a payment, t</w:t>
      </w:r>
      <w:r w:rsidRPr="00930A4B">
        <w:t xml:space="preserve">he </w:t>
      </w:r>
      <w:r>
        <w:t>D</w:t>
      </w:r>
      <w:r w:rsidRPr="00930A4B">
        <w:t xml:space="preserve">ebtor </w:t>
      </w:r>
      <w:r>
        <w:t xml:space="preserve">requests the status of the payment with the Debtor Agent. </w:t>
      </w:r>
      <w:r w:rsidRPr="00930A4B">
        <w:t xml:space="preserve">The </w:t>
      </w:r>
      <w:r>
        <w:t>Debtor Agent in turn, may request the status of the payment from other Agents in the payment transaction.</w:t>
      </w:r>
    </w:p>
    <w:p w14:paraId="71897810" w14:textId="77777777" w:rsidR="00AC3308" w:rsidRPr="00AC3308" w:rsidRDefault="00AC3308" w:rsidP="0007317B"/>
    <w:tbl>
      <w:tblPr>
        <w:tblStyle w:val="TableShaded1stRow"/>
        <w:tblW w:w="9071" w:type="dxa"/>
        <w:tblLook w:val="0000" w:firstRow="0" w:lastRow="0" w:firstColumn="0" w:lastColumn="0" w:noHBand="0" w:noVBand="0"/>
      </w:tblPr>
      <w:tblGrid>
        <w:gridCol w:w="4319"/>
        <w:gridCol w:w="4752"/>
      </w:tblGrid>
      <w:tr w:rsidR="000C3C3D" w14:paraId="2D80BF32" w14:textId="77777777" w:rsidTr="003C231B">
        <w:tc>
          <w:tcPr>
            <w:tcW w:w="0" w:type="dxa"/>
          </w:tcPr>
          <w:p w14:paraId="26B8256B" w14:textId="77777777" w:rsidR="000C3C3D" w:rsidRPr="000C3C3D" w:rsidRDefault="000C3C3D" w:rsidP="000C3C3D">
            <w:r w:rsidRPr="00893068">
              <w:t>D</w:t>
            </w:r>
            <w:r w:rsidRPr="000C3C3D">
              <w:t>escription</w:t>
            </w:r>
          </w:p>
        </w:tc>
        <w:tc>
          <w:tcPr>
            <w:tcW w:w="0" w:type="dxa"/>
          </w:tcPr>
          <w:p w14:paraId="01802E66" w14:textId="02B80C44" w:rsidR="000C3C3D" w:rsidRPr="000C3C3D" w:rsidRDefault="000C3C3D" w:rsidP="000C3C3D">
            <w:r>
              <w:t>T</w:t>
            </w:r>
            <w:r w:rsidRPr="000C3C3D">
              <w:t xml:space="preserve">he </w:t>
            </w:r>
            <w:r w:rsidR="000E07B2">
              <w:t>Investigation</w:t>
            </w:r>
            <w:r w:rsidR="000E07B2" w:rsidRPr="000E07B2">
              <w:t xml:space="preserve"> Requestor </w:t>
            </w:r>
            <w:r w:rsidR="00E77081">
              <w:t xml:space="preserve">queries the state </w:t>
            </w:r>
            <w:r w:rsidRPr="000C3C3D">
              <w:t xml:space="preserve">of a previously initiated payment.  </w:t>
            </w:r>
          </w:p>
        </w:tc>
      </w:tr>
      <w:tr w:rsidR="000C3C3D" w14:paraId="7A5D26A2" w14:textId="77777777" w:rsidTr="003C231B">
        <w:tc>
          <w:tcPr>
            <w:tcW w:w="0" w:type="dxa"/>
          </w:tcPr>
          <w:p w14:paraId="3F33A739" w14:textId="77777777" w:rsidR="000C3C3D" w:rsidRPr="000C3C3D" w:rsidRDefault="000C3C3D" w:rsidP="000C3C3D">
            <w:r w:rsidRPr="00893068">
              <w:t>P</w:t>
            </w:r>
            <w:r w:rsidRPr="000C3C3D">
              <w:t>re - condition</w:t>
            </w:r>
          </w:p>
        </w:tc>
        <w:tc>
          <w:tcPr>
            <w:tcW w:w="0" w:type="dxa"/>
          </w:tcPr>
          <w:p w14:paraId="3BA314AE" w14:textId="6A0B5924" w:rsidR="000C3C3D" w:rsidRPr="000C3C3D" w:rsidRDefault="004448DB" w:rsidP="000C3C3D">
            <w:r>
              <w:t>C</w:t>
            </w:r>
            <w:r w:rsidRPr="004448DB">
              <w:t>reditor claims non-receipt</w:t>
            </w:r>
            <w:r>
              <w:t>,</w:t>
            </w:r>
            <w:r w:rsidRPr="004448DB">
              <w:t xml:space="preserve"> </w:t>
            </w:r>
            <w:r w:rsidR="000C3C3D">
              <w:t>D</w:t>
            </w:r>
            <w:r w:rsidR="000C3C3D" w:rsidRPr="000C3C3D">
              <w:t>ebtor debited, payment executed</w:t>
            </w:r>
            <w:r>
              <w:t>.</w:t>
            </w:r>
          </w:p>
        </w:tc>
      </w:tr>
      <w:tr w:rsidR="000C3C3D" w14:paraId="479BAC8A" w14:textId="77777777" w:rsidTr="003C231B">
        <w:tc>
          <w:tcPr>
            <w:tcW w:w="0" w:type="dxa"/>
          </w:tcPr>
          <w:p w14:paraId="62A0035E" w14:textId="77777777" w:rsidR="000C3C3D" w:rsidRPr="000C3C3D" w:rsidRDefault="000C3C3D" w:rsidP="000C3C3D">
            <w:r w:rsidRPr="00893068">
              <w:t>P</w:t>
            </w:r>
            <w:r w:rsidRPr="000C3C3D">
              <w:t>ost - condition</w:t>
            </w:r>
          </w:p>
        </w:tc>
        <w:tc>
          <w:tcPr>
            <w:tcW w:w="0" w:type="dxa"/>
          </w:tcPr>
          <w:p w14:paraId="2FAE2A5B" w14:textId="6B3D2663" w:rsidR="000C3C3D" w:rsidRPr="000C3C3D" w:rsidRDefault="00112A45" w:rsidP="000C3C3D">
            <w:r>
              <w:t>Credit details provided</w:t>
            </w:r>
            <w:r w:rsidR="000C3C3D" w:rsidRPr="000C3C3D">
              <w:t xml:space="preserve"> </w:t>
            </w:r>
            <w:r w:rsidR="00202992">
              <w:t>/ request rejected</w:t>
            </w:r>
            <w:r w:rsidR="00085A82">
              <w:t xml:space="preserve"> </w:t>
            </w:r>
            <w:r w:rsidR="00202992">
              <w:t>/ request more details or clarification</w:t>
            </w:r>
            <w:r w:rsidR="00197A9C">
              <w:t>.</w:t>
            </w:r>
          </w:p>
        </w:tc>
      </w:tr>
    </w:tbl>
    <w:p w14:paraId="05C24A6B" w14:textId="40CEF6D2" w:rsidR="000C3C3D" w:rsidRDefault="000C3C3D" w:rsidP="00B34F39">
      <w:r w:rsidRPr="006406A2">
        <w:t xml:space="preserve"> </w:t>
      </w:r>
      <w:r w:rsidR="00703523" w:rsidRPr="00703523">
        <w:t xml:space="preserve"> </w:t>
      </w:r>
      <w:r w:rsidR="003F563C" w:rsidRPr="003F563C">
        <w:t xml:space="preserve"> </w:t>
      </w:r>
      <w:r w:rsidR="00CA152B" w:rsidRPr="00CA152B">
        <w:t xml:space="preserve"> </w:t>
      </w:r>
      <w:r w:rsidR="009D66EA" w:rsidRPr="009D66EA">
        <w:t xml:space="preserve"> </w:t>
      </w:r>
      <w:r w:rsidR="00B16D7C">
        <w:object w:dxaOrig="6871" w:dyaOrig="3317" w14:anchorId="5639AF8B">
          <v:shape id="_x0000_i1033" type="#_x0000_t75" style="width:345.75pt;height:165.75pt" o:ole="">
            <v:imagedata r:id="rId49" o:title=""/>
          </v:shape>
          <o:OLEObject Type="Embed" ProgID="Visio.Drawing.15" ShapeID="_x0000_i1033" DrawAspect="Content" ObjectID="_1834942890" r:id="rId50"/>
        </w:object>
      </w:r>
    </w:p>
    <w:p w14:paraId="2A7E5F46" w14:textId="77777777" w:rsidR="00356FA1" w:rsidRDefault="00356FA1" w:rsidP="00B34F39"/>
    <w:p w14:paraId="124BDB88" w14:textId="77777777" w:rsidR="009B7C85" w:rsidRDefault="009B7C85" w:rsidP="00B34F39"/>
    <w:p w14:paraId="5D24C231" w14:textId="77777777" w:rsidR="009B7C85" w:rsidRDefault="009B7C85" w:rsidP="00B34F39"/>
    <w:p w14:paraId="29126A09" w14:textId="77777777" w:rsidR="00C07C5D" w:rsidRDefault="00C07C5D" w:rsidP="00B34F39"/>
    <w:p w14:paraId="5B9DDF81" w14:textId="77777777" w:rsidR="00C07C5D" w:rsidRDefault="00C07C5D" w:rsidP="00B34F39"/>
    <w:p w14:paraId="3D8CD845" w14:textId="77777777" w:rsidR="00C07C5D" w:rsidRDefault="00C07C5D" w:rsidP="00B34F39"/>
    <w:p w14:paraId="4D19E6DD" w14:textId="77777777" w:rsidR="00C07C5D" w:rsidRDefault="00C07C5D" w:rsidP="00B34F39"/>
    <w:p w14:paraId="17307621" w14:textId="77777777" w:rsidR="00C07C5D" w:rsidRDefault="00C07C5D" w:rsidP="00B34F39"/>
    <w:p w14:paraId="0119627A" w14:textId="77777777" w:rsidR="00C07C5D" w:rsidRDefault="00C07C5D" w:rsidP="00B34F39"/>
    <w:p w14:paraId="20018706" w14:textId="77777777" w:rsidR="00C07C5D" w:rsidRDefault="00C07C5D" w:rsidP="00B34F39"/>
    <w:p w14:paraId="612B5FCB" w14:textId="77777777" w:rsidR="00C07C5D" w:rsidRDefault="00C07C5D" w:rsidP="00B34F39"/>
    <w:p w14:paraId="3D56A0E5" w14:textId="77777777" w:rsidR="00C07C5D" w:rsidRDefault="00C07C5D" w:rsidP="00B34F39"/>
    <w:p w14:paraId="784D8634" w14:textId="77777777" w:rsidR="00C07C5D" w:rsidRDefault="00C07C5D" w:rsidP="00B34F39"/>
    <w:p w14:paraId="2011F51A" w14:textId="77777777" w:rsidR="00C07C5D" w:rsidRDefault="00C07C5D" w:rsidP="00B34F39"/>
    <w:p w14:paraId="6FC727D8" w14:textId="77777777" w:rsidR="00C07C5D" w:rsidRDefault="00C07C5D" w:rsidP="00B34F39"/>
    <w:p w14:paraId="61130C48" w14:textId="43368EB8" w:rsidR="00AF39DF" w:rsidRDefault="00AF39DF" w:rsidP="00FC2CEC">
      <w:pPr>
        <w:pStyle w:val="Heading3"/>
      </w:pPr>
      <w:r>
        <w:lastRenderedPageBreak/>
        <w:t xml:space="preserve">Debit </w:t>
      </w:r>
      <w:r w:rsidR="000F1D08">
        <w:t>a</w:t>
      </w:r>
      <w:r>
        <w:t>uthorisation</w:t>
      </w:r>
    </w:p>
    <w:p w14:paraId="14613AE9" w14:textId="77777777" w:rsidR="00BD04AA" w:rsidRPr="00B256C4" w:rsidRDefault="00BD04AA" w:rsidP="00BD04AA">
      <w:pPr>
        <w:rPr>
          <w:rStyle w:val="Bold"/>
        </w:rPr>
      </w:pPr>
      <w:r>
        <w:t>An Account Servicer sends an authorisation request to an Account Owner to obtain authority to debit its account for a previously booked item.</w:t>
      </w:r>
    </w:p>
    <w:p w14:paraId="4E90FE20" w14:textId="77777777" w:rsidR="00BD04AA" w:rsidRPr="00BD04AA" w:rsidRDefault="00BD04AA" w:rsidP="0007317B"/>
    <w:tbl>
      <w:tblPr>
        <w:tblStyle w:val="TableShaded1stRow"/>
        <w:tblW w:w="9071" w:type="dxa"/>
        <w:tblLook w:val="0000" w:firstRow="0" w:lastRow="0" w:firstColumn="0" w:lastColumn="0" w:noHBand="0" w:noVBand="0"/>
      </w:tblPr>
      <w:tblGrid>
        <w:gridCol w:w="4280"/>
        <w:gridCol w:w="4791"/>
      </w:tblGrid>
      <w:tr w:rsidR="00BF00E7" w14:paraId="3B0A1723" w14:textId="77777777" w:rsidTr="00EB714C">
        <w:tc>
          <w:tcPr>
            <w:tcW w:w="4280" w:type="dxa"/>
          </w:tcPr>
          <w:p w14:paraId="32CB1E1E" w14:textId="77777777" w:rsidR="00AF39DF" w:rsidRPr="00AF39DF" w:rsidRDefault="00AF39DF" w:rsidP="00AF39DF">
            <w:r w:rsidRPr="00893068">
              <w:t>D</w:t>
            </w:r>
            <w:r w:rsidRPr="00AF39DF">
              <w:t>escription</w:t>
            </w:r>
          </w:p>
        </w:tc>
        <w:tc>
          <w:tcPr>
            <w:tcW w:w="4791" w:type="dxa"/>
          </w:tcPr>
          <w:p w14:paraId="354F3752" w14:textId="2458013F" w:rsidR="00AF39DF" w:rsidRPr="00AF39DF" w:rsidRDefault="00AF39DF" w:rsidP="00AF39DF">
            <w:r>
              <w:t>T</w:t>
            </w:r>
            <w:r w:rsidRPr="00AF39DF">
              <w:t xml:space="preserve">he </w:t>
            </w:r>
            <w:r w:rsidR="00356FA1">
              <w:t>A</w:t>
            </w:r>
            <w:r w:rsidR="00312AC5">
              <w:t xml:space="preserve">ccount </w:t>
            </w:r>
            <w:r w:rsidR="00356FA1">
              <w:t>S</w:t>
            </w:r>
            <w:r w:rsidR="00312AC5">
              <w:t>ervicer</w:t>
            </w:r>
            <w:r w:rsidRPr="00AF39DF">
              <w:t xml:space="preserve"> </w:t>
            </w:r>
            <w:r w:rsidR="00BF00E7">
              <w:t xml:space="preserve">sends </w:t>
            </w:r>
            <w:r>
              <w:t>authoris</w:t>
            </w:r>
            <w:r w:rsidR="00BF00E7">
              <w:t>ation request to</w:t>
            </w:r>
            <w:r w:rsidRPr="00AF39DF">
              <w:t xml:space="preserve"> the </w:t>
            </w:r>
            <w:r w:rsidR="00356FA1">
              <w:t>A</w:t>
            </w:r>
            <w:r w:rsidR="00312AC5">
              <w:t xml:space="preserve">ccount </w:t>
            </w:r>
            <w:r w:rsidR="00356FA1">
              <w:t>O</w:t>
            </w:r>
            <w:r w:rsidR="00312AC5">
              <w:t xml:space="preserve">wner </w:t>
            </w:r>
            <w:r w:rsidRPr="00AF39DF">
              <w:t xml:space="preserve">to </w:t>
            </w:r>
            <w:r>
              <w:t xml:space="preserve">debit </w:t>
            </w:r>
            <w:r w:rsidR="00312AC5">
              <w:t>the</w:t>
            </w:r>
            <w:r>
              <w:t xml:space="preserve"> </w:t>
            </w:r>
            <w:r w:rsidRPr="00AF39DF">
              <w:t xml:space="preserve">account.  </w:t>
            </w:r>
          </w:p>
        </w:tc>
      </w:tr>
      <w:tr w:rsidR="00BF00E7" w14:paraId="66314877" w14:textId="77777777" w:rsidTr="00EB714C">
        <w:tc>
          <w:tcPr>
            <w:tcW w:w="4280" w:type="dxa"/>
          </w:tcPr>
          <w:p w14:paraId="0D266519" w14:textId="77777777" w:rsidR="00AF39DF" w:rsidRPr="00AF39DF" w:rsidRDefault="00AF39DF" w:rsidP="00AF39DF">
            <w:r w:rsidRPr="00893068">
              <w:t>P</w:t>
            </w:r>
            <w:r w:rsidRPr="00AF39DF">
              <w:t>re - condition</w:t>
            </w:r>
          </w:p>
        </w:tc>
        <w:tc>
          <w:tcPr>
            <w:tcW w:w="4791" w:type="dxa"/>
          </w:tcPr>
          <w:p w14:paraId="15011938" w14:textId="5F348EFF" w:rsidR="00AF39DF" w:rsidRPr="00AF39DF" w:rsidRDefault="004B3B99" w:rsidP="00AF39DF">
            <w:r>
              <w:t>Account has been credited.</w:t>
            </w:r>
            <w:r w:rsidR="008C104D">
              <w:t xml:space="preserve"> </w:t>
            </w:r>
          </w:p>
        </w:tc>
      </w:tr>
      <w:tr w:rsidR="00BF00E7" w14:paraId="4A3CC686" w14:textId="77777777" w:rsidTr="00EB714C">
        <w:tc>
          <w:tcPr>
            <w:tcW w:w="4280" w:type="dxa"/>
          </w:tcPr>
          <w:p w14:paraId="0BB5F63E" w14:textId="77777777" w:rsidR="00AF39DF" w:rsidRPr="00AF39DF" w:rsidRDefault="00AF39DF" w:rsidP="00AF39DF">
            <w:r w:rsidRPr="00893068">
              <w:t>P</w:t>
            </w:r>
            <w:r w:rsidRPr="00AF39DF">
              <w:t>ost - condition</w:t>
            </w:r>
          </w:p>
        </w:tc>
        <w:tc>
          <w:tcPr>
            <w:tcW w:w="4791" w:type="dxa"/>
          </w:tcPr>
          <w:p w14:paraId="5EB46969" w14:textId="0B2C6F66" w:rsidR="00AF39DF" w:rsidRPr="00AF39DF" w:rsidRDefault="00AF39DF" w:rsidP="00AF39DF">
            <w:r>
              <w:t xml:space="preserve">Debit authorised </w:t>
            </w:r>
            <w:r w:rsidR="00E42F8B">
              <w:t xml:space="preserve">/ </w:t>
            </w:r>
            <w:r w:rsidR="00BF00E7" w:rsidDel="00E42F8B">
              <w:t>n</w:t>
            </w:r>
            <w:r w:rsidR="00BF00E7">
              <w:t>ot authorised</w:t>
            </w:r>
            <w:r w:rsidR="00A84EAC">
              <w:t>.</w:t>
            </w:r>
          </w:p>
        </w:tc>
      </w:tr>
    </w:tbl>
    <w:p w14:paraId="1898D34E" w14:textId="42BA53A7" w:rsidR="00AF39DF" w:rsidRDefault="00312AC5" w:rsidP="00AF39DF">
      <w:r w:rsidRPr="00312AC5">
        <w:t xml:space="preserve"> </w:t>
      </w:r>
      <w:r w:rsidR="00BE3B15" w:rsidRPr="00BE3B15">
        <w:t xml:space="preserve"> </w:t>
      </w:r>
      <w:r w:rsidR="003E5414" w:rsidRPr="003E5414">
        <w:t xml:space="preserve"> </w:t>
      </w:r>
      <w:r w:rsidR="001F322E">
        <w:object w:dxaOrig="5251" w:dyaOrig="3362" w14:anchorId="1213C4AC">
          <v:shape id="_x0000_i1034" type="#_x0000_t75" style="width:258.75pt;height:165.75pt" o:ole="">
            <v:imagedata r:id="rId51" o:title=""/>
          </v:shape>
          <o:OLEObject Type="Embed" ProgID="Visio.Drawing.15" ShapeID="_x0000_i1034" DrawAspect="Content" ObjectID="_1834942891" r:id="rId52"/>
        </w:object>
      </w:r>
    </w:p>
    <w:p w14:paraId="2EAD28AC" w14:textId="1DA578E8" w:rsidR="00BE04C5" w:rsidRDefault="00BE04C5">
      <w:pPr>
        <w:suppressAutoHyphens w:val="0"/>
        <w:spacing w:before="0"/>
      </w:pPr>
      <w:r>
        <w:br w:type="page"/>
      </w:r>
    </w:p>
    <w:p w14:paraId="3B4C4EDD" w14:textId="4858D11E" w:rsidR="00FA4F3E" w:rsidRDefault="00FA4F3E" w:rsidP="00FC2CEC">
      <w:pPr>
        <w:pStyle w:val="Heading3"/>
      </w:pPr>
      <w:r>
        <w:lastRenderedPageBreak/>
        <w:t>Request for use of fund</w:t>
      </w:r>
      <w:r w:rsidR="0061081C">
        <w:t>s</w:t>
      </w:r>
    </w:p>
    <w:p w14:paraId="63999FE8" w14:textId="210F2E9B" w:rsidR="00BD04AA" w:rsidRDefault="00BD04AA" w:rsidP="00BD04AA">
      <w:r>
        <w:t>An</w:t>
      </w:r>
      <w:r w:rsidRPr="00BD04AA">
        <w:t xml:space="preserve"> agent requests compensation (use of funds) for a payment sent in error.</w:t>
      </w:r>
    </w:p>
    <w:p w14:paraId="438B3FBD" w14:textId="77777777" w:rsidR="00DB26D1" w:rsidRPr="00BD04AA" w:rsidRDefault="00DB26D1" w:rsidP="0007317B"/>
    <w:tbl>
      <w:tblPr>
        <w:tblStyle w:val="TableShaded1stRow"/>
        <w:tblW w:w="9071" w:type="dxa"/>
        <w:tblLook w:val="0000" w:firstRow="0" w:lastRow="0" w:firstColumn="0" w:lastColumn="0" w:noHBand="0" w:noVBand="0"/>
      </w:tblPr>
      <w:tblGrid>
        <w:gridCol w:w="4280"/>
        <w:gridCol w:w="4791"/>
      </w:tblGrid>
      <w:tr w:rsidR="00FA4F3E" w14:paraId="2FA1317E" w14:textId="77777777" w:rsidTr="003C231B">
        <w:tc>
          <w:tcPr>
            <w:tcW w:w="4280" w:type="dxa"/>
          </w:tcPr>
          <w:p w14:paraId="797A438E" w14:textId="77777777" w:rsidR="00FA4F3E" w:rsidRPr="00FA4F3E" w:rsidRDefault="00FA4F3E" w:rsidP="00FA4F3E">
            <w:r w:rsidRPr="00893068">
              <w:t>D</w:t>
            </w:r>
            <w:r w:rsidRPr="00FA4F3E">
              <w:t>escription</w:t>
            </w:r>
          </w:p>
        </w:tc>
        <w:tc>
          <w:tcPr>
            <w:tcW w:w="4791" w:type="dxa"/>
          </w:tcPr>
          <w:p w14:paraId="627EA588" w14:textId="45511A8B" w:rsidR="00FA4F3E" w:rsidRPr="00FA4F3E" w:rsidRDefault="00FA4F3E" w:rsidP="00FA4F3E">
            <w:r>
              <w:t>T</w:t>
            </w:r>
            <w:r w:rsidRPr="00FA4F3E">
              <w:t xml:space="preserve">he </w:t>
            </w:r>
            <w:r w:rsidR="0031342C">
              <w:t>Investigation Requestor</w:t>
            </w:r>
            <w:r w:rsidRPr="00FA4F3E">
              <w:t xml:space="preserve"> sends </w:t>
            </w:r>
            <w:r w:rsidR="00A34706">
              <w:t xml:space="preserve">request </w:t>
            </w:r>
            <w:r w:rsidR="00A76444">
              <w:t>for</w:t>
            </w:r>
            <w:r w:rsidR="00A34706">
              <w:t xml:space="preserve"> use of fund</w:t>
            </w:r>
            <w:r w:rsidR="00A76444">
              <w:t>s.</w:t>
            </w:r>
          </w:p>
        </w:tc>
      </w:tr>
      <w:tr w:rsidR="00FA4F3E" w14:paraId="01AF3F07" w14:textId="77777777" w:rsidTr="003C231B">
        <w:tc>
          <w:tcPr>
            <w:tcW w:w="4280" w:type="dxa"/>
          </w:tcPr>
          <w:p w14:paraId="55F47581" w14:textId="77777777" w:rsidR="00FA4F3E" w:rsidRPr="00FA4F3E" w:rsidRDefault="00FA4F3E" w:rsidP="00FA4F3E">
            <w:r w:rsidRPr="00893068">
              <w:t>P</w:t>
            </w:r>
            <w:r w:rsidRPr="00FA4F3E">
              <w:t>re - condition</w:t>
            </w:r>
          </w:p>
        </w:tc>
        <w:tc>
          <w:tcPr>
            <w:tcW w:w="4791" w:type="dxa"/>
          </w:tcPr>
          <w:p w14:paraId="1E4CC1B0" w14:textId="69BB365C" w:rsidR="00FA4F3E" w:rsidRPr="00FA4F3E" w:rsidRDefault="002C0BC4" w:rsidP="00FA4F3E">
            <w:r>
              <w:t xml:space="preserve">Payment </w:t>
            </w:r>
            <w:r w:rsidR="008343F8">
              <w:t>received is unexec</w:t>
            </w:r>
            <w:r w:rsidR="007C01F6">
              <w:t>u</w:t>
            </w:r>
            <w:r w:rsidR="008343F8">
              <w:t>ted</w:t>
            </w:r>
            <w:r w:rsidR="00141B62">
              <w:t xml:space="preserve"> or </w:t>
            </w:r>
            <w:r w:rsidR="00FA4F3E">
              <w:t>P</w:t>
            </w:r>
            <w:r w:rsidR="00FA4F3E" w:rsidRPr="00FA4F3E">
              <w:t xml:space="preserve">ayment </w:t>
            </w:r>
            <w:r w:rsidR="00DF1C22">
              <w:t>returned.</w:t>
            </w:r>
            <w:r w:rsidR="00FA4F3E" w:rsidRPr="00FA4F3E">
              <w:t xml:space="preserve"> </w:t>
            </w:r>
          </w:p>
        </w:tc>
      </w:tr>
      <w:tr w:rsidR="00FA4F3E" w14:paraId="1EEB2C37" w14:textId="77777777" w:rsidTr="003C231B">
        <w:tc>
          <w:tcPr>
            <w:tcW w:w="4280" w:type="dxa"/>
          </w:tcPr>
          <w:p w14:paraId="3B11AAF6" w14:textId="77777777" w:rsidR="00FA4F3E" w:rsidRPr="00FA4F3E" w:rsidRDefault="00FA4F3E" w:rsidP="00FA4F3E">
            <w:r w:rsidRPr="00893068">
              <w:t>P</w:t>
            </w:r>
            <w:r w:rsidRPr="00FA4F3E">
              <w:t>ost - condition</w:t>
            </w:r>
          </w:p>
        </w:tc>
        <w:tc>
          <w:tcPr>
            <w:tcW w:w="4791" w:type="dxa"/>
          </w:tcPr>
          <w:p w14:paraId="2FD87AC9" w14:textId="0B274478" w:rsidR="00FA4F3E" w:rsidRPr="00FA4F3E" w:rsidRDefault="00A34706" w:rsidP="00FA4F3E">
            <w:r>
              <w:t xml:space="preserve">Request authorised </w:t>
            </w:r>
            <w:r w:rsidR="00E42F8B">
              <w:t xml:space="preserve">/ </w:t>
            </w:r>
            <w:r>
              <w:t>not authorised</w:t>
            </w:r>
            <w:r w:rsidR="00A84EAC">
              <w:t>.</w:t>
            </w:r>
          </w:p>
        </w:tc>
      </w:tr>
    </w:tbl>
    <w:p w14:paraId="7DA15C51" w14:textId="0827C5E4" w:rsidR="00AF39DF" w:rsidRDefault="00C70F58" w:rsidP="00B34F39">
      <w:r w:rsidRPr="00C70F58">
        <w:t xml:space="preserve"> </w:t>
      </w:r>
      <w:r w:rsidR="008F79AD" w:rsidRPr="008F79AD">
        <w:t xml:space="preserve"> </w:t>
      </w:r>
      <w:r w:rsidR="003C0D27">
        <w:object w:dxaOrig="6466" w:dyaOrig="3332" w14:anchorId="073A7D38">
          <v:shape id="_x0000_i1035" type="#_x0000_t75" style="width:323.25pt;height:165.75pt" o:ole="">
            <v:imagedata r:id="rId53" o:title=""/>
          </v:shape>
          <o:OLEObject Type="Embed" ProgID="Visio.Drawing.15" ShapeID="_x0000_i1035" DrawAspect="Content" ObjectID="_1834942892" r:id="rId54"/>
        </w:object>
      </w:r>
    </w:p>
    <w:p w14:paraId="682FC241" w14:textId="219C85E9" w:rsidR="00BE04C5" w:rsidRDefault="00BE04C5">
      <w:pPr>
        <w:suppressAutoHyphens w:val="0"/>
        <w:spacing w:before="0"/>
      </w:pPr>
      <w:r>
        <w:br w:type="page"/>
      </w:r>
    </w:p>
    <w:p w14:paraId="27C46426" w14:textId="6E9F163A" w:rsidR="003C4C76" w:rsidRDefault="00D40B7F" w:rsidP="00FC2CEC">
      <w:pPr>
        <w:pStyle w:val="Heading3"/>
      </w:pPr>
      <w:r>
        <w:lastRenderedPageBreak/>
        <w:t xml:space="preserve">Payment </w:t>
      </w:r>
      <w:r w:rsidR="00F265B7">
        <w:t>i</w:t>
      </w:r>
      <w:r>
        <w:t xml:space="preserve">nitiation </w:t>
      </w:r>
      <w:r w:rsidR="00F265B7">
        <w:t>n</w:t>
      </w:r>
      <w:r w:rsidR="00031451">
        <w:t xml:space="preserve">ot </w:t>
      </w:r>
      <w:r w:rsidR="00F265B7">
        <w:t>c</w:t>
      </w:r>
      <w:r w:rsidR="0025180C">
        <w:t>onfirm</w:t>
      </w:r>
      <w:r w:rsidR="00F265B7">
        <w:t>ed</w:t>
      </w:r>
    </w:p>
    <w:p w14:paraId="3442DFF2" w14:textId="0CD2B4F9" w:rsidR="003C4C76" w:rsidRDefault="003C4C76" w:rsidP="003C4C76">
      <w:r>
        <w:t>A</w:t>
      </w:r>
      <w:r w:rsidR="00031451">
        <w:t xml:space="preserve"> Debtor </w:t>
      </w:r>
      <w:r w:rsidRPr="00BD04AA">
        <w:t xml:space="preserve">requests </w:t>
      </w:r>
      <w:r w:rsidR="00296813">
        <w:t xml:space="preserve">confirmation of a previously sent payment </w:t>
      </w:r>
      <w:r w:rsidR="00675130">
        <w:t>initiation</w:t>
      </w:r>
      <w:r w:rsidR="00923206">
        <w:t>,</w:t>
      </w:r>
      <w:r w:rsidR="00296813">
        <w:t xml:space="preserve"> </w:t>
      </w:r>
      <w:r w:rsidR="00ED7590">
        <w:t xml:space="preserve">as payment status confirmation has not been received. </w:t>
      </w:r>
    </w:p>
    <w:p w14:paraId="04960E1A" w14:textId="77777777" w:rsidR="003C4C76" w:rsidRPr="00BD04AA" w:rsidRDefault="003C4C76" w:rsidP="003C4C76"/>
    <w:tbl>
      <w:tblPr>
        <w:tblStyle w:val="TableShaded1stRow"/>
        <w:tblW w:w="9071" w:type="dxa"/>
        <w:tblLook w:val="0000" w:firstRow="0" w:lastRow="0" w:firstColumn="0" w:lastColumn="0" w:noHBand="0" w:noVBand="0"/>
      </w:tblPr>
      <w:tblGrid>
        <w:gridCol w:w="4280"/>
        <w:gridCol w:w="4791"/>
      </w:tblGrid>
      <w:tr w:rsidR="003C4C76" w14:paraId="0C8BA4E2" w14:textId="77777777" w:rsidTr="00CB6ABB">
        <w:tc>
          <w:tcPr>
            <w:tcW w:w="4280" w:type="dxa"/>
          </w:tcPr>
          <w:p w14:paraId="0BA79DFE" w14:textId="77777777" w:rsidR="003C4C76" w:rsidRPr="003C4C76" w:rsidRDefault="003C4C76" w:rsidP="003C4C76">
            <w:r w:rsidRPr="00893068">
              <w:t>D</w:t>
            </w:r>
            <w:r w:rsidRPr="003C4C76">
              <w:t>escription</w:t>
            </w:r>
          </w:p>
        </w:tc>
        <w:tc>
          <w:tcPr>
            <w:tcW w:w="4791" w:type="dxa"/>
          </w:tcPr>
          <w:p w14:paraId="3864C2A2" w14:textId="465738E9" w:rsidR="003C4C76" w:rsidRPr="003C4C76" w:rsidRDefault="003C4C76" w:rsidP="003C4C76">
            <w:r>
              <w:t>T</w:t>
            </w:r>
            <w:r w:rsidRPr="003C4C76">
              <w:t>he Investigation Requestor sends request for</w:t>
            </w:r>
            <w:r w:rsidR="000C26F2">
              <w:t xml:space="preserve"> </w:t>
            </w:r>
            <w:r w:rsidR="006F7A40">
              <w:t xml:space="preserve">confirmation </w:t>
            </w:r>
            <w:r w:rsidR="000C26F2">
              <w:t xml:space="preserve">of a payment </w:t>
            </w:r>
            <w:r w:rsidR="00C57FF0">
              <w:t>initiation</w:t>
            </w:r>
            <w:r w:rsidR="000C26F2">
              <w:t>.</w:t>
            </w:r>
          </w:p>
        </w:tc>
      </w:tr>
      <w:tr w:rsidR="003C4C76" w14:paraId="322F24A2" w14:textId="77777777" w:rsidTr="00CB6ABB">
        <w:tc>
          <w:tcPr>
            <w:tcW w:w="4280" w:type="dxa"/>
          </w:tcPr>
          <w:p w14:paraId="64413862" w14:textId="77777777" w:rsidR="003C4C76" w:rsidRPr="003C4C76" w:rsidRDefault="003C4C76" w:rsidP="003C4C76">
            <w:r w:rsidRPr="00893068">
              <w:t>P</w:t>
            </w:r>
            <w:r w:rsidRPr="003C4C76">
              <w:t>re - condition</w:t>
            </w:r>
          </w:p>
        </w:tc>
        <w:tc>
          <w:tcPr>
            <w:tcW w:w="4791" w:type="dxa"/>
          </w:tcPr>
          <w:p w14:paraId="351CEFFA" w14:textId="0780F0CE" w:rsidR="003C4C76" w:rsidRPr="003C4C76" w:rsidRDefault="003C4C76" w:rsidP="003C4C76">
            <w:r>
              <w:t xml:space="preserve">Payment </w:t>
            </w:r>
            <w:r w:rsidR="00300DCC">
              <w:t>initiation request sent</w:t>
            </w:r>
            <w:r w:rsidR="00E0586B">
              <w:t>.</w:t>
            </w:r>
            <w:r w:rsidRPr="003C4C76">
              <w:t xml:space="preserve"> </w:t>
            </w:r>
          </w:p>
        </w:tc>
      </w:tr>
      <w:tr w:rsidR="003C4C76" w14:paraId="2020088A" w14:textId="77777777" w:rsidTr="00CB6ABB">
        <w:tc>
          <w:tcPr>
            <w:tcW w:w="4280" w:type="dxa"/>
          </w:tcPr>
          <w:p w14:paraId="559D3A62" w14:textId="77777777" w:rsidR="003C4C76" w:rsidRPr="003C4C76" w:rsidRDefault="003C4C76" w:rsidP="003C4C76">
            <w:r w:rsidRPr="00893068">
              <w:t>P</w:t>
            </w:r>
            <w:r w:rsidRPr="003C4C76">
              <w:t>ost - condition</w:t>
            </w:r>
          </w:p>
        </w:tc>
        <w:tc>
          <w:tcPr>
            <w:tcW w:w="4791" w:type="dxa"/>
          </w:tcPr>
          <w:p w14:paraId="0BD5B226" w14:textId="68FA4585" w:rsidR="003C4C76" w:rsidRPr="003C4C76" w:rsidRDefault="002F05D5" w:rsidP="003C4C76">
            <w:r>
              <w:t>Debit details provided</w:t>
            </w:r>
            <w:r w:rsidRPr="002F05D5">
              <w:t xml:space="preserve"> / request rejected / request more details or clarification.</w:t>
            </w:r>
          </w:p>
        </w:tc>
      </w:tr>
    </w:tbl>
    <w:p w14:paraId="4DF6E606" w14:textId="0DCBC088" w:rsidR="006C3FD8" w:rsidRDefault="00B13B1F" w:rsidP="00B34F39">
      <w:r>
        <w:object w:dxaOrig="5251" w:dyaOrig="3721" w14:anchorId="66B769F4">
          <v:shape id="_x0000_i1036" type="#_x0000_t75" style="width:264.75pt;height:186pt" o:ole="">
            <v:imagedata r:id="rId55" o:title=""/>
          </v:shape>
          <o:OLEObject Type="Embed" ProgID="Visio.Drawing.15" ShapeID="_x0000_i1036" DrawAspect="Content" ObjectID="_1834942893" r:id="rId56"/>
        </w:object>
      </w:r>
    </w:p>
    <w:p w14:paraId="0C108FAB" w14:textId="77777777" w:rsidR="002F05D5" w:rsidRDefault="002F05D5" w:rsidP="00B34F39"/>
    <w:p w14:paraId="69018D20" w14:textId="77777777" w:rsidR="002F05D5" w:rsidRDefault="002F05D5" w:rsidP="00B34F39"/>
    <w:p w14:paraId="47F6CC5E" w14:textId="77777777" w:rsidR="002F05D5" w:rsidRDefault="002F05D5" w:rsidP="00B34F39"/>
    <w:p w14:paraId="56F0B77D" w14:textId="77777777" w:rsidR="002F05D5" w:rsidRDefault="002F05D5" w:rsidP="00B34F39"/>
    <w:p w14:paraId="55B7E385" w14:textId="77777777" w:rsidR="002F05D5" w:rsidRDefault="002F05D5" w:rsidP="00B34F39"/>
    <w:p w14:paraId="2EF9A08A" w14:textId="77777777" w:rsidR="002F05D5" w:rsidRDefault="002F05D5" w:rsidP="00B34F39"/>
    <w:p w14:paraId="3EFF2A59" w14:textId="77777777" w:rsidR="002F05D5" w:rsidRDefault="002F05D5" w:rsidP="00B34F39"/>
    <w:p w14:paraId="10AE98DE" w14:textId="77777777" w:rsidR="002F05D5" w:rsidRDefault="002F05D5" w:rsidP="00B34F39"/>
    <w:p w14:paraId="04427955" w14:textId="77777777" w:rsidR="002F05D5" w:rsidRDefault="002F05D5" w:rsidP="00B34F39"/>
    <w:p w14:paraId="0C804E26" w14:textId="77777777" w:rsidR="002F05D5" w:rsidRDefault="002F05D5" w:rsidP="00B34F39"/>
    <w:p w14:paraId="33BC20F4" w14:textId="77777777" w:rsidR="002F05D5" w:rsidRDefault="002F05D5" w:rsidP="00B34F39"/>
    <w:p w14:paraId="316001B6" w14:textId="6D8F4C47" w:rsidR="00BE04C5" w:rsidRDefault="00BE04C5">
      <w:pPr>
        <w:suppressAutoHyphens w:val="0"/>
        <w:spacing w:before="0"/>
      </w:pPr>
      <w:r>
        <w:br w:type="page"/>
      </w:r>
    </w:p>
    <w:p w14:paraId="61033F90" w14:textId="337F9C9A" w:rsidR="000307E0" w:rsidRDefault="009D3F70" w:rsidP="00FC2CEC">
      <w:pPr>
        <w:pStyle w:val="Heading2"/>
      </w:pPr>
      <w:bookmarkStart w:id="27" w:name="_Toc140824881"/>
      <w:bookmarkStart w:id="28" w:name="_Toc224330107"/>
      <w:bookmarkEnd w:id="27"/>
      <w:r>
        <w:lastRenderedPageBreak/>
        <w:t>Account Management</w:t>
      </w:r>
      <w:bookmarkEnd w:id="28"/>
    </w:p>
    <w:p w14:paraId="747330F8" w14:textId="4E216754" w:rsidR="005B5EA2" w:rsidRDefault="00C60B9E" w:rsidP="00FC2CEC">
      <w:pPr>
        <w:pStyle w:val="Heading3"/>
      </w:pPr>
      <w:r>
        <w:t>Update on account closure</w:t>
      </w:r>
    </w:p>
    <w:p w14:paraId="022A7D3A" w14:textId="2FD4E7FB" w:rsidR="005B5EA2" w:rsidRDefault="00AF0B9F" w:rsidP="005B5EA2">
      <w:r>
        <w:t xml:space="preserve">An Account </w:t>
      </w:r>
      <w:r w:rsidR="002E5F36">
        <w:t>O</w:t>
      </w:r>
      <w:r>
        <w:t>wner request</w:t>
      </w:r>
      <w:r w:rsidR="0063311C">
        <w:t>s</w:t>
      </w:r>
      <w:r>
        <w:t xml:space="preserve"> the Account Servicer to provide </w:t>
      </w:r>
      <w:r w:rsidR="0063311C">
        <w:t>information</w:t>
      </w:r>
      <w:r>
        <w:t xml:space="preserve"> </w:t>
      </w:r>
      <w:r w:rsidR="00A27FF6">
        <w:t>on an account clos</w:t>
      </w:r>
      <w:r w:rsidR="00B30B8D">
        <w:t>ure</w:t>
      </w:r>
      <w:r w:rsidR="00A27FF6">
        <w:t xml:space="preserve"> request</w:t>
      </w:r>
      <w:r>
        <w:t>.</w:t>
      </w:r>
    </w:p>
    <w:p w14:paraId="16651000" w14:textId="77777777" w:rsidR="00AF0B9F" w:rsidRDefault="00AF0B9F" w:rsidP="005B5EA2"/>
    <w:tbl>
      <w:tblPr>
        <w:tblStyle w:val="TableShaded1stRow"/>
        <w:tblW w:w="0" w:type="auto"/>
        <w:tblLook w:val="0000" w:firstRow="0" w:lastRow="0" w:firstColumn="0" w:lastColumn="0" w:noHBand="0" w:noVBand="0"/>
      </w:tblPr>
      <w:tblGrid>
        <w:gridCol w:w="1808"/>
        <w:gridCol w:w="6331"/>
      </w:tblGrid>
      <w:tr w:rsidR="005B5EA2" w14:paraId="54CE914E" w14:textId="77777777" w:rsidTr="003C231B">
        <w:tc>
          <w:tcPr>
            <w:tcW w:w="1808" w:type="dxa"/>
          </w:tcPr>
          <w:p w14:paraId="3312D989" w14:textId="77777777" w:rsidR="005B5EA2" w:rsidRPr="005B5EA2" w:rsidRDefault="005B5EA2" w:rsidP="005B5EA2">
            <w:r>
              <w:t>D</w:t>
            </w:r>
            <w:r w:rsidRPr="005B5EA2">
              <w:t>escription</w:t>
            </w:r>
          </w:p>
        </w:tc>
        <w:tc>
          <w:tcPr>
            <w:tcW w:w="6331" w:type="dxa"/>
          </w:tcPr>
          <w:p w14:paraId="753030D7" w14:textId="3FF4A669" w:rsidR="005B5EA2" w:rsidRPr="005B5EA2" w:rsidRDefault="00A37945" w:rsidP="005B5EA2">
            <w:r>
              <w:t xml:space="preserve">The </w:t>
            </w:r>
            <w:r w:rsidR="003A699C">
              <w:t>Investigation requestor</w:t>
            </w:r>
            <w:r w:rsidR="008C71E3">
              <w:t xml:space="preserve"> enquire</w:t>
            </w:r>
            <w:r w:rsidR="00070106">
              <w:t>s</w:t>
            </w:r>
            <w:r w:rsidR="008C71E3">
              <w:t xml:space="preserve"> about </w:t>
            </w:r>
            <w:r w:rsidR="008D0137">
              <w:t>an account clos</w:t>
            </w:r>
            <w:r w:rsidR="00B30B8D">
              <w:t>ure</w:t>
            </w:r>
            <w:r w:rsidR="00070106">
              <w:t xml:space="preserve"> request.</w:t>
            </w:r>
          </w:p>
        </w:tc>
      </w:tr>
      <w:tr w:rsidR="005B5EA2" w14:paraId="6A4D0EE4" w14:textId="77777777" w:rsidTr="003C231B">
        <w:tc>
          <w:tcPr>
            <w:tcW w:w="1808" w:type="dxa"/>
          </w:tcPr>
          <w:p w14:paraId="13A93814" w14:textId="77777777" w:rsidR="005B5EA2" w:rsidRPr="005B5EA2" w:rsidRDefault="005B5EA2" w:rsidP="005B5EA2">
            <w:r>
              <w:t>P</w:t>
            </w:r>
            <w:r w:rsidRPr="005B5EA2">
              <w:t>re - condition</w:t>
            </w:r>
          </w:p>
        </w:tc>
        <w:tc>
          <w:tcPr>
            <w:tcW w:w="6331" w:type="dxa"/>
          </w:tcPr>
          <w:p w14:paraId="5DD90977" w14:textId="2CA41BE1" w:rsidR="005B5EA2" w:rsidRPr="005B5EA2" w:rsidRDefault="00AF0B9F" w:rsidP="005B5EA2">
            <w:r>
              <w:t>Previous account request was received by the Account Servicer</w:t>
            </w:r>
            <w:r w:rsidR="00070106">
              <w:t>.</w:t>
            </w:r>
          </w:p>
        </w:tc>
      </w:tr>
      <w:tr w:rsidR="005B5EA2" w14:paraId="27EA388B" w14:textId="77777777" w:rsidTr="003C231B">
        <w:tc>
          <w:tcPr>
            <w:tcW w:w="1808" w:type="dxa"/>
          </w:tcPr>
          <w:p w14:paraId="294139EA" w14:textId="77777777" w:rsidR="005B5EA2" w:rsidRPr="005B5EA2" w:rsidRDefault="005B5EA2" w:rsidP="005B5EA2">
            <w:r>
              <w:t>P</w:t>
            </w:r>
            <w:r w:rsidRPr="005B5EA2">
              <w:t>ost - condition</w:t>
            </w:r>
          </w:p>
        </w:tc>
        <w:tc>
          <w:tcPr>
            <w:tcW w:w="6331" w:type="dxa"/>
          </w:tcPr>
          <w:p w14:paraId="46578DDD" w14:textId="4854F657" w:rsidR="005B5EA2" w:rsidRPr="005B5EA2" w:rsidRDefault="00E36BDB" w:rsidP="005B5EA2">
            <w:r>
              <w:t>Resolution provided</w:t>
            </w:r>
            <w:r w:rsidR="00070106">
              <w:t>.</w:t>
            </w:r>
          </w:p>
        </w:tc>
      </w:tr>
    </w:tbl>
    <w:p w14:paraId="5F87FD7E" w14:textId="57187097" w:rsidR="005B5EA2" w:rsidRDefault="005B5EA2" w:rsidP="00D03DB7"/>
    <w:p w14:paraId="5FA42C0B" w14:textId="32A080EB" w:rsidR="00D03DB7" w:rsidRDefault="00F27233" w:rsidP="00D03DB7">
      <w:r w:rsidRPr="00F27233">
        <w:t xml:space="preserve"> </w:t>
      </w:r>
      <w:r w:rsidR="00A303CD" w:rsidRPr="00A303CD">
        <w:t xml:space="preserve"> </w:t>
      </w:r>
      <w:r w:rsidR="00E22849" w:rsidRPr="00E22849">
        <w:t xml:space="preserve"> </w:t>
      </w:r>
      <w:r w:rsidR="004203E3">
        <w:object w:dxaOrig="5251" w:dyaOrig="3362" w14:anchorId="5FC743D5">
          <v:shape id="_x0000_i1037" type="#_x0000_t75" style="width:243.75pt;height:158.25pt" o:ole="">
            <v:imagedata r:id="rId57" o:title=""/>
          </v:shape>
          <o:OLEObject Type="Embed" ProgID="Visio.Drawing.15" ShapeID="_x0000_i1037" DrawAspect="Content" ObjectID="_1834942894" r:id="rId58"/>
        </w:object>
      </w:r>
    </w:p>
    <w:p w14:paraId="67251DB9" w14:textId="79D5D21A" w:rsidR="00552310" w:rsidRDefault="00552310">
      <w:pPr>
        <w:suppressAutoHyphens w:val="0"/>
        <w:spacing w:before="0"/>
      </w:pPr>
      <w:r>
        <w:br w:type="page"/>
      </w:r>
    </w:p>
    <w:p w14:paraId="1F7F3DA8" w14:textId="77777777" w:rsidR="000E53BB" w:rsidRDefault="00B5372E" w:rsidP="00FC2CEC">
      <w:pPr>
        <w:pStyle w:val="Heading1"/>
      </w:pPr>
      <w:bookmarkStart w:id="29" w:name="_Toc224330108"/>
      <w:r>
        <w:lastRenderedPageBreak/>
        <w:t>Business Examples</w:t>
      </w:r>
      <w:bookmarkEnd w:id="29"/>
    </w:p>
    <w:p w14:paraId="6F6D2980" w14:textId="3F5CB2B8" w:rsidR="002E1CB1" w:rsidRDefault="002E1CB1" w:rsidP="002E1CB1">
      <w:r w:rsidRPr="002E1CB1">
        <w:t>This section describes business examples of the use of the various MessageDefinitions.</w:t>
      </w:r>
    </w:p>
    <w:p w14:paraId="3FA87270" w14:textId="77777777" w:rsidR="00D74D29" w:rsidRDefault="00D74D29" w:rsidP="00FC2CEC">
      <w:pPr>
        <w:pStyle w:val="Heading2"/>
      </w:pPr>
      <w:bookmarkStart w:id="30" w:name="_Toc224330109"/>
      <w:r>
        <w:t>Payment and Cash Management</w:t>
      </w:r>
      <w:bookmarkEnd w:id="30"/>
    </w:p>
    <w:p w14:paraId="2B3A0FA2" w14:textId="56518931" w:rsidR="0080202C" w:rsidRDefault="0080202C" w:rsidP="00FC2CEC">
      <w:pPr>
        <w:pStyle w:val="Heading3"/>
      </w:pPr>
      <w:r>
        <w:t xml:space="preserve">Unable to </w:t>
      </w:r>
      <w:r w:rsidR="00B83963">
        <w:t>a</w:t>
      </w:r>
      <w:r>
        <w:t>pply</w:t>
      </w:r>
    </w:p>
    <w:p w14:paraId="257DE903" w14:textId="7A6B3D92" w:rsidR="00C841FB" w:rsidRDefault="000E7515" w:rsidP="007F5E4D">
      <w:r>
        <w:t xml:space="preserve">Following </w:t>
      </w:r>
      <w:r w:rsidR="00A87947">
        <w:t>a</w:t>
      </w:r>
      <w:r>
        <w:t xml:space="preserve"> payment message sent</w:t>
      </w:r>
      <w:r w:rsidR="001B63A2">
        <w:t xml:space="preserve"> by </w:t>
      </w:r>
      <w:r w:rsidR="000634DC">
        <w:t>the Debtor</w:t>
      </w:r>
      <w:r w:rsidR="00AF44D2">
        <w:t xml:space="preserve"> </w:t>
      </w:r>
      <w:r w:rsidR="000634DC">
        <w:t>Agent (</w:t>
      </w:r>
      <w:r w:rsidR="00412C3C">
        <w:t>AAAAGB2L</w:t>
      </w:r>
      <w:r w:rsidR="000634DC">
        <w:t>) to</w:t>
      </w:r>
      <w:r w:rsidR="00B40381">
        <w:t>wards</w:t>
      </w:r>
      <w:r w:rsidR="000634DC">
        <w:t xml:space="preserve"> t</w:t>
      </w:r>
      <w:r w:rsidR="00CC1B2C">
        <w:t>he Creditor</w:t>
      </w:r>
      <w:r w:rsidR="00AF44D2">
        <w:t xml:space="preserve"> </w:t>
      </w:r>
      <w:r w:rsidR="00CC1B2C">
        <w:t>Agent (C</w:t>
      </w:r>
      <w:r w:rsidR="0005186F">
        <w:t>CCC</w:t>
      </w:r>
      <w:r w:rsidR="00CC1B2C">
        <w:t>GB2L)</w:t>
      </w:r>
      <w:r w:rsidR="006A63C0">
        <w:t>. C</w:t>
      </w:r>
      <w:r w:rsidR="0005186F">
        <w:t xml:space="preserve">CC </w:t>
      </w:r>
      <w:r w:rsidR="006A63C0">
        <w:t>bank (</w:t>
      </w:r>
      <w:r w:rsidR="0005186F">
        <w:t>CCCCGB2L</w:t>
      </w:r>
      <w:r w:rsidR="006A63C0">
        <w:t>)</w:t>
      </w:r>
      <w:r w:rsidR="00CC1B2C">
        <w:t xml:space="preserve"> </w:t>
      </w:r>
      <w:r w:rsidR="001F2E00">
        <w:t>credit</w:t>
      </w:r>
      <w:r w:rsidR="00E07416">
        <w:t>s</w:t>
      </w:r>
      <w:r w:rsidR="001F2E00">
        <w:t xml:space="preserve"> the </w:t>
      </w:r>
      <w:r w:rsidR="00AD488C">
        <w:t xml:space="preserve">Creditor </w:t>
      </w:r>
      <w:r w:rsidR="00026B15">
        <w:t xml:space="preserve">(CorporateA) </w:t>
      </w:r>
      <w:r w:rsidR="00C62ABA">
        <w:t>and send</w:t>
      </w:r>
      <w:r w:rsidR="00E07416">
        <w:t>s</w:t>
      </w:r>
      <w:r w:rsidR="00C62ABA">
        <w:t xml:space="preserve"> them a</w:t>
      </w:r>
      <w:r w:rsidR="00543778">
        <w:t xml:space="preserve"> cash </w:t>
      </w:r>
      <w:r w:rsidR="00B528CC">
        <w:t>management</w:t>
      </w:r>
      <w:r w:rsidR="00543778">
        <w:t xml:space="preserve"> report (</w:t>
      </w:r>
      <w:r w:rsidR="00B528CC">
        <w:t xml:space="preserve">statement). </w:t>
      </w:r>
    </w:p>
    <w:p w14:paraId="4084356C" w14:textId="35E4597C" w:rsidR="00685842" w:rsidRDefault="00A22ACA" w:rsidP="007F5E4D">
      <w:r>
        <w:t xml:space="preserve">The Creditor </w:t>
      </w:r>
      <w:r w:rsidR="00026B15">
        <w:t>(Corporate</w:t>
      </w:r>
      <w:r w:rsidR="00067A9B">
        <w:t xml:space="preserve"> </w:t>
      </w:r>
      <w:r w:rsidR="00026B15">
        <w:t xml:space="preserve">A) </w:t>
      </w:r>
      <w:r w:rsidR="00CC1B2C">
        <w:t xml:space="preserve">sends </w:t>
      </w:r>
      <w:r w:rsidR="006A63C0">
        <w:t>an</w:t>
      </w:r>
      <w:r w:rsidR="00CC1B2C">
        <w:t xml:space="preserve"> investigation request to</w:t>
      </w:r>
      <w:r w:rsidR="00CC1B2C" w:rsidDel="003A6497">
        <w:t xml:space="preserve"> </w:t>
      </w:r>
      <w:r w:rsidR="00C841FB">
        <w:t>C</w:t>
      </w:r>
      <w:r w:rsidR="0005186F">
        <w:t xml:space="preserve">CC </w:t>
      </w:r>
      <w:r w:rsidR="00C841FB">
        <w:t>bank (C</w:t>
      </w:r>
      <w:r w:rsidR="00067A9B">
        <w:t>CCC</w:t>
      </w:r>
      <w:r w:rsidR="00C841FB">
        <w:t xml:space="preserve">GB2L) </w:t>
      </w:r>
      <w:r w:rsidR="00CC1B2C">
        <w:t xml:space="preserve">for </w:t>
      </w:r>
      <w:r w:rsidR="0031018F">
        <w:t>the</w:t>
      </w:r>
      <w:r w:rsidR="00CC1B2C">
        <w:t xml:space="preserve"> payment received </w:t>
      </w:r>
      <w:r w:rsidR="001C092D">
        <w:t>with Entry Reference Ref4</w:t>
      </w:r>
      <w:r w:rsidR="00C05EC8">
        <w:t xml:space="preserve">56777, </w:t>
      </w:r>
      <w:r w:rsidR="0031018F">
        <w:t>as they were</w:t>
      </w:r>
      <w:r w:rsidR="009306A0">
        <w:t xml:space="preserve"> not able to reconcile</w:t>
      </w:r>
      <w:r w:rsidR="0031018F">
        <w:t xml:space="preserve"> or apply</w:t>
      </w:r>
      <w:r w:rsidR="002D6316" w:rsidDel="00AA1D75">
        <w:t xml:space="preserve"> </w:t>
      </w:r>
      <w:r w:rsidR="002D6316">
        <w:t>the</w:t>
      </w:r>
      <w:r w:rsidR="00AA1D75">
        <w:t xml:space="preserve"> </w:t>
      </w:r>
      <w:r w:rsidR="002D6316">
        <w:t>payment</w:t>
      </w:r>
      <w:r w:rsidR="009306A0">
        <w:t>. Creditor has requested clarification to the Creditor</w:t>
      </w:r>
      <w:r w:rsidR="00AA1D75">
        <w:t xml:space="preserve"> </w:t>
      </w:r>
      <w:r w:rsidR="009306A0">
        <w:t xml:space="preserve">Agent on the </w:t>
      </w:r>
      <w:r w:rsidR="00252EC9">
        <w:t xml:space="preserve">Debtor </w:t>
      </w:r>
      <w:r w:rsidR="0020478C">
        <w:t>name</w:t>
      </w:r>
      <w:r w:rsidR="009306A0">
        <w:t>.</w:t>
      </w:r>
      <w:r w:rsidR="004B37C0">
        <w:t xml:space="preserve"> </w:t>
      </w:r>
    </w:p>
    <w:p w14:paraId="7F039053" w14:textId="10FB4C56" w:rsidR="009C59D6" w:rsidRDefault="00E047CB" w:rsidP="007F5E4D">
      <w:r w:rsidRPr="00E047CB">
        <w:t xml:space="preserve"> </w:t>
      </w:r>
      <w:r w:rsidR="00377376">
        <w:object w:dxaOrig="6346" w:dyaOrig="8387" w14:anchorId="66D77DE6">
          <v:shape id="_x0000_i1038" type="#_x0000_t75" style="width:315.75pt;height:417.75pt" o:ole="">
            <v:imagedata r:id="rId59" o:title=""/>
          </v:shape>
          <o:OLEObject Type="Embed" ProgID="Visio.Drawing.15" ShapeID="_x0000_i1038" DrawAspect="Content" ObjectID="_1834942895" r:id="rId60"/>
        </w:object>
      </w:r>
    </w:p>
    <w:p w14:paraId="3D163F9D" w14:textId="77777777" w:rsidR="003558BC" w:rsidRDefault="003558BC" w:rsidP="007F5E4D">
      <w:pPr>
        <w:rPr>
          <w:rStyle w:val="Bold"/>
        </w:rPr>
      </w:pPr>
    </w:p>
    <w:p w14:paraId="3D0D310F" w14:textId="77777777" w:rsidR="003558BC" w:rsidRDefault="003558BC" w:rsidP="007F5E4D">
      <w:pPr>
        <w:rPr>
          <w:rStyle w:val="Bold"/>
        </w:rPr>
      </w:pPr>
    </w:p>
    <w:p w14:paraId="54D25093" w14:textId="7F3B66FE" w:rsidR="00460976" w:rsidRPr="00E60705" w:rsidRDefault="00460976" w:rsidP="007F5E4D">
      <w:pPr>
        <w:rPr>
          <w:rStyle w:val="Bold"/>
        </w:rPr>
      </w:pPr>
      <w:r w:rsidRPr="00E60705">
        <w:rPr>
          <w:rStyle w:val="Bold"/>
        </w:rPr>
        <w:lastRenderedPageBreak/>
        <w:t>Inve</w:t>
      </w:r>
      <w:r w:rsidRPr="003074F6">
        <w:rPr>
          <w:rStyle w:val="Bold"/>
        </w:rPr>
        <w:t>stigat</w:t>
      </w:r>
      <w:r w:rsidRPr="0034198C">
        <w:rPr>
          <w:rStyle w:val="Bold"/>
        </w:rPr>
        <w:t>io</w:t>
      </w:r>
      <w:r w:rsidRPr="00594E78">
        <w:rPr>
          <w:rStyle w:val="Bold"/>
        </w:rPr>
        <w:t>n</w:t>
      </w:r>
      <w:r w:rsidRPr="007A282C">
        <w:rPr>
          <w:rStyle w:val="Bold"/>
        </w:rPr>
        <w:t xml:space="preserve"> </w:t>
      </w:r>
      <w:r w:rsidR="002412D3">
        <w:rPr>
          <w:rStyle w:val="Bold"/>
        </w:rPr>
        <w:t>r</w:t>
      </w:r>
      <w:r w:rsidRPr="00E94CD5">
        <w:rPr>
          <w:rStyle w:val="Bold"/>
        </w:rPr>
        <w:t>e</w:t>
      </w:r>
      <w:r w:rsidRPr="00E663F4">
        <w:rPr>
          <w:rStyle w:val="Bold"/>
        </w:rPr>
        <w:t>q</w:t>
      </w:r>
      <w:r w:rsidRPr="00643894">
        <w:rPr>
          <w:rStyle w:val="Bold"/>
        </w:rPr>
        <w:t>u</w:t>
      </w:r>
      <w:r w:rsidRPr="00F02604">
        <w:rPr>
          <w:rStyle w:val="Bold"/>
        </w:rPr>
        <w:t>es</w:t>
      </w:r>
      <w:r w:rsidRPr="00F62426">
        <w:rPr>
          <w:rStyle w:val="Bold"/>
        </w:rPr>
        <w:t>t</w:t>
      </w:r>
    </w:p>
    <w:p w14:paraId="7F832B1E" w14:textId="77777777" w:rsidR="00E60705" w:rsidRPr="00E60705" w:rsidRDefault="00E60705" w:rsidP="00E60705">
      <w:pPr>
        <w:pStyle w:val="BlockLabel"/>
      </w:pPr>
      <w:r w:rsidRPr="00E60705">
        <w:t>Description</w:t>
      </w:r>
    </w:p>
    <w:p w14:paraId="137E0A73" w14:textId="24FAC461" w:rsidR="00284869" w:rsidRDefault="00284869" w:rsidP="00284869">
      <w:r>
        <w:t xml:space="preserve">The </w:t>
      </w:r>
      <w:r w:rsidR="00F77609">
        <w:t>I</w:t>
      </w:r>
      <w:r>
        <w:t xml:space="preserve">nvestigation </w:t>
      </w:r>
      <w:r w:rsidR="00F77609">
        <w:t>R</w:t>
      </w:r>
      <w:r>
        <w:t>equestor (C</w:t>
      </w:r>
      <w:r w:rsidR="00B4279F">
        <w:t>orporate</w:t>
      </w:r>
      <w:r w:rsidR="0036354C">
        <w:t xml:space="preserve"> </w:t>
      </w:r>
      <w:r w:rsidR="00B4279F">
        <w:t>A</w:t>
      </w:r>
      <w:r>
        <w:t xml:space="preserve">) sends the </w:t>
      </w:r>
      <w:r w:rsidR="00F77609">
        <w:t>I</w:t>
      </w:r>
      <w:r>
        <w:t xml:space="preserve">nvestigation </w:t>
      </w:r>
      <w:r w:rsidR="00F77609">
        <w:t>R</w:t>
      </w:r>
      <w:r>
        <w:t xml:space="preserve">equest (camt.110) to the </w:t>
      </w:r>
      <w:r w:rsidR="00C82927">
        <w:t>I</w:t>
      </w:r>
      <w:r>
        <w:t xml:space="preserve">nvestigation </w:t>
      </w:r>
      <w:r w:rsidR="00C82927">
        <w:t>R</w:t>
      </w:r>
      <w:r>
        <w:t>esponder (C</w:t>
      </w:r>
      <w:r w:rsidR="00E047CB">
        <w:t>CCC</w:t>
      </w:r>
      <w:r>
        <w:t xml:space="preserve">GB2L) with </w:t>
      </w:r>
      <w:r w:rsidR="00B230EC">
        <w:t>investigation type</w:t>
      </w:r>
      <w:r>
        <w:t xml:space="preserve"> UTAP (Unable to apply).</w:t>
      </w:r>
    </w:p>
    <w:p w14:paraId="1948D5A5" w14:textId="77777777" w:rsidR="00DF38F5" w:rsidRDefault="00DF38F5" w:rsidP="00B52C84"/>
    <w:p w14:paraId="3C3DC999" w14:textId="434C8997" w:rsidR="003414DC" w:rsidRPr="0015611B" w:rsidRDefault="003414DC" w:rsidP="003414DC">
      <w:pPr>
        <w:rPr>
          <w:rStyle w:val="Bold"/>
        </w:rPr>
      </w:pPr>
      <w:r w:rsidRPr="0015611B">
        <w:rPr>
          <w:rStyle w:val="Bold"/>
        </w:rPr>
        <w:t xml:space="preserve">Business </w:t>
      </w:r>
      <w:r w:rsidR="0000008F">
        <w:rPr>
          <w:rStyle w:val="Bold"/>
        </w:rPr>
        <w:t>d</w:t>
      </w:r>
      <w:r w:rsidRPr="0015611B">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0"/>
        <w:gridCol w:w="1716"/>
        <w:gridCol w:w="3483"/>
      </w:tblGrid>
      <w:tr w:rsidR="00D0238F" w14:paraId="6D52C04D" w14:textId="77777777" w:rsidTr="00B46C25">
        <w:trPr>
          <w:cantSplit/>
          <w:tblHeader/>
        </w:trPr>
        <w:tc>
          <w:tcPr>
            <w:tcW w:w="294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8E1258F" w14:textId="77777777" w:rsidR="003414DC" w:rsidRPr="003414DC" w:rsidRDefault="003414DC" w:rsidP="003414DC">
            <w:pPr>
              <w:pStyle w:val="TableHeading"/>
            </w:pPr>
            <w:r>
              <w:t>Element</w:t>
            </w:r>
          </w:p>
        </w:tc>
        <w:tc>
          <w:tcPr>
            <w:tcW w:w="171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06AC17B" w14:textId="77777777" w:rsidR="003414DC" w:rsidRPr="003414DC" w:rsidRDefault="003414DC" w:rsidP="003414DC">
            <w:pPr>
              <w:pStyle w:val="TableHeading"/>
            </w:pPr>
            <w:r>
              <w:t>XML Tag</w:t>
            </w:r>
          </w:p>
        </w:tc>
        <w:tc>
          <w:tcPr>
            <w:tcW w:w="348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A8D600E" w14:textId="77777777" w:rsidR="003414DC" w:rsidRPr="00E60705" w:rsidRDefault="003414DC" w:rsidP="003414DC">
            <w:pPr>
              <w:pStyle w:val="TableHeading"/>
              <w:rPr>
                <w:rStyle w:val="Bold"/>
              </w:rPr>
            </w:pPr>
            <w:r w:rsidRPr="00E60705">
              <w:rPr>
                <w:rStyle w:val="Bold"/>
              </w:rPr>
              <w:t>Content</w:t>
            </w:r>
          </w:p>
        </w:tc>
      </w:tr>
      <w:tr w:rsidR="00D0238F" w14:paraId="6915B84F" w14:textId="77777777" w:rsidTr="00B46C25">
        <w:tc>
          <w:tcPr>
            <w:tcW w:w="2940" w:type="dxa"/>
            <w:shd w:val="clear" w:color="auto" w:fill="FFFFFF"/>
          </w:tcPr>
          <w:p w14:paraId="0DB2FF12" w14:textId="77777777" w:rsidR="003414DC" w:rsidRPr="003414DC" w:rsidRDefault="003414DC" w:rsidP="003414DC">
            <w:r w:rsidRPr="006F78EA">
              <w:t>Requestor Investigation Identification</w:t>
            </w:r>
          </w:p>
        </w:tc>
        <w:tc>
          <w:tcPr>
            <w:tcW w:w="1716" w:type="dxa"/>
            <w:shd w:val="clear" w:color="auto" w:fill="FFFFFF"/>
          </w:tcPr>
          <w:p w14:paraId="26F0086B" w14:textId="77777777" w:rsidR="003414DC" w:rsidRPr="003414DC" w:rsidRDefault="003414DC" w:rsidP="003414DC">
            <w:pPr>
              <w:pStyle w:val="TableText"/>
            </w:pPr>
            <w:r w:rsidRPr="00D81250">
              <w:t>&lt;RqstrInvstgtnId&gt;</w:t>
            </w:r>
          </w:p>
        </w:tc>
        <w:tc>
          <w:tcPr>
            <w:tcW w:w="3483" w:type="dxa"/>
            <w:shd w:val="clear" w:color="auto" w:fill="FFFFFF"/>
          </w:tcPr>
          <w:p w14:paraId="617FB128" w14:textId="1330DF5B" w:rsidR="003414DC" w:rsidRPr="00E60705" w:rsidRDefault="002C1406" w:rsidP="003414DC">
            <w:pPr>
              <w:rPr>
                <w:rStyle w:val="Bold"/>
              </w:rPr>
            </w:pPr>
            <w:r w:rsidRPr="00E60705">
              <w:rPr>
                <w:rStyle w:val="Bold"/>
              </w:rPr>
              <w:t>C</w:t>
            </w:r>
            <w:r w:rsidR="005C6808">
              <w:rPr>
                <w:rStyle w:val="Bold"/>
              </w:rPr>
              <w:t>ORP</w:t>
            </w:r>
            <w:r w:rsidRPr="00E60705">
              <w:rPr>
                <w:rStyle w:val="Bold"/>
              </w:rPr>
              <w:t>123456</w:t>
            </w:r>
          </w:p>
        </w:tc>
      </w:tr>
      <w:tr w:rsidR="00D0238F" w14:paraId="07EF6739" w14:textId="77777777" w:rsidTr="00B46C25">
        <w:tc>
          <w:tcPr>
            <w:tcW w:w="2940" w:type="dxa"/>
            <w:shd w:val="clear" w:color="auto" w:fill="FFFFFF"/>
          </w:tcPr>
          <w:p w14:paraId="23D2070F" w14:textId="50ED5B9E" w:rsidR="003414DC" w:rsidRPr="003414DC" w:rsidRDefault="003414DC" w:rsidP="003414DC">
            <w:r w:rsidRPr="00976CFC">
              <w:t>Investigation Type</w:t>
            </w:r>
          </w:p>
        </w:tc>
        <w:tc>
          <w:tcPr>
            <w:tcW w:w="1716" w:type="dxa"/>
            <w:shd w:val="clear" w:color="auto" w:fill="FFFFFF"/>
          </w:tcPr>
          <w:p w14:paraId="4B658C03" w14:textId="77777777" w:rsidR="003414DC" w:rsidRPr="003414DC" w:rsidRDefault="003414DC" w:rsidP="003414DC">
            <w:pPr>
              <w:pStyle w:val="TableText"/>
            </w:pPr>
            <w:r w:rsidRPr="00720E52">
              <w:t>&lt;Cd&gt;</w:t>
            </w:r>
          </w:p>
        </w:tc>
        <w:tc>
          <w:tcPr>
            <w:tcW w:w="3483" w:type="dxa"/>
            <w:shd w:val="clear" w:color="auto" w:fill="FFFFFF"/>
          </w:tcPr>
          <w:p w14:paraId="11B92676" w14:textId="77777777" w:rsidR="003414DC" w:rsidRPr="00E60705" w:rsidRDefault="003414DC" w:rsidP="003414DC">
            <w:pPr>
              <w:pStyle w:val="TableText"/>
              <w:rPr>
                <w:rStyle w:val="Bold"/>
              </w:rPr>
            </w:pPr>
            <w:r w:rsidRPr="00460976">
              <w:rPr>
                <w:rStyle w:val="Bold"/>
              </w:rPr>
              <w:t>UTAP</w:t>
            </w:r>
          </w:p>
        </w:tc>
      </w:tr>
      <w:tr w:rsidR="00D0238F" w14:paraId="6900A6C5" w14:textId="77777777" w:rsidTr="00B46C25">
        <w:tc>
          <w:tcPr>
            <w:tcW w:w="2940" w:type="dxa"/>
            <w:shd w:val="clear" w:color="auto" w:fill="FFFFFF"/>
          </w:tcPr>
          <w:p w14:paraId="2B1BF8FF" w14:textId="3CE098DC" w:rsidR="00B46C25" w:rsidRPr="004704A8" w:rsidRDefault="00B46C25" w:rsidP="00B46C25">
            <w:r>
              <w:t>Underlying</w:t>
            </w:r>
            <w:r w:rsidR="001E7656">
              <w:t xml:space="preserve"> </w:t>
            </w:r>
            <w:r>
              <w:t>Instrument</w:t>
            </w:r>
          </w:p>
        </w:tc>
        <w:tc>
          <w:tcPr>
            <w:tcW w:w="1716" w:type="dxa"/>
            <w:shd w:val="clear" w:color="auto" w:fill="FFFFFF"/>
          </w:tcPr>
          <w:p w14:paraId="6B2C2939" w14:textId="5F88B5BE" w:rsidR="00B46C25" w:rsidRDefault="00B46C25" w:rsidP="00B46C25">
            <w:pPr>
              <w:pStyle w:val="TableText"/>
            </w:pPr>
            <w:r>
              <w:t>&lt;Cd&gt;</w:t>
            </w:r>
          </w:p>
        </w:tc>
        <w:tc>
          <w:tcPr>
            <w:tcW w:w="3483" w:type="dxa"/>
            <w:shd w:val="clear" w:color="auto" w:fill="FFFFFF"/>
          </w:tcPr>
          <w:p w14:paraId="183660B4" w14:textId="1AB128D8" w:rsidR="00B46C25" w:rsidRPr="00460976" w:rsidRDefault="00B46C25" w:rsidP="00B46C25">
            <w:pPr>
              <w:pStyle w:val="TableText"/>
              <w:rPr>
                <w:rStyle w:val="Bold"/>
              </w:rPr>
            </w:pPr>
            <w:r>
              <w:rPr>
                <w:rStyle w:val="Bold"/>
              </w:rPr>
              <w:t>STAT</w:t>
            </w:r>
          </w:p>
        </w:tc>
      </w:tr>
      <w:tr w:rsidR="00D0238F" w14:paraId="59073FB2" w14:textId="77777777" w:rsidTr="00B46C25">
        <w:tc>
          <w:tcPr>
            <w:tcW w:w="2940" w:type="dxa"/>
            <w:shd w:val="clear" w:color="auto" w:fill="FFFFFF"/>
          </w:tcPr>
          <w:p w14:paraId="649A923C" w14:textId="1FA5C9E4" w:rsidR="00B46C25" w:rsidRPr="008267BA" w:rsidRDefault="00B46C25" w:rsidP="001E7656">
            <w:pPr>
              <w:pStyle w:val="Normalbeforetable"/>
            </w:pPr>
            <w:r w:rsidRPr="00142310">
              <w:t>Original</w:t>
            </w:r>
            <w:r w:rsidR="001E7656">
              <w:t xml:space="preserve"> </w:t>
            </w:r>
            <w:r w:rsidRPr="00B46C25">
              <w:t>Statement</w:t>
            </w:r>
            <w:r w:rsidR="001E7656">
              <w:t xml:space="preserve"> </w:t>
            </w:r>
            <w:r w:rsidRPr="00B46C25">
              <w:t>Identification</w:t>
            </w:r>
          </w:p>
        </w:tc>
        <w:tc>
          <w:tcPr>
            <w:tcW w:w="1716" w:type="dxa"/>
            <w:shd w:val="clear" w:color="auto" w:fill="FFFFFF"/>
          </w:tcPr>
          <w:p w14:paraId="18E8F98A" w14:textId="7C3B01B3" w:rsidR="00B46C25" w:rsidRPr="00B46C25" w:rsidRDefault="00B46C25" w:rsidP="00B46C25">
            <w:pPr>
              <w:pStyle w:val="TableText"/>
            </w:pPr>
            <w:r w:rsidRPr="007D1080">
              <w:t>&lt;OrgnlStmtId&gt;</w:t>
            </w:r>
          </w:p>
        </w:tc>
        <w:tc>
          <w:tcPr>
            <w:tcW w:w="3483" w:type="dxa"/>
            <w:shd w:val="clear" w:color="auto" w:fill="FFFFFF"/>
          </w:tcPr>
          <w:p w14:paraId="3CB9F2A2" w14:textId="00FACD92" w:rsidR="00B46C25" w:rsidRPr="00B46C25" w:rsidRDefault="00B46C25" w:rsidP="00B46C25">
            <w:pPr>
              <w:pStyle w:val="TableText"/>
              <w:rPr>
                <w:rStyle w:val="Bold"/>
              </w:rPr>
            </w:pPr>
            <w:r>
              <w:rPr>
                <w:rStyle w:val="Bold"/>
              </w:rPr>
              <w:t>Stat</w:t>
            </w:r>
            <w:r w:rsidRPr="00B46C25">
              <w:rPr>
                <w:rStyle w:val="Bold"/>
              </w:rPr>
              <w:t>123456</w:t>
            </w:r>
          </w:p>
        </w:tc>
      </w:tr>
      <w:tr w:rsidR="00D0238F" w14:paraId="594F5CB5" w14:textId="77777777" w:rsidTr="00B46C25">
        <w:tc>
          <w:tcPr>
            <w:tcW w:w="2940" w:type="dxa"/>
            <w:shd w:val="clear" w:color="auto" w:fill="FFFFFF"/>
          </w:tcPr>
          <w:p w14:paraId="7C71EC76" w14:textId="363EF36A" w:rsidR="00B46C25" w:rsidRPr="00B46C25" w:rsidRDefault="00B46C25" w:rsidP="00B46C25">
            <w:r>
              <w:t>Original</w:t>
            </w:r>
            <w:r w:rsidR="004C1871">
              <w:t xml:space="preserve"> </w:t>
            </w:r>
            <w:r>
              <w:t>Entry</w:t>
            </w:r>
            <w:r w:rsidR="004C1871" w:rsidRPr="006F78EA">
              <w:t xml:space="preserve"> Identification</w:t>
            </w:r>
          </w:p>
        </w:tc>
        <w:tc>
          <w:tcPr>
            <w:tcW w:w="1716" w:type="dxa"/>
            <w:shd w:val="clear" w:color="auto" w:fill="FFFFFF"/>
          </w:tcPr>
          <w:p w14:paraId="73D097CF" w14:textId="280CFD34" w:rsidR="00B46C25" w:rsidRPr="00B46C25" w:rsidRDefault="00B46C25" w:rsidP="00B46C25">
            <w:pPr>
              <w:pStyle w:val="TableText"/>
            </w:pPr>
            <w:r w:rsidRPr="007D1080">
              <w:t>&lt;OrgnlNtry</w:t>
            </w:r>
            <w:r w:rsidR="00065F2D">
              <w:t>Id</w:t>
            </w:r>
            <w:r w:rsidRPr="007D1080">
              <w:t>&gt;</w:t>
            </w:r>
          </w:p>
          <w:p w14:paraId="3989787B" w14:textId="24E75FF5" w:rsidR="00B46C25" w:rsidRPr="00D51CA1" w:rsidRDefault="00B46C25" w:rsidP="00B46C25">
            <w:pPr>
              <w:pStyle w:val="TableText"/>
            </w:pPr>
          </w:p>
        </w:tc>
        <w:tc>
          <w:tcPr>
            <w:tcW w:w="3483" w:type="dxa"/>
            <w:shd w:val="clear" w:color="auto" w:fill="FFFFFF"/>
          </w:tcPr>
          <w:p w14:paraId="69DFEC36" w14:textId="6614F0C1" w:rsidR="00B46C25" w:rsidRPr="00B46C25" w:rsidRDefault="00B46C25" w:rsidP="00B46C25">
            <w:pPr>
              <w:pStyle w:val="TableText"/>
              <w:rPr>
                <w:rStyle w:val="Bold"/>
              </w:rPr>
            </w:pPr>
            <w:r w:rsidRPr="00B46C25">
              <w:rPr>
                <w:rStyle w:val="Bold"/>
              </w:rPr>
              <w:t>Ref456777</w:t>
            </w:r>
          </w:p>
        </w:tc>
      </w:tr>
      <w:tr w:rsidR="00AE59A9" w14:paraId="28AD995C" w14:textId="77777777" w:rsidTr="00B46C25">
        <w:tc>
          <w:tcPr>
            <w:tcW w:w="2940" w:type="dxa"/>
            <w:shd w:val="clear" w:color="auto" w:fill="FFFFFF"/>
          </w:tcPr>
          <w:p w14:paraId="72CC7918" w14:textId="4E0C7A76" w:rsidR="00AE59A9" w:rsidRPr="009C4744" w:rsidRDefault="00AE59A9" w:rsidP="00B46C25">
            <w:pPr>
              <w:pStyle w:val="TableText"/>
            </w:pPr>
            <w:r>
              <w:t>Original Account Identification</w:t>
            </w:r>
          </w:p>
        </w:tc>
        <w:tc>
          <w:tcPr>
            <w:tcW w:w="1716" w:type="dxa"/>
            <w:shd w:val="clear" w:color="auto" w:fill="FFFFFF"/>
          </w:tcPr>
          <w:p w14:paraId="294E91D2" w14:textId="5C3138B9" w:rsidR="00AE59A9" w:rsidRPr="009C4744" w:rsidRDefault="00AE59A9" w:rsidP="00B46C25">
            <w:pPr>
              <w:pStyle w:val="TableText"/>
            </w:pPr>
            <w:r>
              <w:t>&lt;Id&gt;</w:t>
            </w:r>
          </w:p>
        </w:tc>
        <w:tc>
          <w:tcPr>
            <w:tcW w:w="3483" w:type="dxa"/>
            <w:shd w:val="clear" w:color="auto" w:fill="FFFFFF"/>
          </w:tcPr>
          <w:p w14:paraId="463CE1C2" w14:textId="6E8098BE" w:rsidR="00AE59A9" w:rsidRDefault="00AE59A9" w:rsidP="00B46C25">
            <w:pPr>
              <w:pStyle w:val="TableText"/>
              <w:rPr>
                <w:rStyle w:val="Bold"/>
              </w:rPr>
            </w:pPr>
            <w:r>
              <w:rPr>
                <w:rStyle w:val="Bold"/>
              </w:rPr>
              <w:t>12345678</w:t>
            </w:r>
          </w:p>
        </w:tc>
      </w:tr>
      <w:tr w:rsidR="00D0238F" w14:paraId="48B3863E" w14:textId="77777777" w:rsidTr="00B46C25">
        <w:tc>
          <w:tcPr>
            <w:tcW w:w="2940" w:type="dxa"/>
            <w:shd w:val="clear" w:color="auto" w:fill="FFFFFF"/>
          </w:tcPr>
          <w:p w14:paraId="575FED6D" w14:textId="155A899D" w:rsidR="00B46C25" w:rsidRPr="00B46C25" w:rsidRDefault="00B46C25" w:rsidP="00B46C25">
            <w:pPr>
              <w:pStyle w:val="TableText"/>
            </w:pPr>
            <w:r w:rsidRPr="009C4744">
              <w:t>Requestor</w:t>
            </w:r>
          </w:p>
        </w:tc>
        <w:tc>
          <w:tcPr>
            <w:tcW w:w="1716" w:type="dxa"/>
            <w:shd w:val="clear" w:color="auto" w:fill="FFFFFF"/>
          </w:tcPr>
          <w:p w14:paraId="16245268" w14:textId="09F83E13" w:rsidR="00B46C25" w:rsidRPr="00B46C25" w:rsidRDefault="00B46C25" w:rsidP="00B46C25">
            <w:pPr>
              <w:pStyle w:val="TableText"/>
            </w:pPr>
            <w:r w:rsidRPr="009C4744">
              <w:t>&lt;</w:t>
            </w:r>
            <w:r w:rsidR="00382EA2">
              <w:t>Nm</w:t>
            </w:r>
            <w:r w:rsidRPr="009C4744">
              <w:t>&gt;</w:t>
            </w:r>
          </w:p>
        </w:tc>
        <w:tc>
          <w:tcPr>
            <w:tcW w:w="3483" w:type="dxa"/>
            <w:shd w:val="clear" w:color="auto" w:fill="FFFFFF"/>
          </w:tcPr>
          <w:p w14:paraId="0A7A112A" w14:textId="09B71ABC" w:rsidR="00B46C25" w:rsidRPr="00B46C25" w:rsidRDefault="00B46C25" w:rsidP="00B46C25">
            <w:pPr>
              <w:pStyle w:val="TableText"/>
              <w:rPr>
                <w:rStyle w:val="Bold"/>
              </w:rPr>
            </w:pPr>
            <w:r>
              <w:rPr>
                <w:rStyle w:val="Bold"/>
              </w:rPr>
              <w:t>CorporateA</w:t>
            </w:r>
          </w:p>
        </w:tc>
      </w:tr>
      <w:tr w:rsidR="00D0238F" w14:paraId="6E888109" w14:textId="77777777" w:rsidTr="00B46C25">
        <w:tc>
          <w:tcPr>
            <w:tcW w:w="2940" w:type="dxa"/>
            <w:shd w:val="clear" w:color="auto" w:fill="FFFFFF"/>
          </w:tcPr>
          <w:p w14:paraId="486FD0C1" w14:textId="4D5DF7B8" w:rsidR="00B46C25" w:rsidRPr="00B46C25" w:rsidRDefault="00B46C25" w:rsidP="00B46C25">
            <w:pPr>
              <w:pStyle w:val="TableText"/>
            </w:pPr>
            <w:r w:rsidRPr="009C4744">
              <w:t>Responder</w:t>
            </w:r>
          </w:p>
        </w:tc>
        <w:tc>
          <w:tcPr>
            <w:tcW w:w="1716" w:type="dxa"/>
            <w:shd w:val="clear" w:color="auto" w:fill="FFFFFF"/>
          </w:tcPr>
          <w:p w14:paraId="04A86637" w14:textId="77777777" w:rsidR="00B46C25" w:rsidRPr="00B46C25" w:rsidRDefault="00B46C25" w:rsidP="00B46C25">
            <w:pPr>
              <w:pStyle w:val="TableText"/>
            </w:pPr>
            <w:r w:rsidRPr="009C4744">
              <w:t>&lt;BICFI&gt;</w:t>
            </w:r>
          </w:p>
        </w:tc>
        <w:tc>
          <w:tcPr>
            <w:tcW w:w="3483" w:type="dxa"/>
            <w:shd w:val="clear" w:color="auto" w:fill="FFFFFF"/>
          </w:tcPr>
          <w:p w14:paraId="4B660740" w14:textId="28F523B7" w:rsidR="00B46C25" w:rsidRPr="00B46C25" w:rsidRDefault="00B46C25" w:rsidP="00B46C25">
            <w:pPr>
              <w:pStyle w:val="TableText"/>
              <w:rPr>
                <w:rStyle w:val="Bold"/>
              </w:rPr>
            </w:pPr>
            <w:r>
              <w:rPr>
                <w:rStyle w:val="Bold"/>
              </w:rPr>
              <w:t>C</w:t>
            </w:r>
            <w:r w:rsidR="00E047CB">
              <w:rPr>
                <w:rStyle w:val="Bold"/>
              </w:rPr>
              <w:t>CCC</w:t>
            </w:r>
            <w:r>
              <w:rPr>
                <w:rStyle w:val="Bold"/>
              </w:rPr>
              <w:t>GB2L</w:t>
            </w:r>
          </w:p>
        </w:tc>
      </w:tr>
      <w:tr w:rsidR="00FD5C68" w14:paraId="369A4732" w14:textId="77777777" w:rsidTr="00B46C25">
        <w:tc>
          <w:tcPr>
            <w:tcW w:w="2940" w:type="dxa"/>
            <w:shd w:val="clear" w:color="auto" w:fill="FFFFFF"/>
          </w:tcPr>
          <w:p w14:paraId="6C905DA9" w14:textId="68036BC0" w:rsidR="00FD5C68" w:rsidRPr="00FD5C68" w:rsidRDefault="00FD5C68" w:rsidP="00FD5C68">
            <w:pPr>
              <w:pStyle w:val="TableText"/>
            </w:pPr>
            <w:r w:rsidRPr="009E20C9">
              <w:t>Reason</w:t>
            </w:r>
          </w:p>
        </w:tc>
        <w:tc>
          <w:tcPr>
            <w:tcW w:w="1716" w:type="dxa"/>
            <w:shd w:val="clear" w:color="auto" w:fill="FFFFFF"/>
          </w:tcPr>
          <w:p w14:paraId="7965FD6C" w14:textId="30334E5E" w:rsidR="00FD5C68" w:rsidRPr="00FD5C68" w:rsidRDefault="00FD5C68" w:rsidP="00FD5C68">
            <w:pPr>
              <w:pStyle w:val="TableText"/>
            </w:pPr>
            <w:r w:rsidRPr="009E20C9">
              <w:t>&lt;Cd&gt;</w:t>
            </w:r>
          </w:p>
        </w:tc>
        <w:tc>
          <w:tcPr>
            <w:tcW w:w="3483" w:type="dxa"/>
            <w:shd w:val="clear" w:color="auto" w:fill="FFFFFF"/>
          </w:tcPr>
          <w:p w14:paraId="58B82121" w14:textId="5E25CEA6" w:rsidR="00FD5C68" w:rsidRPr="00FD5C68" w:rsidRDefault="00FD5C68" w:rsidP="00FD5C68">
            <w:pPr>
              <w:pStyle w:val="TableText"/>
              <w:rPr>
                <w:rStyle w:val="Bold"/>
              </w:rPr>
            </w:pPr>
            <w:r w:rsidRPr="00AE2590">
              <w:rPr>
                <w:rStyle w:val="Bold"/>
              </w:rPr>
              <w:t>DTOR</w:t>
            </w:r>
          </w:p>
        </w:tc>
      </w:tr>
      <w:tr w:rsidR="00FD5C68" w14:paraId="0B995291" w14:textId="77777777" w:rsidTr="00B46C25">
        <w:tc>
          <w:tcPr>
            <w:tcW w:w="2940" w:type="dxa"/>
            <w:shd w:val="clear" w:color="auto" w:fill="FFFFFF"/>
          </w:tcPr>
          <w:p w14:paraId="526737CC" w14:textId="1C383E4D" w:rsidR="00FD5C68" w:rsidRPr="00FD5C68" w:rsidRDefault="00FD5C68" w:rsidP="00FD5C68">
            <w:pPr>
              <w:pStyle w:val="TableText"/>
            </w:pPr>
            <w:r w:rsidRPr="00BB401E">
              <w:t>Reason Sub</w:t>
            </w:r>
            <w:r w:rsidRPr="00FD5C68">
              <w:t xml:space="preserve"> Type</w:t>
            </w:r>
          </w:p>
        </w:tc>
        <w:tc>
          <w:tcPr>
            <w:tcW w:w="1716" w:type="dxa"/>
            <w:shd w:val="clear" w:color="auto" w:fill="FFFFFF"/>
          </w:tcPr>
          <w:p w14:paraId="5CD46A18" w14:textId="7C7E5DB9" w:rsidR="00FD5C68" w:rsidRPr="00FD5C68" w:rsidRDefault="00FD5C68" w:rsidP="00FD5C68">
            <w:pPr>
              <w:pStyle w:val="TableText"/>
            </w:pPr>
            <w:r>
              <w:t>&lt;Cd&gt;</w:t>
            </w:r>
          </w:p>
        </w:tc>
        <w:tc>
          <w:tcPr>
            <w:tcW w:w="3483" w:type="dxa"/>
            <w:shd w:val="clear" w:color="auto" w:fill="FFFFFF"/>
          </w:tcPr>
          <w:p w14:paraId="5BF70484" w14:textId="6DCE2F76" w:rsidR="00FD5C68" w:rsidRPr="00FD5C68" w:rsidRDefault="00FD5C68" w:rsidP="00FD5C68">
            <w:pPr>
              <w:pStyle w:val="TableText"/>
              <w:rPr>
                <w:rStyle w:val="Bold"/>
              </w:rPr>
            </w:pPr>
            <w:r w:rsidRPr="008A1F85">
              <w:rPr>
                <w:rStyle w:val="Bold"/>
              </w:rPr>
              <w:t>RQNM</w:t>
            </w:r>
          </w:p>
        </w:tc>
      </w:tr>
    </w:tbl>
    <w:p w14:paraId="642637A9" w14:textId="77777777" w:rsidR="009E56B6" w:rsidRDefault="009E56B6" w:rsidP="00003C02">
      <w:pPr>
        <w:pStyle w:val="BlockLabelBeforeXML"/>
      </w:pPr>
    </w:p>
    <w:p w14:paraId="74216E9C" w14:textId="3DCC5D5B" w:rsidR="00003C02" w:rsidRDefault="00003C02" w:rsidP="00003C02">
      <w:pPr>
        <w:pStyle w:val="BlockLabelBeforeXML"/>
      </w:pPr>
      <w:r>
        <w:t xml:space="preserve">Message </w:t>
      </w:r>
      <w:r w:rsidR="0000008F">
        <w:t>i</w:t>
      </w:r>
      <w:r>
        <w:t>nstance</w:t>
      </w:r>
    </w:p>
    <w:p w14:paraId="5B9751F1" w14:textId="77777777" w:rsidR="00AF3EAD" w:rsidRPr="00AF3EAD" w:rsidRDefault="00AF3EAD" w:rsidP="00AF3EAD">
      <w:pPr>
        <w:pStyle w:val="XMLCode"/>
      </w:pPr>
      <w:r w:rsidRPr="00AF3EAD">
        <w:t>&lt;?xml version="1.0" encoding="UTF-8"?&gt;</w:t>
      </w:r>
    </w:p>
    <w:p w14:paraId="572F5EFE" w14:textId="10120A80" w:rsidR="00AF3EAD" w:rsidRPr="00AF3EAD" w:rsidRDefault="00AF3EAD" w:rsidP="00AF3EAD">
      <w:pPr>
        <w:pStyle w:val="XMLCode"/>
      </w:pPr>
      <w:r w:rsidRPr="00AF3EAD">
        <w:t>&lt;Document xmlns="urn:iso:std:iso:20022:tech:xsd:DRAFT1camt.110.001.0</w:t>
      </w:r>
      <w:r w:rsidR="00673F40">
        <w:t>2</w:t>
      </w:r>
      <w:r w:rsidRPr="00AF3EAD">
        <w:t>" xmlns:xsi="http://www.w3.org/2001/XMLSchema-instance"&gt;</w:t>
      </w:r>
    </w:p>
    <w:p w14:paraId="4F5C2B50" w14:textId="77777777" w:rsidR="00AF3EAD" w:rsidRPr="00AF3EAD" w:rsidRDefault="00AF3EAD" w:rsidP="00AF3EAD">
      <w:pPr>
        <w:pStyle w:val="XMLCode"/>
      </w:pPr>
      <w:r w:rsidRPr="00AF3EAD">
        <w:tab/>
        <w:t>&lt;InvstgtnReq&gt;</w:t>
      </w:r>
    </w:p>
    <w:p w14:paraId="1DF66B44" w14:textId="77777777" w:rsidR="00AF3EAD" w:rsidRDefault="00AF3EAD" w:rsidP="00AF3EAD">
      <w:pPr>
        <w:pStyle w:val="XMLCode"/>
      </w:pPr>
      <w:r w:rsidRPr="00AF3EAD">
        <w:tab/>
      </w:r>
      <w:r w:rsidRPr="00AF3EAD">
        <w:tab/>
        <w:t>&lt;InvstgtnReq&gt;</w:t>
      </w:r>
    </w:p>
    <w:p w14:paraId="76EE5882" w14:textId="77777777" w:rsidR="00C0779F" w:rsidRPr="00A909A7" w:rsidRDefault="00C0779F" w:rsidP="00C0779F">
      <w:pPr>
        <w:pStyle w:val="XMLCode"/>
      </w:pPr>
      <w:r w:rsidRPr="00A909A7">
        <w:tab/>
      </w:r>
      <w:r w:rsidRPr="00A909A7">
        <w:tab/>
      </w:r>
      <w:r w:rsidRPr="00A909A7">
        <w:tab/>
        <w:t>&lt;</w:t>
      </w:r>
      <w:r>
        <w:t>Msg</w:t>
      </w:r>
      <w:r w:rsidRPr="00A909A7">
        <w:t>Id&gt;</w:t>
      </w:r>
      <w:r>
        <w:t>12345</w:t>
      </w:r>
      <w:r w:rsidRPr="00A909A7">
        <w:t>&lt;/</w:t>
      </w:r>
      <w:r>
        <w:t>MsgId</w:t>
      </w:r>
      <w:r w:rsidRPr="00A909A7">
        <w:t>&gt;</w:t>
      </w:r>
    </w:p>
    <w:p w14:paraId="117DC2F5" w14:textId="77777777" w:rsidR="00AF3EAD" w:rsidRPr="00AF3EAD" w:rsidRDefault="00AF3EAD" w:rsidP="00AF3EAD">
      <w:pPr>
        <w:pStyle w:val="XMLCode"/>
      </w:pPr>
      <w:r w:rsidRPr="00AF3EAD">
        <w:tab/>
      </w:r>
      <w:r w:rsidRPr="00AF3EAD">
        <w:tab/>
      </w:r>
      <w:r w:rsidRPr="00AF3EAD">
        <w:tab/>
        <w:t>&lt;RqstrInvstgtnId&gt;CORP123456&lt;/RqstrInvstgtnId&gt;</w:t>
      </w:r>
    </w:p>
    <w:p w14:paraId="20ACEDC6" w14:textId="77777777" w:rsidR="00AF3EAD" w:rsidRPr="001650AB" w:rsidRDefault="00AF3EAD" w:rsidP="00AF3EAD">
      <w:pPr>
        <w:pStyle w:val="XMLCode"/>
        <w:rPr>
          <w:lang w:val="nl-BE"/>
        </w:rPr>
      </w:pPr>
      <w:r w:rsidRPr="00AF3EAD">
        <w:tab/>
      </w:r>
      <w:r w:rsidRPr="00AF3EAD">
        <w:tab/>
      </w:r>
      <w:r w:rsidRPr="00AF3EAD">
        <w:tab/>
      </w:r>
      <w:r w:rsidRPr="001650AB">
        <w:rPr>
          <w:lang w:val="nl-BE"/>
        </w:rPr>
        <w:t>&lt;InvstgtnTp&gt;</w:t>
      </w:r>
    </w:p>
    <w:p w14:paraId="252A8452" w14:textId="1BC080EB" w:rsidR="00AF3EAD" w:rsidRPr="001650AB" w:rsidRDefault="00AF3EAD" w:rsidP="00AF3EAD">
      <w:pPr>
        <w:pStyle w:val="XMLCode"/>
        <w:rPr>
          <w:lang w:val="nl-BE"/>
        </w:rPr>
      </w:pPr>
      <w:r w:rsidRPr="001650AB">
        <w:rPr>
          <w:lang w:val="nl-BE"/>
        </w:rPr>
        <w:tab/>
      </w:r>
      <w:r w:rsidRPr="001650AB">
        <w:rPr>
          <w:lang w:val="nl-BE"/>
        </w:rPr>
        <w:tab/>
      </w:r>
      <w:r w:rsidRPr="001650AB">
        <w:rPr>
          <w:lang w:val="nl-BE"/>
        </w:rPr>
        <w:tab/>
      </w:r>
      <w:r w:rsidRPr="001650AB">
        <w:rPr>
          <w:lang w:val="nl-BE"/>
        </w:rPr>
        <w:tab/>
        <w:t>&lt;Cd&gt;UTAP&lt;/Cd&gt;</w:t>
      </w:r>
    </w:p>
    <w:p w14:paraId="6B230AE3" w14:textId="77777777" w:rsidR="00AF3EAD" w:rsidRPr="001650AB" w:rsidRDefault="00AF3EAD" w:rsidP="00AF3EAD">
      <w:pPr>
        <w:pStyle w:val="XMLCode"/>
        <w:rPr>
          <w:lang w:val="nl-BE"/>
        </w:rPr>
      </w:pPr>
      <w:r w:rsidRPr="001650AB">
        <w:rPr>
          <w:lang w:val="nl-BE"/>
        </w:rPr>
        <w:tab/>
      </w:r>
      <w:r w:rsidRPr="001650AB">
        <w:rPr>
          <w:lang w:val="nl-BE"/>
        </w:rPr>
        <w:tab/>
      </w:r>
      <w:r w:rsidRPr="001650AB">
        <w:rPr>
          <w:lang w:val="nl-BE"/>
        </w:rPr>
        <w:tab/>
        <w:t>&lt;/InvstgtnTp&gt;</w:t>
      </w:r>
    </w:p>
    <w:p w14:paraId="3A65A325" w14:textId="77777777" w:rsidR="00AF3EAD" w:rsidRPr="00AF3EAD" w:rsidRDefault="00AF3EAD" w:rsidP="00AF3EAD">
      <w:pPr>
        <w:pStyle w:val="XMLCode"/>
      </w:pPr>
      <w:r w:rsidRPr="001650AB">
        <w:rPr>
          <w:lang w:val="nl-BE"/>
        </w:rPr>
        <w:tab/>
      </w:r>
      <w:r w:rsidRPr="001650AB">
        <w:rPr>
          <w:lang w:val="nl-BE"/>
        </w:rPr>
        <w:tab/>
      </w:r>
      <w:r w:rsidRPr="001650AB">
        <w:rPr>
          <w:lang w:val="nl-BE"/>
        </w:rPr>
        <w:tab/>
      </w:r>
      <w:r w:rsidRPr="00AF3EAD">
        <w:t>&lt;UndrlygInstrm&gt;</w:t>
      </w:r>
    </w:p>
    <w:p w14:paraId="6830A5DE" w14:textId="77777777" w:rsidR="00AF3EAD" w:rsidRPr="00AF3EAD" w:rsidRDefault="00AF3EAD" w:rsidP="00AF3EAD">
      <w:pPr>
        <w:pStyle w:val="XMLCode"/>
      </w:pPr>
      <w:r w:rsidRPr="00AF3EAD">
        <w:tab/>
      </w:r>
      <w:r w:rsidRPr="00AF3EAD">
        <w:tab/>
      </w:r>
      <w:r w:rsidRPr="00AF3EAD">
        <w:tab/>
      </w:r>
      <w:r w:rsidRPr="00AF3EAD">
        <w:tab/>
        <w:t>&lt;Cd&gt;STAT&lt;/Cd&gt;&lt;!-- Statement Entry--&gt;</w:t>
      </w:r>
    </w:p>
    <w:p w14:paraId="2D583747" w14:textId="77777777" w:rsidR="00AF3EAD" w:rsidRPr="00AF3EAD" w:rsidRDefault="00AF3EAD" w:rsidP="00AF3EAD">
      <w:pPr>
        <w:pStyle w:val="XMLCode"/>
      </w:pPr>
      <w:r w:rsidRPr="00AF3EAD">
        <w:tab/>
      </w:r>
      <w:r w:rsidRPr="00AF3EAD">
        <w:tab/>
      </w:r>
      <w:r w:rsidRPr="00AF3EAD">
        <w:tab/>
        <w:t>&lt;/UndrlygInstrm&gt;</w:t>
      </w:r>
    </w:p>
    <w:p w14:paraId="2C4D5B69" w14:textId="77777777" w:rsidR="00AF3EAD" w:rsidRPr="00AF3EAD" w:rsidRDefault="00AF3EAD" w:rsidP="00AF3EAD">
      <w:pPr>
        <w:pStyle w:val="XMLCode"/>
      </w:pPr>
      <w:r w:rsidRPr="00AF3EAD">
        <w:tab/>
      </w:r>
      <w:r w:rsidRPr="00AF3EAD">
        <w:tab/>
      </w:r>
      <w:r w:rsidRPr="00AF3EAD">
        <w:tab/>
        <w:t>&lt;Undrlyg&gt;</w:t>
      </w:r>
    </w:p>
    <w:p w14:paraId="2EB8A2F6" w14:textId="77777777" w:rsidR="00AF3EAD" w:rsidRPr="00AF3EAD" w:rsidRDefault="00AF3EAD" w:rsidP="00AF3EAD">
      <w:pPr>
        <w:pStyle w:val="XMLCode"/>
      </w:pPr>
      <w:r w:rsidRPr="00AF3EAD">
        <w:tab/>
      </w:r>
      <w:r w:rsidRPr="00AF3EAD">
        <w:tab/>
      </w:r>
      <w:r w:rsidRPr="00AF3EAD">
        <w:tab/>
      </w:r>
      <w:r w:rsidRPr="00AF3EAD">
        <w:tab/>
        <w:t>&lt;StmtNtry&gt;</w:t>
      </w:r>
    </w:p>
    <w:p w14:paraId="7C508CB5" w14:textId="77777777" w:rsidR="00AF3EAD" w:rsidRPr="00AF3EAD" w:rsidRDefault="00AF3EAD" w:rsidP="00AF3EAD">
      <w:pPr>
        <w:pStyle w:val="XMLCode"/>
      </w:pPr>
      <w:r w:rsidRPr="00AF3EAD">
        <w:tab/>
      </w:r>
      <w:r w:rsidRPr="00AF3EAD">
        <w:tab/>
      </w:r>
      <w:r w:rsidRPr="00AF3EAD">
        <w:tab/>
      </w:r>
      <w:r w:rsidRPr="00AF3EAD">
        <w:tab/>
      </w:r>
      <w:r w:rsidRPr="00AF3EAD">
        <w:tab/>
        <w:t>&lt;OrgnlAcct&gt;</w:t>
      </w:r>
    </w:p>
    <w:p w14:paraId="3932F7B0" w14:textId="77777777" w:rsidR="00AF3EAD" w:rsidRPr="00AF3EAD" w:rsidRDefault="00AF3EAD" w:rsidP="00AF3EAD">
      <w:pPr>
        <w:pStyle w:val="XMLCode"/>
      </w:pPr>
      <w:r w:rsidRPr="00AF3EAD">
        <w:lastRenderedPageBreak/>
        <w:tab/>
      </w:r>
      <w:r w:rsidRPr="00AF3EAD">
        <w:tab/>
      </w:r>
      <w:r w:rsidRPr="00AF3EAD">
        <w:tab/>
      </w:r>
      <w:r w:rsidRPr="00AF3EAD">
        <w:tab/>
      </w:r>
      <w:r w:rsidRPr="00AF3EAD">
        <w:tab/>
      </w:r>
      <w:r w:rsidRPr="00AF3EAD">
        <w:tab/>
        <w:t>&lt;Id&gt;</w:t>
      </w:r>
    </w:p>
    <w:p w14:paraId="7354DF32" w14:textId="77777777" w:rsidR="00AF3EAD" w:rsidRPr="00AF3EAD" w:rsidRDefault="00AF3EAD" w:rsidP="00AF3EAD">
      <w:pPr>
        <w:pStyle w:val="XMLCode"/>
      </w:pPr>
      <w:r w:rsidRPr="00AF3EAD">
        <w:tab/>
      </w:r>
      <w:r w:rsidRPr="00AF3EAD">
        <w:tab/>
      </w:r>
      <w:r w:rsidRPr="00AF3EAD">
        <w:tab/>
      </w:r>
      <w:r w:rsidRPr="00AF3EAD">
        <w:tab/>
      </w:r>
      <w:r w:rsidRPr="00AF3EAD">
        <w:tab/>
      </w:r>
      <w:r w:rsidRPr="00AF3EAD">
        <w:tab/>
      </w:r>
      <w:r w:rsidRPr="00AF3EAD">
        <w:tab/>
        <w:t>&lt;Othr&gt;</w:t>
      </w:r>
    </w:p>
    <w:p w14:paraId="1A036D37" w14:textId="77777777" w:rsidR="00AF3EAD" w:rsidRPr="00AF3EAD" w:rsidRDefault="00AF3EAD" w:rsidP="00AF3EAD">
      <w:pPr>
        <w:pStyle w:val="XMLCode"/>
      </w:pPr>
      <w:r w:rsidRPr="00AF3EAD">
        <w:tab/>
      </w:r>
      <w:r w:rsidRPr="00AF3EAD">
        <w:tab/>
      </w:r>
      <w:r w:rsidRPr="00AF3EAD">
        <w:tab/>
      </w:r>
      <w:r w:rsidRPr="00AF3EAD">
        <w:tab/>
      </w:r>
      <w:r w:rsidRPr="00AF3EAD">
        <w:tab/>
      </w:r>
      <w:r w:rsidRPr="00AF3EAD">
        <w:tab/>
      </w:r>
      <w:r w:rsidRPr="00AF3EAD">
        <w:tab/>
      </w:r>
      <w:r w:rsidRPr="00AF3EAD">
        <w:tab/>
        <w:t>&lt;Id&gt;12345678&lt;/Id&gt;</w:t>
      </w:r>
    </w:p>
    <w:p w14:paraId="108187C3" w14:textId="77777777" w:rsidR="00AF3EAD" w:rsidRPr="00AF3EAD" w:rsidRDefault="00AF3EAD" w:rsidP="00AF3EAD">
      <w:pPr>
        <w:pStyle w:val="XMLCode"/>
      </w:pPr>
      <w:r w:rsidRPr="00AF3EAD">
        <w:tab/>
      </w:r>
      <w:r w:rsidRPr="00AF3EAD">
        <w:tab/>
      </w:r>
      <w:r w:rsidRPr="00AF3EAD">
        <w:tab/>
      </w:r>
      <w:r w:rsidRPr="00AF3EAD">
        <w:tab/>
      </w:r>
      <w:r w:rsidRPr="00AF3EAD">
        <w:tab/>
      </w:r>
      <w:r w:rsidRPr="00AF3EAD">
        <w:tab/>
      </w:r>
      <w:r w:rsidRPr="00AF3EAD">
        <w:tab/>
        <w:t>&lt;/Othr&gt;</w:t>
      </w:r>
    </w:p>
    <w:p w14:paraId="544200D5" w14:textId="77777777" w:rsidR="00AF3EAD" w:rsidRPr="00AF3EAD" w:rsidRDefault="00AF3EAD" w:rsidP="00AF3EAD">
      <w:pPr>
        <w:pStyle w:val="XMLCode"/>
      </w:pPr>
      <w:r w:rsidRPr="00AF3EAD">
        <w:tab/>
      </w:r>
      <w:r w:rsidRPr="00AF3EAD">
        <w:tab/>
      </w:r>
      <w:r w:rsidRPr="00AF3EAD">
        <w:tab/>
      </w:r>
      <w:r w:rsidRPr="00AF3EAD">
        <w:tab/>
      </w:r>
      <w:r w:rsidRPr="00AF3EAD">
        <w:tab/>
      </w:r>
      <w:r w:rsidRPr="00AF3EAD">
        <w:tab/>
        <w:t>&lt;/Id&gt;</w:t>
      </w:r>
    </w:p>
    <w:p w14:paraId="0326BFAD" w14:textId="77777777" w:rsidR="00AF3EAD" w:rsidRPr="00AF3EAD" w:rsidRDefault="00AF3EAD" w:rsidP="00AF3EAD">
      <w:pPr>
        <w:pStyle w:val="XMLCode"/>
      </w:pPr>
      <w:r w:rsidRPr="00AF3EAD">
        <w:tab/>
      </w:r>
      <w:r w:rsidRPr="00AF3EAD">
        <w:tab/>
      </w:r>
      <w:r w:rsidRPr="00AF3EAD">
        <w:tab/>
      </w:r>
      <w:r w:rsidRPr="00AF3EAD">
        <w:tab/>
      </w:r>
      <w:r w:rsidRPr="00AF3EAD">
        <w:tab/>
        <w:t>&lt;/OrgnlAcct&gt;</w:t>
      </w:r>
    </w:p>
    <w:p w14:paraId="00941097" w14:textId="77777777" w:rsidR="00AF3EAD" w:rsidRPr="00AF3EAD" w:rsidRDefault="00AF3EAD" w:rsidP="00AF3EAD">
      <w:pPr>
        <w:pStyle w:val="XMLCode"/>
      </w:pPr>
      <w:r w:rsidRPr="00AF3EAD">
        <w:tab/>
      </w:r>
      <w:r w:rsidRPr="00AF3EAD">
        <w:tab/>
      </w:r>
      <w:r w:rsidRPr="00AF3EAD">
        <w:tab/>
      </w:r>
      <w:r w:rsidRPr="00AF3EAD">
        <w:tab/>
      </w:r>
      <w:r w:rsidRPr="00AF3EAD">
        <w:tab/>
        <w:t>&lt;OrgnlStmtId&gt;Stat123456&lt;/OrgnlStmtId&gt;</w:t>
      </w:r>
    </w:p>
    <w:p w14:paraId="4B4D21EF" w14:textId="2C979232" w:rsidR="00AF3EAD" w:rsidRPr="00AF3EAD" w:rsidRDefault="00AF3EAD" w:rsidP="00AF3EAD">
      <w:pPr>
        <w:pStyle w:val="XMLCode"/>
      </w:pPr>
      <w:r w:rsidRPr="00AF3EAD">
        <w:tab/>
      </w:r>
      <w:r w:rsidRPr="00AF3EAD">
        <w:tab/>
      </w:r>
      <w:r w:rsidRPr="00AF3EAD">
        <w:tab/>
      </w:r>
      <w:r w:rsidRPr="00AF3EAD">
        <w:tab/>
      </w:r>
      <w:r w:rsidRPr="00AF3EAD">
        <w:tab/>
        <w:t>&lt;OrgnlNtry</w:t>
      </w:r>
      <w:r w:rsidR="00CB3D7C">
        <w:t>Ref</w:t>
      </w:r>
      <w:r w:rsidRPr="00AF3EAD">
        <w:t>&gt;Ref456777&lt;/OrgnlNtry</w:t>
      </w:r>
      <w:r w:rsidR="00CB3D7C">
        <w:t>Ref</w:t>
      </w:r>
      <w:r w:rsidRPr="00AF3EAD">
        <w:t>&gt;</w:t>
      </w:r>
    </w:p>
    <w:p w14:paraId="691BBDAF" w14:textId="77777777" w:rsidR="00AF3EAD" w:rsidRPr="00AF3EAD" w:rsidRDefault="00AF3EAD" w:rsidP="00AF3EAD">
      <w:pPr>
        <w:pStyle w:val="XMLCode"/>
      </w:pPr>
      <w:r w:rsidRPr="00AF3EAD">
        <w:tab/>
      </w:r>
      <w:r w:rsidRPr="00AF3EAD">
        <w:tab/>
      </w:r>
      <w:r w:rsidRPr="00AF3EAD">
        <w:tab/>
      </w:r>
      <w:r w:rsidRPr="00AF3EAD">
        <w:tab/>
        <w:t>&lt;/StmtNtry&gt;</w:t>
      </w:r>
    </w:p>
    <w:p w14:paraId="6848D6F0" w14:textId="77777777" w:rsidR="00AF3EAD" w:rsidRPr="00AF3EAD" w:rsidRDefault="00AF3EAD" w:rsidP="00AF3EAD">
      <w:pPr>
        <w:pStyle w:val="XMLCode"/>
      </w:pPr>
      <w:r w:rsidRPr="00AF3EAD">
        <w:tab/>
      </w:r>
      <w:r w:rsidRPr="00AF3EAD">
        <w:tab/>
      </w:r>
      <w:r w:rsidRPr="00AF3EAD">
        <w:tab/>
        <w:t>&lt;/Undrlyg&gt;</w:t>
      </w:r>
    </w:p>
    <w:p w14:paraId="4D6A9266" w14:textId="77777777" w:rsidR="00AF3EAD" w:rsidRPr="00AF3EAD" w:rsidRDefault="00AF3EAD" w:rsidP="00AF3EAD">
      <w:pPr>
        <w:pStyle w:val="XMLCode"/>
      </w:pPr>
      <w:r w:rsidRPr="00AF3EAD">
        <w:tab/>
      </w:r>
      <w:r w:rsidRPr="00AF3EAD">
        <w:tab/>
      </w:r>
      <w:r w:rsidRPr="00AF3EAD">
        <w:tab/>
        <w:t>&lt;Rqstr&gt;</w:t>
      </w:r>
    </w:p>
    <w:p w14:paraId="0C7F2B66" w14:textId="77777777" w:rsidR="00AF3EAD" w:rsidRPr="00AF3EAD" w:rsidRDefault="00AF3EAD" w:rsidP="00AF3EAD">
      <w:pPr>
        <w:pStyle w:val="XMLCode"/>
      </w:pPr>
      <w:r w:rsidRPr="00AF3EAD">
        <w:tab/>
      </w:r>
      <w:r w:rsidRPr="00AF3EAD">
        <w:tab/>
      </w:r>
      <w:r w:rsidRPr="00AF3EAD">
        <w:tab/>
      </w:r>
      <w:r w:rsidRPr="00AF3EAD">
        <w:tab/>
        <w:t>&lt;Pty&gt;</w:t>
      </w:r>
    </w:p>
    <w:p w14:paraId="05B0A174" w14:textId="77777777" w:rsidR="00AF3EAD" w:rsidRPr="00AF3EAD" w:rsidRDefault="00AF3EAD" w:rsidP="00AF3EAD">
      <w:pPr>
        <w:pStyle w:val="XMLCode"/>
      </w:pPr>
      <w:r w:rsidRPr="00AF3EAD">
        <w:tab/>
      </w:r>
      <w:r w:rsidRPr="00AF3EAD">
        <w:tab/>
      </w:r>
      <w:r w:rsidRPr="00AF3EAD">
        <w:tab/>
      </w:r>
      <w:r w:rsidRPr="00AF3EAD">
        <w:tab/>
      </w:r>
      <w:r w:rsidRPr="00AF3EAD">
        <w:tab/>
        <w:t>&lt;Nm&gt;Corporate A&lt;/Nm&gt;</w:t>
      </w:r>
    </w:p>
    <w:p w14:paraId="642E97DC" w14:textId="77777777" w:rsidR="00AF3EAD" w:rsidRPr="00AF3EAD" w:rsidRDefault="00AF3EAD" w:rsidP="00AF3EAD">
      <w:pPr>
        <w:pStyle w:val="XMLCode"/>
      </w:pPr>
      <w:r w:rsidRPr="00AF3EAD">
        <w:tab/>
      </w:r>
      <w:r w:rsidRPr="00AF3EAD">
        <w:tab/>
      </w:r>
      <w:r w:rsidRPr="00AF3EAD">
        <w:tab/>
      </w:r>
      <w:r w:rsidRPr="00AF3EAD">
        <w:tab/>
        <w:t>&lt;/Pty&gt;</w:t>
      </w:r>
    </w:p>
    <w:p w14:paraId="6A84C004" w14:textId="77777777" w:rsidR="00AF3EAD" w:rsidRPr="00AF3EAD" w:rsidRDefault="00AF3EAD" w:rsidP="00AF3EAD">
      <w:pPr>
        <w:pStyle w:val="XMLCode"/>
      </w:pPr>
      <w:r w:rsidRPr="00AF3EAD">
        <w:tab/>
      </w:r>
      <w:r w:rsidRPr="00AF3EAD">
        <w:tab/>
      </w:r>
      <w:r w:rsidRPr="00AF3EAD">
        <w:tab/>
        <w:t>&lt;/Rqstr&gt;</w:t>
      </w:r>
    </w:p>
    <w:p w14:paraId="01C74547" w14:textId="77777777" w:rsidR="00AF3EAD" w:rsidRPr="00AF3EAD" w:rsidRDefault="00AF3EAD" w:rsidP="00AF3EAD">
      <w:pPr>
        <w:pStyle w:val="XMLCode"/>
      </w:pPr>
      <w:r w:rsidRPr="00AF3EAD">
        <w:tab/>
      </w:r>
      <w:r w:rsidRPr="00AF3EAD">
        <w:tab/>
      </w:r>
      <w:r w:rsidRPr="00AF3EAD">
        <w:tab/>
        <w:t>&lt;Rspndr&gt;</w:t>
      </w:r>
    </w:p>
    <w:p w14:paraId="54B976E1" w14:textId="77777777" w:rsidR="00AF3EAD" w:rsidRPr="00AF3EAD" w:rsidRDefault="00AF3EAD" w:rsidP="00AF3EAD">
      <w:pPr>
        <w:pStyle w:val="XMLCode"/>
      </w:pPr>
      <w:r w:rsidRPr="00AF3EAD">
        <w:tab/>
      </w:r>
      <w:r w:rsidRPr="00AF3EAD">
        <w:tab/>
      </w:r>
      <w:r w:rsidRPr="00AF3EAD">
        <w:tab/>
      </w:r>
      <w:r w:rsidRPr="00AF3EAD">
        <w:tab/>
        <w:t>&lt;Agt&gt;</w:t>
      </w:r>
    </w:p>
    <w:p w14:paraId="6A127785" w14:textId="77777777" w:rsidR="00AF3EAD" w:rsidRPr="00AF3EAD" w:rsidRDefault="00AF3EAD" w:rsidP="00AF3EAD">
      <w:pPr>
        <w:pStyle w:val="XMLCode"/>
      </w:pPr>
      <w:r w:rsidRPr="00AF3EAD">
        <w:tab/>
      </w:r>
      <w:r w:rsidRPr="00AF3EAD">
        <w:tab/>
      </w:r>
      <w:r w:rsidRPr="00AF3EAD">
        <w:tab/>
      </w:r>
      <w:r w:rsidRPr="00AF3EAD">
        <w:tab/>
      </w:r>
      <w:r w:rsidRPr="00AF3EAD">
        <w:tab/>
        <w:t>&lt;FinInstnId&gt;</w:t>
      </w:r>
    </w:p>
    <w:p w14:paraId="61801BBB" w14:textId="77777777" w:rsidR="00AF3EAD" w:rsidRPr="00AF3EAD" w:rsidRDefault="00AF3EAD" w:rsidP="00AF3EAD">
      <w:pPr>
        <w:pStyle w:val="XMLCode"/>
      </w:pPr>
      <w:r w:rsidRPr="00AF3EAD">
        <w:tab/>
      </w:r>
      <w:r w:rsidRPr="00AF3EAD">
        <w:tab/>
      </w:r>
      <w:r w:rsidRPr="00AF3EAD">
        <w:tab/>
      </w:r>
      <w:r w:rsidRPr="00AF3EAD">
        <w:tab/>
      </w:r>
      <w:r w:rsidRPr="00AF3EAD">
        <w:tab/>
      </w:r>
      <w:r w:rsidRPr="00AF3EAD">
        <w:tab/>
        <w:t>&lt;BICFI&gt;CCCCGB2L&lt;/BICFI&gt;</w:t>
      </w:r>
    </w:p>
    <w:p w14:paraId="0AB4BCCA" w14:textId="77777777" w:rsidR="00AF3EAD" w:rsidRPr="00AF3EAD" w:rsidRDefault="00AF3EAD" w:rsidP="00AF3EAD">
      <w:pPr>
        <w:pStyle w:val="XMLCode"/>
      </w:pPr>
      <w:r w:rsidRPr="00AF3EAD">
        <w:tab/>
      </w:r>
      <w:r w:rsidRPr="00AF3EAD">
        <w:tab/>
      </w:r>
      <w:r w:rsidRPr="00AF3EAD">
        <w:tab/>
      </w:r>
      <w:r w:rsidRPr="00AF3EAD">
        <w:tab/>
      </w:r>
      <w:r w:rsidRPr="00AF3EAD">
        <w:tab/>
        <w:t>&lt;/FinInstnId&gt;</w:t>
      </w:r>
    </w:p>
    <w:p w14:paraId="52BB3B6B" w14:textId="77777777" w:rsidR="00AF3EAD" w:rsidRPr="00AF3EAD" w:rsidRDefault="00AF3EAD" w:rsidP="00AF3EAD">
      <w:pPr>
        <w:pStyle w:val="XMLCode"/>
      </w:pPr>
      <w:r w:rsidRPr="00AF3EAD">
        <w:tab/>
      </w:r>
      <w:r w:rsidRPr="00AF3EAD">
        <w:tab/>
      </w:r>
      <w:r w:rsidRPr="00AF3EAD">
        <w:tab/>
      </w:r>
      <w:r w:rsidRPr="00AF3EAD">
        <w:tab/>
        <w:t>&lt;/Agt&gt;</w:t>
      </w:r>
    </w:p>
    <w:p w14:paraId="73E34DE3" w14:textId="77777777" w:rsidR="00AF3EAD" w:rsidRPr="00AF3EAD" w:rsidRDefault="00AF3EAD" w:rsidP="00AF3EAD">
      <w:pPr>
        <w:pStyle w:val="XMLCode"/>
      </w:pPr>
      <w:r w:rsidRPr="00AF3EAD">
        <w:tab/>
      </w:r>
      <w:r w:rsidRPr="00AF3EAD">
        <w:tab/>
      </w:r>
      <w:r w:rsidRPr="00AF3EAD">
        <w:tab/>
        <w:t>&lt;/Rspndr&gt;</w:t>
      </w:r>
    </w:p>
    <w:p w14:paraId="722FEB62" w14:textId="77777777" w:rsidR="00AF3EAD" w:rsidRPr="00AF3EAD" w:rsidRDefault="00AF3EAD" w:rsidP="00AF3EAD">
      <w:pPr>
        <w:pStyle w:val="XMLCode"/>
      </w:pPr>
      <w:r w:rsidRPr="00AF3EAD">
        <w:tab/>
      </w:r>
      <w:r w:rsidRPr="00AF3EAD">
        <w:tab/>
        <w:t>&lt;/InvstgtnReq&gt;</w:t>
      </w:r>
    </w:p>
    <w:p w14:paraId="7132FC8F" w14:textId="77777777" w:rsidR="00204B64" w:rsidRPr="00AF3EAD" w:rsidRDefault="00204B64" w:rsidP="00204B64">
      <w:pPr>
        <w:pStyle w:val="XMLCode"/>
      </w:pPr>
      <w:r w:rsidRPr="00AF3EAD">
        <w:tab/>
      </w:r>
      <w:r w:rsidRPr="00AF3EAD">
        <w:tab/>
        <w:t>&lt;InvstgtnData&gt;</w:t>
      </w:r>
    </w:p>
    <w:p w14:paraId="4C0FEF5D" w14:textId="77777777" w:rsidR="00204B64" w:rsidRPr="00AF3EAD" w:rsidRDefault="00204B64" w:rsidP="00204B64">
      <w:pPr>
        <w:pStyle w:val="XMLCode"/>
      </w:pPr>
      <w:r w:rsidRPr="00AF3EAD">
        <w:tab/>
      </w:r>
      <w:r w:rsidRPr="00AF3EAD">
        <w:tab/>
      </w:r>
      <w:r w:rsidRPr="00AF3EAD">
        <w:tab/>
        <w:t>&lt;Rsn&gt;</w:t>
      </w:r>
    </w:p>
    <w:p w14:paraId="1A5E8E8A" w14:textId="77777777" w:rsidR="00204B64" w:rsidRPr="00AF3EAD" w:rsidRDefault="00204B64" w:rsidP="00204B64">
      <w:pPr>
        <w:pStyle w:val="XMLCode"/>
      </w:pPr>
      <w:r w:rsidRPr="00AF3EAD">
        <w:tab/>
      </w:r>
      <w:r w:rsidRPr="00AF3EAD">
        <w:tab/>
      </w:r>
      <w:r w:rsidRPr="00AF3EAD">
        <w:tab/>
      </w:r>
      <w:r w:rsidRPr="00AF3EAD">
        <w:tab/>
        <w:t>&lt;Cd&gt;</w:t>
      </w:r>
      <w:r>
        <w:t>DTOR</w:t>
      </w:r>
      <w:r w:rsidRPr="00AF3EAD">
        <w:t>&lt;/Cd&gt;&lt;!-- Debtor. --&gt;</w:t>
      </w:r>
    </w:p>
    <w:p w14:paraId="388F101C" w14:textId="77777777" w:rsidR="00204B64" w:rsidRPr="00AF3EAD" w:rsidRDefault="00204B64" w:rsidP="00204B64">
      <w:pPr>
        <w:pStyle w:val="XMLCode"/>
      </w:pPr>
      <w:r w:rsidRPr="00AF3EAD">
        <w:tab/>
      </w:r>
      <w:r w:rsidRPr="00AF3EAD">
        <w:tab/>
      </w:r>
      <w:r w:rsidRPr="00AF3EAD">
        <w:tab/>
        <w:t>&lt;/Rsn&gt;</w:t>
      </w:r>
    </w:p>
    <w:p w14:paraId="6369E30D" w14:textId="77777777" w:rsidR="00204B64" w:rsidRPr="00AF3EAD" w:rsidRDefault="00204B64" w:rsidP="00204B64">
      <w:pPr>
        <w:pStyle w:val="XMLCode"/>
      </w:pPr>
      <w:r w:rsidRPr="00AF3EAD">
        <w:tab/>
      </w:r>
      <w:r w:rsidRPr="00AF3EAD">
        <w:tab/>
      </w:r>
      <w:r w:rsidRPr="00AF3EAD">
        <w:tab/>
        <w:t>&lt;RsnSubTp&gt;</w:t>
      </w:r>
    </w:p>
    <w:p w14:paraId="7038649A" w14:textId="77777777" w:rsidR="00204B64" w:rsidRPr="00AF3EAD" w:rsidRDefault="00204B64" w:rsidP="00204B64">
      <w:pPr>
        <w:pStyle w:val="XMLCode"/>
      </w:pPr>
      <w:r w:rsidRPr="00AF3EAD">
        <w:tab/>
      </w:r>
      <w:r w:rsidRPr="00AF3EAD">
        <w:tab/>
      </w:r>
      <w:r w:rsidRPr="00AF3EAD">
        <w:tab/>
      </w:r>
      <w:r w:rsidRPr="00AF3EAD">
        <w:tab/>
        <w:t>&lt;Cd&gt;RQNM&lt;/Cd&gt;&lt;!-- Request Name. --&gt;</w:t>
      </w:r>
    </w:p>
    <w:p w14:paraId="3E7863F4" w14:textId="77777777" w:rsidR="00204B64" w:rsidRPr="00AF3EAD" w:rsidRDefault="00204B64" w:rsidP="00204B64">
      <w:pPr>
        <w:pStyle w:val="XMLCode"/>
      </w:pPr>
      <w:r w:rsidRPr="00AF3EAD">
        <w:tab/>
      </w:r>
      <w:r w:rsidRPr="00AF3EAD">
        <w:tab/>
      </w:r>
      <w:r w:rsidRPr="00AF3EAD">
        <w:tab/>
        <w:t>&lt;/RsnSubTp&gt;</w:t>
      </w:r>
    </w:p>
    <w:p w14:paraId="2B9F52CC" w14:textId="77777777" w:rsidR="00204B64" w:rsidRPr="00AF3EAD" w:rsidRDefault="00204B64" w:rsidP="00204B64">
      <w:pPr>
        <w:pStyle w:val="XMLCode"/>
      </w:pPr>
      <w:r w:rsidRPr="00AF3EAD">
        <w:tab/>
      </w:r>
      <w:r w:rsidRPr="00AF3EAD">
        <w:tab/>
        <w:t>&lt;/InvstgtnData&gt;</w:t>
      </w:r>
    </w:p>
    <w:p w14:paraId="64523F43" w14:textId="77777777" w:rsidR="00AF3EAD" w:rsidRPr="00AF3EAD" w:rsidRDefault="00AF3EAD" w:rsidP="00AF3EAD">
      <w:pPr>
        <w:pStyle w:val="XMLCode"/>
      </w:pPr>
      <w:r w:rsidRPr="00AF3EAD">
        <w:tab/>
        <w:t>&lt;/InvstgtnReq&gt;</w:t>
      </w:r>
    </w:p>
    <w:p w14:paraId="7CF36D63" w14:textId="4251C6A8" w:rsidR="00AF3EAD" w:rsidRDefault="00AF3EAD" w:rsidP="00AF3EAD">
      <w:pPr>
        <w:pStyle w:val="XMLCode"/>
      </w:pPr>
      <w:r w:rsidRPr="00AF3EAD">
        <w:t>&lt;/Document&gt;</w:t>
      </w:r>
    </w:p>
    <w:p w14:paraId="129CE1FC" w14:textId="77777777" w:rsidR="00E60705" w:rsidRDefault="00E60705" w:rsidP="007F5E4D"/>
    <w:p w14:paraId="25721C48" w14:textId="77777777" w:rsidR="009E56B6" w:rsidRDefault="009E56B6" w:rsidP="00C12BFC">
      <w:pPr>
        <w:pStyle w:val="Normalbeforetable"/>
        <w:rPr>
          <w:rStyle w:val="Bold"/>
        </w:rPr>
      </w:pPr>
    </w:p>
    <w:p w14:paraId="62719CA9" w14:textId="77777777" w:rsidR="009E56B6" w:rsidRDefault="009E56B6" w:rsidP="00C12BFC">
      <w:pPr>
        <w:pStyle w:val="Normalbeforetable"/>
        <w:rPr>
          <w:rStyle w:val="Bold"/>
        </w:rPr>
      </w:pPr>
    </w:p>
    <w:p w14:paraId="54862F6E" w14:textId="77777777" w:rsidR="009E56B6" w:rsidRDefault="009E56B6" w:rsidP="00C12BFC">
      <w:pPr>
        <w:pStyle w:val="Normalbeforetable"/>
        <w:rPr>
          <w:rStyle w:val="Bold"/>
        </w:rPr>
      </w:pPr>
    </w:p>
    <w:p w14:paraId="11C62828" w14:textId="77777777" w:rsidR="009E56B6" w:rsidRDefault="009E56B6" w:rsidP="00C12BFC">
      <w:pPr>
        <w:pStyle w:val="Normalbeforetable"/>
        <w:rPr>
          <w:rStyle w:val="Bold"/>
        </w:rPr>
      </w:pPr>
    </w:p>
    <w:p w14:paraId="090A29A2" w14:textId="3FE00FAD" w:rsidR="00E60705" w:rsidRPr="00C12BFC" w:rsidRDefault="00E60705" w:rsidP="00C12BFC">
      <w:pPr>
        <w:pStyle w:val="Normalbeforetable"/>
        <w:rPr>
          <w:rStyle w:val="Bold"/>
        </w:rPr>
      </w:pPr>
      <w:r w:rsidRPr="00C12BFC">
        <w:rPr>
          <w:rStyle w:val="Bold"/>
        </w:rPr>
        <w:lastRenderedPageBreak/>
        <w:t xml:space="preserve">Investigation </w:t>
      </w:r>
      <w:r w:rsidR="00092A7C">
        <w:rPr>
          <w:rStyle w:val="Bold"/>
        </w:rPr>
        <w:t>r</w:t>
      </w:r>
      <w:r w:rsidRPr="00C12BFC">
        <w:rPr>
          <w:rStyle w:val="Bold"/>
        </w:rPr>
        <w:t>espons</w:t>
      </w:r>
      <w:r w:rsidR="003074F6" w:rsidRPr="00C12BFC">
        <w:rPr>
          <w:rStyle w:val="Bold"/>
        </w:rPr>
        <w:t>e</w:t>
      </w:r>
    </w:p>
    <w:p w14:paraId="7537BC82" w14:textId="650832DC" w:rsidR="003074F6" w:rsidRPr="00F115D9" w:rsidRDefault="003074F6" w:rsidP="003074F6">
      <w:pPr>
        <w:rPr>
          <w:rStyle w:val="Bold"/>
        </w:rPr>
      </w:pPr>
      <w:r w:rsidRPr="00F115D9">
        <w:rPr>
          <w:rStyle w:val="Bold"/>
        </w:rPr>
        <w:t>Description</w:t>
      </w:r>
    </w:p>
    <w:p w14:paraId="65EBDEBA" w14:textId="76A5FACB" w:rsidR="00E60705" w:rsidRDefault="00E60705" w:rsidP="00E60705">
      <w:r w:rsidRPr="00E60705">
        <w:t xml:space="preserve">The </w:t>
      </w:r>
      <w:r w:rsidR="005A3AC8">
        <w:t>I</w:t>
      </w:r>
      <w:r w:rsidRPr="00E60705">
        <w:t xml:space="preserve">nvestigation </w:t>
      </w:r>
      <w:r w:rsidR="005A3AC8">
        <w:t>R</w:t>
      </w:r>
      <w:r w:rsidRPr="00E60705">
        <w:t>esponder (</w:t>
      </w:r>
      <w:r w:rsidR="005C6808">
        <w:t>C</w:t>
      </w:r>
      <w:r w:rsidR="007408D7">
        <w:t>CCC</w:t>
      </w:r>
      <w:r w:rsidR="003074F6">
        <w:t>GB2L</w:t>
      </w:r>
      <w:r w:rsidRPr="00E60705">
        <w:t xml:space="preserve">) replies to </w:t>
      </w:r>
      <w:r w:rsidR="00CB4F1D">
        <w:t>I</w:t>
      </w:r>
      <w:r w:rsidRPr="00E60705">
        <w:t xml:space="preserve">nvestigation </w:t>
      </w:r>
      <w:r w:rsidR="00CB4F1D">
        <w:t>R</w:t>
      </w:r>
      <w:r w:rsidRPr="00E60705">
        <w:t xml:space="preserve">equestor </w:t>
      </w:r>
      <w:r w:rsidR="003074F6">
        <w:t>(</w:t>
      </w:r>
      <w:r w:rsidR="005C6808">
        <w:t>Corporate</w:t>
      </w:r>
      <w:r w:rsidR="007408D7">
        <w:t xml:space="preserve"> </w:t>
      </w:r>
      <w:r w:rsidR="005C6808">
        <w:t>A</w:t>
      </w:r>
      <w:r w:rsidR="003074F6">
        <w:t xml:space="preserve">) </w:t>
      </w:r>
      <w:r w:rsidRPr="00E60705">
        <w:t>with camt.111 message with debtor</w:t>
      </w:r>
      <w:r w:rsidR="005C6808">
        <w:t>'s name</w:t>
      </w:r>
      <w:r w:rsidR="00EF0198">
        <w:t xml:space="preserve"> and sets </w:t>
      </w:r>
      <w:r w:rsidR="00EF0198" w:rsidRPr="00A42B74">
        <w:t xml:space="preserve">investigation status as </w:t>
      </w:r>
      <w:r w:rsidR="00EF0198">
        <w:t>CLSD</w:t>
      </w:r>
      <w:r w:rsidR="00A45EB5">
        <w:t xml:space="preserve"> (Closed)</w:t>
      </w:r>
      <w:r w:rsidR="00EF0198" w:rsidRPr="00A42B74">
        <w:t>.</w:t>
      </w:r>
      <w:r w:rsidRPr="00E60705">
        <w:t xml:space="preserve"> </w:t>
      </w:r>
    </w:p>
    <w:p w14:paraId="03960DFF" w14:textId="7378F49A" w:rsidR="00345F75" w:rsidRPr="00A42B74" w:rsidRDefault="00345F75" w:rsidP="00345F75">
      <w:r>
        <w:t xml:space="preserve">The Investigation Responder chooses to provide the details in an unstructured manner, utilising the Response Narrative element within the </w:t>
      </w:r>
      <w:r w:rsidR="004B69D2">
        <w:t>Response</w:t>
      </w:r>
      <w:r>
        <w:t xml:space="preserve"> Data block. </w:t>
      </w:r>
    </w:p>
    <w:p w14:paraId="3333871E" w14:textId="77777777" w:rsidR="009E56B6" w:rsidRDefault="009E56B6" w:rsidP="00E60705">
      <w:pPr>
        <w:rPr>
          <w:rStyle w:val="Bold"/>
        </w:rPr>
      </w:pPr>
    </w:p>
    <w:p w14:paraId="51609AB3" w14:textId="3512F451" w:rsidR="00E60705" w:rsidRPr="00E60705" w:rsidRDefault="00E60705" w:rsidP="00E60705">
      <w:pPr>
        <w:rPr>
          <w:rStyle w:val="Bold"/>
        </w:rPr>
      </w:pPr>
      <w:r w:rsidRPr="00E60705">
        <w:rPr>
          <w:rStyle w:val="Bold"/>
        </w:rPr>
        <w:t xml:space="preserve">Business </w:t>
      </w:r>
      <w:r w:rsidR="0000008F">
        <w:rPr>
          <w:rStyle w:val="Bold"/>
        </w:rPr>
        <w:t>d</w:t>
      </w:r>
      <w:r w:rsidRPr="00E60705">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0"/>
        <w:gridCol w:w="2149"/>
        <w:gridCol w:w="3050"/>
      </w:tblGrid>
      <w:tr w:rsidR="00D0238F" w14:paraId="2E12EC7F" w14:textId="77777777" w:rsidTr="00142FC7">
        <w:trPr>
          <w:cantSplit/>
          <w:tblHeader/>
        </w:trPr>
        <w:tc>
          <w:tcPr>
            <w:tcW w:w="294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21BB69F" w14:textId="77777777" w:rsidR="00E60705" w:rsidRPr="00E60705" w:rsidRDefault="00E60705" w:rsidP="00E60705">
            <w:pPr>
              <w:pStyle w:val="TableHeading"/>
            </w:pPr>
            <w:r w:rsidRPr="00E60705">
              <w:t>Element</w:t>
            </w:r>
          </w:p>
        </w:tc>
        <w:tc>
          <w:tcPr>
            <w:tcW w:w="214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C39B352" w14:textId="77777777" w:rsidR="00E60705" w:rsidRPr="00E60705" w:rsidRDefault="00E60705" w:rsidP="00E60705">
            <w:pPr>
              <w:pStyle w:val="TableHeading"/>
            </w:pPr>
            <w:r w:rsidRPr="00E60705">
              <w:t>XML Tag</w:t>
            </w:r>
          </w:p>
        </w:tc>
        <w:tc>
          <w:tcPr>
            <w:tcW w:w="305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CA14E85" w14:textId="77777777" w:rsidR="00E60705" w:rsidRPr="00E60705" w:rsidRDefault="00E60705" w:rsidP="00E60705">
            <w:pPr>
              <w:pStyle w:val="TableHeading"/>
            </w:pPr>
            <w:r w:rsidRPr="00E60705">
              <w:t>Content</w:t>
            </w:r>
          </w:p>
        </w:tc>
      </w:tr>
      <w:tr w:rsidR="00D0238F" w14:paraId="311240B3" w14:textId="77777777" w:rsidTr="00142FC7">
        <w:tc>
          <w:tcPr>
            <w:tcW w:w="2940" w:type="dxa"/>
            <w:shd w:val="clear" w:color="auto" w:fill="FFFFFF"/>
          </w:tcPr>
          <w:p w14:paraId="492C5C14" w14:textId="3F830F21" w:rsidR="00E60705" w:rsidRPr="00E60705" w:rsidRDefault="003074F6" w:rsidP="00E60705">
            <w:pPr>
              <w:pStyle w:val="TableText"/>
            </w:pPr>
            <w:r>
              <w:t>Responder Investigation Identification</w:t>
            </w:r>
          </w:p>
        </w:tc>
        <w:tc>
          <w:tcPr>
            <w:tcW w:w="2149" w:type="dxa"/>
            <w:shd w:val="clear" w:color="auto" w:fill="FFFFFF"/>
          </w:tcPr>
          <w:p w14:paraId="45D55032" w14:textId="7449BD7E" w:rsidR="00E60705" w:rsidRPr="00E60705" w:rsidRDefault="003074F6" w:rsidP="00E60705">
            <w:pPr>
              <w:pStyle w:val="TableText"/>
            </w:pPr>
            <w:r w:rsidRPr="003074F6">
              <w:t>&lt;RspndrInvstgtnId&gt;</w:t>
            </w:r>
          </w:p>
        </w:tc>
        <w:tc>
          <w:tcPr>
            <w:tcW w:w="3050" w:type="dxa"/>
            <w:shd w:val="clear" w:color="auto" w:fill="FFFFFF"/>
          </w:tcPr>
          <w:p w14:paraId="23725B58" w14:textId="70605617" w:rsidR="00E60705" w:rsidRPr="009E590B" w:rsidRDefault="00E0551A" w:rsidP="00330CBC">
            <w:pPr>
              <w:pStyle w:val="TableTextCentre"/>
              <w:jc w:val="left"/>
              <w:rPr>
                <w:rStyle w:val="Bold"/>
              </w:rPr>
            </w:pPr>
            <w:r>
              <w:rPr>
                <w:rStyle w:val="Bold"/>
              </w:rPr>
              <w:t>CITI</w:t>
            </w:r>
            <w:r w:rsidR="003074F6" w:rsidRPr="009E590B">
              <w:rPr>
                <w:rStyle w:val="Bold"/>
              </w:rPr>
              <w:t>220123FFC234567</w:t>
            </w:r>
          </w:p>
        </w:tc>
      </w:tr>
      <w:tr w:rsidR="00D0238F" w14:paraId="48C7A6A0" w14:textId="77777777" w:rsidTr="00142FC7">
        <w:tc>
          <w:tcPr>
            <w:tcW w:w="2940" w:type="dxa"/>
            <w:shd w:val="clear" w:color="auto" w:fill="FFFFFF"/>
          </w:tcPr>
          <w:p w14:paraId="72B40B22" w14:textId="1A3D88CF" w:rsidR="00E60705" w:rsidRPr="00E60705" w:rsidRDefault="0034198C" w:rsidP="00E60705">
            <w:pPr>
              <w:pStyle w:val="TableText"/>
            </w:pPr>
            <w:r>
              <w:t>Status</w:t>
            </w:r>
          </w:p>
        </w:tc>
        <w:tc>
          <w:tcPr>
            <w:tcW w:w="2149" w:type="dxa"/>
            <w:shd w:val="clear" w:color="auto" w:fill="FFFFFF"/>
          </w:tcPr>
          <w:p w14:paraId="001C195B" w14:textId="45B62206" w:rsidR="00E60705" w:rsidRPr="00E60705" w:rsidRDefault="0034198C" w:rsidP="00E60705">
            <w:pPr>
              <w:pStyle w:val="TableText"/>
            </w:pPr>
            <w:r w:rsidRPr="0034198C">
              <w:t>&lt;</w:t>
            </w:r>
            <w:r w:rsidR="00386764">
              <w:t>Sts</w:t>
            </w:r>
            <w:r>
              <w:t>&gt;</w:t>
            </w:r>
          </w:p>
        </w:tc>
        <w:tc>
          <w:tcPr>
            <w:tcW w:w="3050" w:type="dxa"/>
            <w:shd w:val="clear" w:color="auto" w:fill="FFFFFF"/>
          </w:tcPr>
          <w:p w14:paraId="5105713A" w14:textId="5B703FAD" w:rsidR="00E60705" w:rsidRPr="009E590B" w:rsidRDefault="00330CBC" w:rsidP="00E60705">
            <w:pPr>
              <w:pStyle w:val="TableText"/>
              <w:rPr>
                <w:rStyle w:val="Bold"/>
              </w:rPr>
            </w:pPr>
            <w:r w:rsidRPr="009E590B">
              <w:rPr>
                <w:rStyle w:val="Bold"/>
              </w:rPr>
              <w:t>CLSD</w:t>
            </w:r>
          </w:p>
        </w:tc>
      </w:tr>
      <w:tr w:rsidR="00302F57" w14:paraId="0CFA9094" w14:textId="77777777" w:rsidTr="00142FC7">
        <w:tc>
          <w:tcPr>
            <w:tcW w:w="2940" w:type="dxa"/>
            <w:shd w:val="clear" w:color="auto" w:fill="FFFFFF"/>
          </w:tcPr>
          <w:p w14:paraId="12B22F30" w14:textId="4858E5FD" w:rsidR="00302F57" w:rsidRPr="00302F57" w:rsidRDefault="00302F57" w:rsidP="00302F57">
            <w:pPr>
              <w:pStyle w:val="TableText"/>
            </w:pPr>
            <w:r w:rsidRPr="00975018">
              <w:t>Original</w:t>
            </w:r>
            <w:r w:rsidRPr="00302F57">
              <w:t xml:space="preserve"> Investigation Reason</w:t>
            </w:r>
          </w:p>
        </w:tc>
        <w:tc>
          <w:tcPr>
            <w:tcW w:w="2149" w:type="dxa"/>
            <w:shd w:val="clear" w:color="auto" w:fill="FFFFFF"/>
          </w:tcPr>
          <w:p w14:paraId="58C8F85D" w14:textId="51605BCB" w:rsidR="00302F57" w:rsidRPr="00302F57" w:rsidRDefault="00302F57" w:rsidP="00302F57">
            <w:pPr>
              <w:pStyle w:val="TableText"/>
            </w:pPr>
            <w:r w:rsidRPr="00975018">
              <w:t>&lt;Cd&gt;</w:t>
            </w:r>
          </w:p>
        </w:tc>
        <w:tc>
          <w:tcPr>
            <w:tcW w:w="3050" w:type="dxa"/>
            <w:shd w:val="clear" w:color="auto" w:fill="FFFFFF"/>
          </w:tcPr>
          <w:p w14:paraId="30ECDCE8" w14:textId="52AAD344" w:rsidR="00302F57" w:rsidRPr="00302F57" w:rsidRDefault="00302F57" w:rsidP="00302F57">
            <w:pPr>
              <w:pStyle w:val="TableText"/>
              <w:rPr>
                <w:rStyle w:val="Bold"/>
              </w:rPr>
            </w:pPr>
            <w:r>
              <w:rPr>
                <w:rStyle w:val="Bold"/>
              </w:rPr>
              <w:t>DTOR</w:t>
            </w:r>
          </w:p>
        </w:tc>
      </w:tr>
      <w:tr w:rsidR="00302F57" w14:paraId="1F9DCA92" w14:textId="77777777" w:rsidTr="00142FC7">
        <w:tc>
          <w:tcPr>
            <w:tcW w:w="2940" w:type="dxa"/>
            <w:shd w:val="clear" w:color="auto" w:fill="FFFFFF"/>
          </w:tcPr>
          <w:p w14:paraId="48740D73" w14:textId="542A4D67" w:rsidR="00302F57" w:rsidRPr="00302F57" w:rsidRDefault="00302F57" w:rsidP="00302F57">
            <w:pPr>
              <w:pStyle w:val="TableText"/>
            </w:pPr>
            <w:r w:rsidRPr="00975018">
              <w:t>Original</w:t>
            </w:r>
            <w:r w:rsidRPr="00302F57">
              <w:t xml:space="preserve"> Investigation Reason Sub Type</w:t>
            </w:r>
          </w:p>
        </w:tc>
        <w:tc>
          <w:tcPr>
            <w:tcW w:w="2149" w:type="dxa"/>
            <w:shd w:val="clear" w:color="auto" w:fill="FFFFFF"/>
          </w:tcPr>
          <w:p w14:paraId="2734D669" w14:textId="6DDA8643" w:rsidR="00302F57" w:rsidRPr="00302F57" w:rsidRDefault="00302F57" w:rsidP="00302F57">
            <w:pPr>
              <w:pStyle w:val="TableText"/>
            </w:pPr>
            <w:r w:rsidRPr="00975018">
              <w:t>&lt;Cd&gt;</w:t>
            </w:r>
          </w:p>
        </w:tc>
        <w:tc>
          <w:tcPr>
            <w:tcW w:w="3050" w:type="dxa"/>
            <w:shd w:val="clear" w:color="auto" w:fill="FFFFFF"/>
          </w:tcPr>
          <w:p w14:paraId="3112479F" w14:textId="6B4A1797" w:rsidR="00302F57" w:rsidRPr="00302F57" w:rsidRDefault="00302F57" w:rsidP="00302F57">
            <w:pPr>
              <w:pStyle w:val="TableText"/>
              <w:rPr>
                <w:rStyle w:val="Bold"/>
              </w:rPr>
            </w:pPr>
            <w:r w:rsidRPr="00975018">
              <w:rPr>
                <w:rStyle w:val="Bold"/>
              </w:rPr>
              <w:t>RQNM</w:t>
            </w:r>
          </w:p>
        </w:tc>
      </w:tr>
      <w:tr w:rsidR="00D0238F" w14:paraId="366610ED" w14:textId="77777777" w:rsidTr="00142FC7">
        <w:tc>
          <w:tcPr>
            <w:tcW w:w="2940" w:type="dxa"/>
            <w:shd w:val="clear" w:color="auto" w:fill="FFFFFF"/>
          </w:tcPr>
          <w:p w14:paraId="7570C462" w14:textId="69F39EA3" w:rsidR="00975018" w:rsidRPr="00975018" w:rsidRDefault="00975018" w:rsidP="00975018">
            <w:pPr>
              <w:pStyle w:val="TableText"/>
            </w:pPr>
            <w:r w:rsidRPr="00975018">
              <w:t>Response Narrative</w:t>
            </w:r>
          </w:p>
        </w:tc>
        <w:tc>
          <w:tcPr>
            <w:tcW w:w="2149" w:type="dxa"/>
            <w:shd w:val="clear" w:color="auto" w:fill="FFFFFF"/>
          </w:tcPr>
          <w:p w14:paraId="022AE6F4" w14:textId="4219CB2D" w:rsidR="00975018" w:rsidRPr="00975018" w:rsidRDefault="00975018" w:rsidP="00975018">
            <w:pPr>
              <w:pStyle w:val="TableText"/>
            </w:pPr>
            <w:r w:rsidRPr="00975018">
              <w:t>&lt;RspnNrrtv&gt;</w:t>
            </w:r>
          </w:p>
        </w:tc>
        <w:tc>
          <w:tcPr>
            <w:tcW w:w="3050" w:type="dxa"/>
            <w:shd w:val="clear" w:color="auto" w:fill="FFFFFF"/>
          </w:tcPr>
          <w:p w14:paraId="42EAE227" w14:textId="0AFA5FBE" w:rsidR="00975018" w:rsidRPr="00975018" w:rsidRDefault="00975018" w:rsidP="00975018">
            <w:pPr>
              <w:pStyle w:val="TableText"/>
              <w:rPr>
                <w:rStyle w:val="Bold"/>
              </w:rPr>
            </w:pPr>
            <w:r w:rsidRPr="00975018">
              <w:rPr>
                <w:rStyle w:val="Bold"/>
              </w:rPr>
              <w:t>C</w:t>
            </w:r>
            <w:r w:rsidR="008E2FF3">
              <w:rPr>
                <w:rStyle w:val="Bold"/>
              </w:rPr>
              <w:t>ustomer X</w:t>
            </w:r>
          </w:p>
        </w:tc>
      </w:tr>
      <w:tr w:rsidR="00D0238F" w14:paraId="232968D1" w14:textId="77777777" w:rsidTr="00142FC7">
        <w:tc>
          <w:tcPr>
            <w:tcW w:w="2940" w:type="dxa"/>
            <w:shd w:val="clear" w:color="auto" w:fill="FFFFFF"/>
          </w:tcPr>
          <w:p w14:paraId="09B16B37" w14:textId="19E5911D" w:rsidR="00975018" w:rsidRPr="00975018" w:rsidRDefault="00975018" w:rsidP="00975018">
            <w:pPr>
              <w:pStyle w:val="TableText"/>
            </w:pPr>
            <w:r w:rsidRPr="00975018">
              <w:t>Requestor Investigation Identification</w:t>
            </w:r>
          </w:p>
        </w:tc>
        <w:tc>
          <w:tcPr>
            <w:tcW w:w="2149" w:type="dxa"/>
            <w:shd w:val="clear" w:color="auto" w:fill="FFFFFF"/>
          </w:tcPr>
          <w:p w14:paraId="766ACAD5" w14:textId="6B1B1A09" w:rsidR="00975018" w:rsidRPr="00975018" w:rsidRDefault="00975018" w:rsidP="00975018">
            <w:pPr>
              <w:pStyle w:val="TableText"/>
            </w:pPr>
            <w:r w:rsidRPr="00975018">
              <w:t>&lt;RqstrInvstgtnId&gt;</w:t>
            </w:r>
          </w:p>
        </w:tc>
        <w:tc>
          <w:tcPr>
            <w:tcW w:w="3050" w:type="dxa"/>
            <w:shd w:val="clear" w:color="auto" w:fill="FFFFFF"/>
          </w:tcPr>
          <w:p w14:paraId="79F453DF" w14:textId="51F6C2EA" w:rsidR="00975018" w:rsidRPr="00975018" w:rsidRDefault="007E0131" w:rsidP="00975018">
            <w:pPr>
              <w:pStyle w:val="TableText"/>
              <w:rPr>
                <w:rStyle w:val="Bold"/>
              </w:rPr>
            </w:pPr>
            <w:r w:rsidRPr="00E60705">
              <w:rPr>
                <w:rStyle w:val="Bold"/>
              </w:rPr>
              <w:t>C</w:t>
            </w:r>
            <w:r w:rsidRPr="007E0131">
              <w:rPr>
                <w:rStyle w:val="Bold"/>
              </w:rPr>
              <w:t>ORP123456</w:t>
            </w:r>
          </w:p>
        </w:tc>
      </w:tr>
      <w:tr w:rsidR="00D0238F" w14:paraId="3949E272" w14:textId="77777777" w:rsidTr="00142FC7">
        <w:tc>
          <w:tcPr>
            <w:tcW w:w="2940" w:type="dxa"/>
            <w:shd w:val="clear" w:color="auto" w:fill="FFFFFF"/>
          </w:tcPr>
          <w:p w14:paraId="6E35169F" w14:textId="411719E3" w:rsidR="00975018" w:rsidRPr="00975018" w:rsidRDefault="00975018" w:rsidP="00975018">
            <w:pPr>
              <w:pStyle w:val="TableText"/>
            </w:pPr>
            <w:r w:rsidRPr="00975018">
              <w:t>Investigation Type</w:t>
            </w:r>
            <w:r w:rsidRPr="00975018" w:rsidDel="004B7149">
              <w:t xml:space="preserve"> </w:t>
            </w:r>
          </w:p>
        </w:tc>
        <w:tc>
          <w:tcPr>
            <w:tcW w:w="2149" w:type="dxa"/>
            <w:shd w:val="clear" w:color="auto" w:fill="FFFFFF"/>
          </w:tcPr>
          <w:p w14:paraId="05B1C24F" w14:textId="19453570" w:rsidR="00975018" w:rsidRPr="00975018" w:rsidRDefault="00975018" w:rsidP="00975018">
            <w:pPr>
              <w:pStyle w:val="TableText"/>
            </w:pPr>
            <w:r w:rsidRPr="00975018">
              <w:t>&lt;Cd&gt;</w:t>
            </w:r>
          </w:p>
        </w:tc>
        <w:tc>
          <w:tcPr>
            <w:tcW w:w="3050" w:type="dxa"/>
            <w:shd w:val="clear" w:color="auto" w:fill="FFFFFF"/>
          </w:tcPr>
          <w:p w14:paraId="0F77FD96" w14:textId="05610CDF" w:rsidR="00975018" w:rsidRPr="00975018" w:rsidRDefault="00975018" w:rsidP="00975018">
            <w:pPr>
              <w:pStyle w:val="TableText"/>
              <w:rPr>
                <w:rStyle w:val="Bold"/>
              </w:rPr>
            </w:pPr>
            <w:r w:rsidRPr="00975018">
              <w:rPr>
                <w:rStyle w:val="Bold"/>
              </w:rPr>
              <w:t>UTAP</w:t>
            </w:r>
          </w:p>
        </w:tc>
      </w:tr>
      <w:tr w:rsidR="00D0238F" w14:paraId="3A687119" w14:textId="77777777" w:rsidTr="00142FC7">
        <w:tc>
          <w:tcPr>
            <w:tcW w:w="2940" w:type="dxa"/>
            <w:shd w:val="clear" w:color="auto" w:fill="FFFFFF"/>
          </w:tcPr>
          <w:p w14:paraId="315B57A1" w14:textId="2E48DE2D" w:rsidR="00975018" w:rsidRPr="00975018" w:rsidRDefault="00975018" w:rsidP="00975018">
            <w:pPr>
              <w:pStyle w:val="TableText"/>
            </w:pPr>
            <w:r w:rsidRPr="00975018">
              <w:t>Underlying Instrument</w:t>
            </w:r>
          </w:p>
        </w:tc>
        <w:tc>
          <w:tcPr>
            <w:tcW w:w="2149" w:type="dxa"/>
            <w:shd w:val="clear" w:color="auto" w:fill="FFFFFF"/>
          </w:tcPr>
          <w:p w14:paraId="183D8B37" w14:textId="6077B286" w:rsidR="00975018" w:rsidRPr="00975018" w:rsidRDefault="00975018" w:rsidP="00975018">
            <w:pPr>
              <w:pStyle w:val="TableText"/>
            </w:pPr>
            <w:r w:rsidRPr="00975018">
              <w:t>&lt;Cd&gt;</w:t>
            </w:r>
          </w:p>
        </w:tc>
        <w:tc>
          <w:tcPr>
            <w:tcW w:w="3050" w:type="dxa"/>
            <w:shd w:val="clear" w:color="auto" w:fill="FFFFFF"/>
          </w:tcPr>
          <w:p w14:paraId="0C127AA6" w14:textId="05E26AC9" w:rsidR="00975018" w:rsidRPr="00975018" w:rsidRDefault="00975018" w:rsidP="00975018">
            <w:pPr>
              <w:pStyle w:val="TableText"/>
              <w:rPr>
                <w:rStyle w:val="Bold"/>
              </w:rPr>
            </w:pPr>
            <w:r w:rsidRPr="00975018">
              <w:rPr>
                <w:rStyle w:val="Bold"/>
              </w:rPr>
              <w:t>STAT</w:t>
            </w:r>
          </w:p>
        </w:tc>
      </w:tr>
      <w:tr w:rsidR="00D0238F" w14:paraId="0CBD59E9" w14:textId="77777777" w:rsidTr="00142FC7">
        <w:tc>
          <w:tcPr>
            <w:tcW w:w="2940" w:type="dxa"/>
            <w:shd w:val="clear" w:color="auto" w:fill="FFFFFF"/>
          </w:tcPr>
          <w:p w14:paraId="7FAF4694" w14:textId="18102048" w:rsidR="00975018" w:rsidRPr="00975018" w:rsidRDefault="00975018" w:rsidP="00975018">
            <w:pPr>
              <w:pStyle w:val="Normalbeforetable"/>
            </w:pPr>
            <w:r w:rsidRPr="00975018">
              <w:t>Original</w:t>
            </w:r>
            <w:r w:rsidR="004B7149">
              <w:t xml:space="preserve"> </w:t>
            </w:r>
            <w:r w:rsidRPr="00975018">
              <w:t>Statement</w:t>
            </w:r>
            <w:r w:rsidR="004B7149">
              <w:t xml:space="preserve"> </w:t>
            </w:r>
            <w:r w:rsidRPr="00975018">
              <w:t>Identification</w:t>
            </w:r>
          </w:p>
          <w:p w14:paraId="33087ADE" w14:textId="77777777" w:rsidR="00975018" w:rsidRPr="00975018" w:rsidRDefault="00975018" w:rsidP="00975018">
            <w:pPr>
              <w:pStyle w:val="TableText"/>
            </w:pPr>
          </w:p>
        </w:tc>
        <w:tc>
          <w:tcPr>
            <w:tcW w:w="2149" w:type="dxa"/>
            <w:shd w:val="clear" w:color="auto" w:fill="FFFFFF"/>
          </w:tcPr>
          <w:p w14:paraId="675E7176" w14:textId="02339587" w:rsidR="00975018" w:rsidRPr="00975018" w:rsidRDefault="00975018" w:rsidP="00975018">
            <w:pPr>
              <w:pStyle w:val="TableText"/>
            </w:pPr>
            <w:r w:rsidRPr="00975018">
              <w:t>&lt;OrgnlStmtId&gt;</w:t>
            </w:r>
          </w:p>
        </w:tc>
        <w:tc>
          <w:tcPr>
            <w:tcW w:w="3050" w:type="dxa"/>
            <w:shd w:val="clear" w:color="auto" w:fill="FFFFFF"/>
          </w:tcPr>
          <w:p w14:paraId="2D339B67" w14:textId="54E367DE" w:rsidR="00975018" w:rsidRPr="00975018" w:rsidRDefault="00975018" w:rsidP="00975018">
            <w:pPr>
              <w:pStyle w:val="TableText"/>
              <w:rPr>
                <w:rStyle w:val="Bold"/>
              </w:rPr>
            </w:pPr>
            <w:r w:rsidRPr="00975018">
              <w:rPr>
                <w:rStyle w:val="Bold"/>
              </w:rPr>
              <w:t>Stat123456</w:t>
            </w:r>
          </w:p>
        </w:tc>
      </w:tr>
      <w:tr w:rsidR="00D0238F" w14:paraId="6A16D692" w14:textId="77777777" w:rsidTr="00142FC7">
        <w:tc>
          <w:tcPr>
            <w:tcW w:w="2940" w:type="dxa"/>
            <w:shd w:val="clear" w:color="auto" w:fill="FFFFFF"/>
          </w:tcPr>
          <w:p w14:paraId="7632138E" w14:textId="3C802D7A" w:rsidR="00975018" w:rsidRPr="00975018" w:rsidRDefault="004B7149" w:rsidP="00975018">
            <w:pPr>
              <w:pStyle w:val="TableText"/>
            </w:pPr>
            <w:r>
              <w:t>Original</w:t>
            </w:r>
            <w:r w:rsidRPr="004B7149">
              <w:t xml:space="preserve"> Entry Identification</w:t>
            </w:r>
          </w:p>
        </w:tc>
        <w:tc>
          <w:tcPr>
            <w:tcW w:w="2149" w:type="dxa"/>
            <w:shd w:val="clear" w:color="auto" w:fill="FFFFFF"/>
          </w:tcPr>
          <w:p w14:paraId="491C5634" w14:textId="1C5D85F4" w:rsidR="00975018" w:rsidRPr="00975018" w:rsidRDefault="00975018" w:rsidP="00975018">
            <w:pPr>
              <w:pStyle w:val="TableText"/>
            </w:pPr>
            <w:r w:rsidRPr="00975018">
              <w:t>&lt;OrgnlNtry</w:t>
            </w:r>
            <w:r w:rsidR="004B7149">
              <w:t>Id</w:t>
            </w:r>
            <w:r w:rsidRPr="00975018">
              <w:t>&gt;</w:t>
            </w:r>
          </w:p>
          <w:p w14:paraId="7A25293E" w14:textId="77777777" w:rsidR="00975018" w:rsidRPr="00975018" w:rsidRDefault="00975018" w:rsidP="00975018">
            <w:pPr>
              <w:pStyle w:val="TableText"/>
            </w:pPr>
          </w:p>
        </w:tc>
        <w:tc>
          <w:tcPr>
            <w:tcW w:w="3050" w:type="dxa"/>
            <w:shd w:val="clear" w:color="auto" w:fill="FFFFFF"/>
          </w:tcPr>
          <w:p w14:paraId="7EAC16B2" w14:textId="5F23D5EA" w:rsidR="00975018" w:rsidRPr="00975018" w:rsidRDefault="00975018" w:rsidP="00975018">
            <w:pPr>
              <w:pStyle w:val="TableText"/>
              <w:rPr>
                <w:rStyle w:val="Bold"/>
              </w:rPr>
            </w:pPr>
            <w:r w:rsidRPr="00975018">
              <w:rPr>
                <w:rStyle w:val="Bold"/>
              </w:rPr>
              <w:t>Ref456777</w:t>
            </w:r>
          </w:p>
        </w:tc>
      </w:tr>
      <w:tr w:rsidR="00B46C3F" w14:paraId="355969EE" w14:textId="77777777" w:rsidTr="00142FC7">
        <w:tc>
          <w:tcPr>
            <w:tcW w:w="2940" w:type="dxa"/>
            <w:shd w:val="clear" w:color="auto" w:fill="FFFFFF"/>
          </w:tcPr>
          <w:p w14:paraId="1FB527E5" w14:textId="3DAFF35C" w:rsidR="00B46C3F" w:rsidRPr="00B46C3F" w:rsidRDefault="00B46C3F" w:rsidP="00B46C3F">
            <w:pPr>
              <w:pStyle w:val="TableText"/>
            </w:pPr>
            <w:r w:rsidRPr="00B46C3F">
              <w:t>Original Account Identification</w:t>
            </w:r>
          </w:p>
        </w:tc>
        <w:tc>
          <w:tcPr>
            <w:tcW w:w="2149" w:type="dxa"/>
            <w:shd w:val="clear" w:color="auto" w:fill="FFFFFF"/>
          </w:tcPr>
          <w:p w14:paraId="03C847CC" w14:textId="2217D848" w:rsidR="00B46C3F" w:rsidRPr="00B46C3F" w:rsidRDefault="00B46C3F" w:rsidP="00B46C3F">
            <w:pPr>
              <w:pStyle w:val="TableText"/>
            </w:pPr>
            <w:r w:rsidRPr="00B46C3F">
              <w:t>&lt;Id&gt;</w:t>
            </w:r>
          </w:p>
        </w:tc>
        <w:tc>
          <w:tcPr>
            <w:tcW w:w="3050" w:type="dxa"/>
            <w:shd w:val="clear" w:color="auto" w:fill="FFFFFF"/>
          </w:tcPr>
          <w:p w14:paraId="35771B27" w14:textId="07D10885" w:rsidR="00B46C3F" w:rsidRPr="00B46C3F" w:rsidRDefault="00B46C3F" w:rsidP="00B46C3F">
            <w:pPr>
              <w:pStyle w:val="TableText"/>
              <w:rPr>
                <w:rStyle w:val="Bold"/>
              </w:rPr>
            </w:pPr>
            <w:r w:rsidRPr="00B46C3F">
              <w:rPr>
                <w:rStyle w:val="Bold"/>
              </w:rPr>
              <w:t>12345678</w:t>
            </w:r>
          </w:p>
        </w:tc>
      </w:tr>
      <w:tr w:rsidR="00B46C3F" w14:paraId="03E7C4A5" w14:textId="77777777" w:rsidTr="00142FC7">
        <w:tc>
          <w:tcPr>
            <w:tcW w:w="2940" w:type="dxa"/>
            <w:shd w:val="clear" w:color="auto" w:fill="FFFFFF"/>
          </w:tcPr>
          <w:p w14:paraId="0F8922C4" w14:textId="4AE892F1" w:rsidR="00B46C3F" w:rsidRPr="00B46C3F" w:rsidRDefault="00B46C3F" w:rsidP="00B46C3F">
            <w:pPr>
              <w:pStyle w:val="TableText"/>
            </w:pPr>
            <w:r w:rsidRPr="00B46C3F">
              <w:t>Requestor</w:t>
            </w:r>
          </w:p>
        </w:tc>
        <w:tc>
          <w:tcPr>
            <w:tcW w:w="2149" w:type="dxa"/>
            <w:shd w:val="clear" w:color="auto" w:fill="FFFFFF"/>
          </w:tcPr>
          <w:p w14:paraId="1B077EAA" w14:textId="74C9FCFF" w:rsidR="00B46C3F" w:rsidRPr="00B46C3F" w:rsidRDefault="00B46C3F" w:rsidP="00B46C3F">
            <w:pPr>
              <w:pStyle w:val="TableText"/>
            </w:pPr>
            <w:r w:rsidRPr="00B46C3F">
              <w:t>&lt;Nm&gt;</w:t>
            </w:r>
          </w:p>
        </w:tc>
        <w:tc>
          <w:tcPr>
            <w:tcW w:w="3050" w:type="dxa"/>
            <w:shd w:val="clear" w:color="auto" w:fill="FFFFFF"/>
          </w:tcPr>
          <w:p w14:paraId="099301D9" w14:textId="035D2B22" w:rsidR="00B46C3F" w:rsidRPr="00B46C3F" w:rsidRDefault="00B46C3F" w:rsidP="00B46C3F">
            <w:pPr>
              <w:pStyle w:val="TableText"/>
              <w:rPr>
                <w:rStyle w:val="Bold"/>
              </w:rPr>
            </w:pPr>
            <w:r w:rsidRPr="00B46C3F">
              <w:rPr>
                <w:rStyle w:val="Bold"/>
              </w:rPr>
              <w:t>CorporateA</w:t>
            </w:r>
          </w:p>
        </w:tc>
      </w:tr>
      <w:tr w:rsidR="00B46C3F" w14:paraId="1CE4480A" w14:textId="77777777" w:rsidTr="00142FC7">
        <w:tc>
          <w:tcPr>
            <w:tcW w:w="2940" w:type="dxa"/>
            <w:shd w:val="clear" w:color="auto" w:fill="FFFFFF"/>
          </w:tcPr>
          <w:p w14:paraId="41B9C492" w14:textId="575A1552" w:rsidR="00B46C3F" w:rsidRPr="00B46C3F" w:rsidRDefault="00B46C3F" w:rsidP="00B46C3F">
            <w:pPr>
              <w:pStyle w:val="TableText"/>
            </w:pPr>
            <w:r w:rsidRPr="00B46C3F">
              <w:t>Responder</w:t>
            </w:r>
          </w:p>
        </w:tc>
        <w:tc>
          <w:tcPr>
            <w:tcW w:w="2149" w:type="dxa"/>
            <w:shd w:val="clear" w:color="auto" w:fill="FFFFFF"/>
          </w:tcPr>
          <w:p w14:paraId="0EB6FACC" w14:textId="5E81A180" w:rsidR="00B46C3F" w:rsidRPr="00B46C3F" w:rsidRDefault="00B46C3F" w:rsidP="00B46C3F">
            <w:pPr>
              <w:pStyle w:val="TableText"/>
            </w:pPr>
            <w:r w:rsidRPr="00B46C3F">
              <w:t>&lt;BICFI&gt;</w:t>
            </w:r>
          </w:p>
        </w:tc>
        <w:tc>
          <w:tcPr>
            <w:tcW w:w="3050" w:type="dxa"/>
            <w:shd w:val="clear" w:color="auto" w:fill="FFFFFF"/>
          </w:tcPr>
          <w:p w14:paraId="1CC00ADA" w14:textId="35F0C89A" w:rsidR="00B46C3F" w:rsidRPr="00B46C3F" w:rsidRDefault="00B46C3F" w:rsidP="00B46C3F">
            <w:pPr>
              <w:pStyle w:val="TableText"/>
              <w:rPr>
                <w:rStyle w:val="Bold"/>
              </w:rPr>
            </w:pPr>
            <w:r w:rsidRPr="00B46C3F">
              <w:rPr>
                <w:rStyle w:val="Bold"/>
              </w:rPr>
              <w:t>C</w:t>
            </w:r>
            <w:r w:rsidR="007408D7">
              <w:rPr>
                <w:rStyle w:val="Bold"/>
              </w:rPr>
              <w:t>CCC</w:t>
            </w:r>
            <w:r w:rsidRPr="00B46C3F">
              <w:rPr>
                <w:rStyle w:val="Bold"/>
              </w:rPr>
              <w:t>GB2L</w:t>
            </w:r>
          </w:p>
        </w:tc>
      </w:tr>
    </w:tbl>
    <w:p w14:paraId="48722FEE" w14:textId="77777777" w:rsidR="009E56B6" w:rsidRDefault="009E56B6" w:rsidP="00EC09B9">
      <w:pPr>
        <w:pStyle w:val="BlockLabelBeforeXML"/>
      </w:pPr>
    </w:p>
    <w:p w14:paraId="310916D8" w14:textId="3292E544" w:rsidR="00EC09B9" w:rsidRPr="00EC09B9" w:rsidRDefault="00EC09B9" w:rsidP="00EC09B9">
      <w:pPr>
        <w:pStyle w:val="BlockLabelBeforeXML"/>
      </w:pPr>
      <w:r w:rsidRPr="00EC09B9">
        <w:t xml:space="preserve">Message </w:t>
      </w:r>
      <w:r w:rsidR="0000008F">
        <w:t>i</w:t>
      </w:r>
      <w:r w:rsidRPr="00EC09B9">
        <w:t>nstance</w:t>
      </w:r>
    </w:p>
    <w:p w14:paraId="7670F12A" w14:textId="57775020" w:rsidR="00EA48BC" w:rsidRPr="00EA48BC" w:rsidRDefault="00EA48BC" w:rsidP="00EA48BC">
      <w:pPr>
        <w:pStyle w:val="XMLCode"/>
      </w:pPr>
      <w:r w:rsidRPr="00EA48BC">
        <w:t>&lt;?xml version="1.0" encoding="UTF-8"?&gt;</w:t>
      </w:r>
    </w:p>
    <w:p w14:paraId="65E0D05E" w14:textId="5F2A9DC9" w:rsidR="00EA48BC" w:rsidRPr="00EA48BC" w:rsidRDefault="00EA48BC" w:rsidP="00EA48BC">
      <w:pPr>
        <w:pStyle w:val="XMLCode"/>
      </w:pPr>
      <w:r w:rsidRPr="00EA48BC">
        <w:t>&lt;Document xmlns="urn:iso:std:iso:20022:tech:xsd:DRAFT1</w:t>
      </w:r>
      <w:r w:rsidR="00BF0BA7">
        <w:t>camt.111.001.0</w:t>
      </w:r>
      <w:r w:rsidR="00E57317">
        <w:t>3</w:t>
      </w:r>
      <w:r w:rsidRPr="00EA48BC">
        <w:t>" xmlns:xsi="http://www.w3.org/2001/XMLSchema-instance"&gt;</w:t>
      </w:r>
    </w:p>
    <w:p w14:paraId="7CA68694" w14:textId="77777777" w:rsidR="00EA48BC" w:rsidRPr="00EA48BC" w:rsidRDefault="00EA48BC" w:rsidP="00EA48BC">
      <w:pPr>
        <w:pStyle w:val="XMLCode"/>
      </w:pPr>
      <w:r w:rsidRPr="00EA48BC">
        <w:tab/>
        <w:t>&lt;InvstgtnRspn&gt;</w:t>
      </w:r>
    </w:p>
    <w:p w14:paraId="1B85D334" w14:textId="431E709E" w:rsidR="00EA48BC" w:rsidRDefault="00EA48BC" w:rsidP="00EA48BC">
      <w:pPr>
        <w:pStyle w:val="XMLCode"/>
      </w:pPr>
      <w:r w:rsidRPr="00EA48BC">
        <w:tab/>
      </w:r>
      <w:r w:rsidRPr="00EA48BC">
        <w:tab/>
        <w:t>&lt;InvstgtnRspn&gt;</w:t>
      </w:r>
    </w:p>
    <w:p w14:paraId="21F87B2B" w14:textId="77777777" w:rsidR="004800BA" w:rsidRPr="00A909A7" w:rsidRDefault="004800BA" w:rsidP="004800BA">
      <w:pPr>
        <w:pStyle w:val="XMLCode"/>
      </w:pPr>
      <w:r w:rsidRPr="00A909A7">
        <w:tab/>
      </w:r>
      <w:r w:rsidRPr="00A909A7">
        <w:tab/>
      </w:r>
      <w:r w:rsidRPr="00A909A7">
        <w:tab/>
        <w:t>&lt;</w:t>
      </w:r>
      <w:r>
        <w:t>Msg</w:t>
      </w:r>
      <w:r w:rsidRPr="00A909A7">
        <w:t>Id&gt;</w:t>
      </w:r>
      <w:r>
        <w:t>6789</w:t>
      </w:r>
      <w:r w:rsidRPr="00A909A7">
        <w:t>&lt;/</w:t>
      </w:r>
      <w:r>
        <w:t>MsgId</w:t>
      </w:r>
      <w:r w:rsidRPr="00A909A7">
        <w:t>&gt;</w:t>
      </w:r>
    </w:p>
    <w:p w14:paraId="78043A0B" w14:textId="77777777" w:rsidR="00EA48BC" w:rsidRPr="00EA48BC" w:rsidRDefault="00EA48BC" w:rsidP="00EA48BC">
      <w:pPr>
        <w:pStyle w:val="XMLCode"/>
      </w:pPr>
      <w:r w:rsidRPr="00EA48BC">
        <w:tab/>
      </w:r>
      <w:r w:rsidRPr="00EA48BC">
        <w:tab/>
      </w:r>
      <w:r w:rsidRPr="00EA48BC">
        <w:tab/>
        <w:t>&lt;RspndrInvstgtnId&gt; CITI220123FFC234567&lt;/RspndrInvstgtnId&gt;</w:t>
      </w:r>
    </w:p>
    <w:p w14:paraId="5533B520" w14:textId="77777777" w:rsidR="00EA48BC" w:rsidRPr="00EA48BC" w:rsidRDefault="00EA48BC" w:rsidP="00EA48BC">
      <w:pPr>
        <w:pStyle w:val="XMLCode"/>
      </w:pPr>
      <w:r w:rsidRPr="00EA48BC">
        <w:tab/>
      </w:r>
      <w:r w:rsidRPr="00EA48BC">
        <w:tab/>
      </w:r>
      <w:r w:rsidRPr="00EA48BC">
        <w:tab/>
        <w:t>&lt;InvstgtnSts&gt;</w:t>
      </w:r>
    </w:p>
    <w:p w14:paraId="3BB873A7" w14:textId="77777777" w:rsidR="00EA48BC" w:rsidRPr="00EA48BC" w:rsidRDefault="00EA48BC" w:rsidP="00EA48BC">
      <w:pPr>
        <w:pStyle w:val="XMLCode"/>
      </w:pPr>
      <w:r w:rsidRPr="00EA48BC">
        <w:tab/>
      </w:r>
      <w:r w:rsidRPr="00EA48BC">
        <w:tab/>
      </w:r>
      <w:r w:rsidRPr="00EA48BC">
        <w:tab/>
      </w:r>
      <w:r w:rsidRPr="00EA48BC">
        <w:tab/>
        <w:t>&lt;Sts&gt;CLSD&lt;/Sts&gt;</w:t>
      </w:r>
    </w:p>
    <w:p w14:paraId="2E399E24" w14:textId="7F703CEE" w:rsidR="00EA48BC" w:rsidRPr="00EA48BC" w:rsidRDefault="00EA48BC" w:rsidP="00EA48BC">
      <w:pPr>
        <w:pStyle w:val="XMLCode"/>
      </w:pPr>
      <w:r w:rsidRPr="00EA48BC">
        <w:tab/>
      </w:r>
      <w:r w:rsidRPr="00EA48BC">
        <w:tab/>
      </w:r>
      <w:r w:rsidRPr="00EA48BC">
        <w:tab/>
        <w:t>&lt;/InvstgtnSts&gt;</w:t>
      </w:r>
    </w:p>
    <w:p w14:paraId="7374A810" w14:textId="77777777" w:rsidR="00EA48BC" w:rsidRPr="00EA48BC" w:rsidRDefault="00EA48BC" w:rsidP="00EA48BC">
      <w:pPr>
        <w:pStyle w:val="XMLCode"/>
      </w:pPr>
      <w:r w:rsidRPr="00EA48BC">
        <w:lastRenderedPageBreak/>
        <w:tab/>
      </w:r>
      <w:r w:rsidRPr="00EA48BC">
        <w:tab/>
      </w:r>
      <w:r w:rsidRPr="00EA48BC">
        <w:tab/>
        <w:t>&lt;InvstgtnData&gt;</w:t>
      </w:r>
    </w:p>
    <w:p w14:paraId="3BBB776A" w14:textId="77777777" w:rsidR="006F35A0" w:rsidRPr="00EA48BC" w:rsidRDefault="006F35A0" w:rsidP="006F35A0">
      <w:pPr>
        <w:pStyle w:val="XMLCode"/>
      </w:pPr>
      <w:r w:rsidRPr="00EA48BC">
        <w:tab/>
      </w:r>
      <w:r w:rsidRPr="00EA48BC">
        <w:tab/>
      </w:r>
      <w:r w:rsidRPr="00EA48BC">
        <w:tab/>
      </w:r>
      <w:r w:rsidRPr="00EA48BC">
        <w:tab/>
        <w:t>&lt;OrgnlInvstgtnRsn&gt;</w:t>
      </w:r>
    </w:p>
    <w:p w14:paraId="21E0E0DF" w14:textId="77777777" w:rsidR="006F35A0" w:rsidRPr="00EA48BC" w:rsidRDefault="006F35A0" w:rsidP="006F35A0">
      <w:pPr>
        <w:pStyle w:val="XMLCode"/>
      </w:pPr>
      <w:r w:rsidRPr="00EA48BC">
        <w:tab/>
      </w:r>
      <w:r w:rsidRPr="00EA48BC">
        <w:tab/>
      </w:r>
      <w:r w:rsidRPr="00EA48BC">
        <w:tab/>
      </w:r>
      <w:r w:rsidRPr="00EA48BC">
        <w:tab/>
      </w:r>
      <w:r w:rsidRPr="00EA48BC">
        <w:tab/>
        <w:t>&lt;Cd&gt;</w:t>
      </w:r>
      <w:r>
        <w:t>DTOR</w:t>
      </w:r>
      <w:r w:rsidRPr="00EA48BC">
        <w:t>&lt;/Cd&gt;&lt;!-- Debtor. --&gt;</w:t>
      </w:r>
    </w:p>
    <w:p w14:paraId="4B1F89CD" w14:textId="77777777" w:rsidR="006F35A0" w:rsidRPr="00EA48BC" w:rsidRDefault="006F35A0" w:rsidP="006F35A0">
      <w:pPr>
        <w:pStyle w:val="XMLCode"/>
      </w:pPr>
      <w:r w:rsidRPr="00EA48BC">
        <w:tab/>
      </w:r>
      <w:r w:rsidRPr="00EA48BC">
        <w:tab/>
      </w:r>
      <w:r w:rsidRPr="00EA48BC">
        <w:tab/>
      </w:r>
      <w:r w:rsidRPr="00EA48BC">
        <w:tab/>
        <w:t>&lt;/OrgnlInvstgtnRsn&gt;</w:t>
      </w:r>
    </w:p>
    <w:p w14:paraId="13F65F8F" w14:textId="77777777" w:rsidR="006F35A0" w:rsidRPr="00EA48BC" w:rsidRDefault="006F35A0" w:rsidP="006F35A0">
      <w:pPr>
        <w:pStyle w:val="XMLCode"/>
      </w:pPr>
      <w:r w:rsidRPr="00EA48BC">
        <w:tab/>
      </w:r>
      <w:r w:rsidRPr="00EA48BC">
        <w:tab/>
      </w:r>
      <w:r w:rsidRPr="00EA48BC">
        <w:tab/>
      </w:r>
      <w:r w:rsidRPr="00EA48BC">
        <w:tab/>
        <w:t>&lt;OrgnlInvstgtnRsnSubTp&gt;</w:t>
      </w:r>
    </w:p>
    <w:p w14:paraId="6DBC9B82" w14:textId="77777777" w:rsidR="006F35A0" w:rsidRPr="00EA48BC" w:rsidRDefault="006F35A0" w:rsidP="006F35A0">
      <w:pPr>
        <w:pStyle w:val="XMLCode"/>
      </w:pPr>
      <w:r w:rsidRPr="00EA48BC">
        <w:tab/>
      </w:r>
      <w:r w:rsidRPr="00EA48BC">
        <w:tab/>
      </w:r>
      <w:r w:rsidRPr="00EA48BC">
        <w:tab/>
      </w:r>
      <w:r w:rsidRPr="00EA48BC">
        <w:tab/>
      </w:r>
      <w:r w:rsidRPr="00EA48BC">
        <w:tab/>
        <w:t>&lt;Cd&gt;RQNM&lt;/Cd&gt;&lt;!-- Request Name. --&gt;</w:t>
      </w:r>
    </w:p>
    <w:p w14:paraId="77A6AAA8" w14:textId="77777777" w:rsidR="006F35A0" w:rsidRPr="00EA48BC" w:rsidRDefault="006F35A0" w:rsidP="006F35A0">
      <w:pPr>
        <w:pStyle w:val="XMLCode"/>
      </w:pPr>
      <w:r w:rsidRPr="00EA48BC">
        <w:tab/>
      </w:r>
      <w:r w:rsidRPr="00EA48BC">
        <w:tab/>
      </w:r>
      <w:r w:rsidRPr="00EA48BC">
        <w:tab/>
      </w:r>
      <w:r w:rsidRPr="00EA48BC">
        <w:tab/>
        <w:t>&lt;/OrgnlInvstgtnRsnSubTp&gt;</w:t>
      </w:r>
    </w:p>
    <w:p w14:paraId="3A78AF73" w14:textId="77777777" w:rsidR="00EA48BC" w:rsidRPr="00EA48BC" w:rsidRDefault="00EA48BC" w:rsidP="00EA48BC">
      <w:pPr>
        <w:pStyle w:val="XMLCode"/>
      </w:pPr>
      <w:r w:rsidRPr="00EA48BC">
        <w:tab/>
      </w:r>
      <w:r w:rsidRPr="00EA48BC">
        <w:tab/>
      </w:r>
      <w:r w:rsidRPr="00EA48BC">
        <w:tab/>
      </w:r>
      <w:r w:rsidRPr="00EA48BC">
        <w:tab/>
        <w:t>&lt;RspnData&gt;</w:t>
      </w:r>
    </w:p>
    <w:p w14:paraId="42EF9403" w14:textId="77777777" w:rsidR="00EA48BC" w:rsidRPr="00EA48BC" w:rsidRDefault="00EA48BC" w:rsidP="00EA48BC">
      <w:pPr>
        <w:pStyle w:val="XMLCode"/>
      </w:pPr>
      <w:r w:rsidRPr="00EA48BC">
        <w:tab/>
      </w:r>
      <w:r w:rsidRPr="00EA48BC">
        <w:tab/>
      </w:r>
      <w:r w:rsidRPr="00EA48BC">
        <w:tab/>
      </w:r>
      <w:r w:rsidRPr="00EA48BC">
        <w:tab/>
      </w:r>
      <w:r w:rsidRPr="00EA48BC">
        <w:tab/>
        <w:t>&lt;RspnNrrtv&gt;Customer X&lt;/RspnNrrtv&gt;</w:t>
      </w:r>
    </w:p>
    <w:p w14:paraId="7C0E0AA2" w14:textId="77777777" w:rsidR="00EA48BC" w:rsidRPr="00EA48BC" w:rsidRDefault="00EA48BC" w:rsidP="00EA48BC">
      <w:pPr>
        <w:pStyle w:val="XMLCode"/>
      </w:pPr>
      <w:r w:rsidRPr="00EA48BC">
        <w:tab/>
      </w:r>
      <w:r w:rsidRPr="00EA48BC">
        <w:tab/>
      </w:r>
      <w:r w:rsidRPr="00EA48BC">
        <w:tab/>
      </w:r>
      <w:r w:rsidRPr="00EA48BC">
        <w:tab/>
        <w:t>&lt;/RspnData&gt;</w:t>
      </w:r>
    </w:p>
    <w:p w14:paraId="41BAD6FF" w14:textId="77777777" w:rsidR="00EA48BC" w:rsidRPr="00EA48BC" w:rsidRDefault="00EA48BC" w:rsidP="00EA48BC">
      <w:pPr>
        <w:pStyle w:val="XMLCode"/>
      </w:pPr>
      <w:r w:rsidRPr="00EA48BC">
        <w:tab/>
      </w:r>
      <w:r w:rsidRPr="00EA48BC">
        <w:tab/>
      </w:r>
      <w:r w:rsidRPr="00EA48BC">
        <w:tab/>
        <w:t>&lt;/InvstgtnData&gt;</w:t>
      </w:r>
    </w:p>
    <w:p w14:paraId="37D6CF13" w14:textId="77777777" w:rsidR="00EA48BC" w:rsidRPr="00EA48BC" w:rsidRDefault="00EA48BC" w:rsidP="00EA48BC">
      <w:pPr>
        <w:pStyle w:val="XMLCode"/>
      </w:pPr>
      <w:r w:rsidRPr="00EA48BC">
        <w:tab/>
      </w:r>
      <w:r w:rsidRPr="00EA48BC">
        <w:tab/>
        <w:t>&lt;/InvstgtnRspn&gt;</w:t>
      </w:r>
    </w:p>
    <w:p w14:paraId="46D2EEF5" w14:textId="77777777" w:rsidR="00EA48BC" w:rsidRDefault="00EA48BC" w:rsidP="00EA48BC">
      <w:pPr>
        <w:pStyle w:val="XMLCode"/>
      </w:pPr>
      <w:r w:rsidRPr="00EA48BC">
        <w:tab/>
      </w:r>
      <w:r w:rsidRPr="00EA48BC">
        <w:tab/>
        <w:t>&lt;OrgnlInvstgtnReq&gt;</w:t>
      </w:r>
    </w:p>
    <w:p w14:paraId="26CB5C5F" w14:textId="77777777" w:rsidR="004F737B" w:rsidRPr="00A909A7" w:rsidRDefault="004F737B" w:rsidP="004F737B">
      <w:pPr>
        <w:pStyle w:val="XMLCode"/>
      </w:pPr>
      <w:r w:rsidRPr="00A909A7">
        <w:tab/>
      </w:r>
      <w:r w:rsidRPr="00A909A7">
        <w:tab/>
      </w:r>
      <w:r w:rsidRPr="00A909A7">
        <w:tab/>
        <w:t>&lt;</w:t>
      </w:r>
      <w:r>
        <w:t>Msg</w:t>
      </w:r>
      <w:r w:rsidRPr="00A909A7">
        <w:t>Id&gt;</w:t>
      </w:r>
      <w:r>
        <w:t>12345</w:t>
      </w:r>
      <w:r w:rsidRPr="00A909A7">
        <w:t>&lt;/</w:t>
      </w:r>
      <w:r>
        <w:t>MsgId</w:t>
      </w:r>
      <w:r w:rsidRPr="00A909A7">
        <w:t>&gt;</w:t>
      </w:r>
    </w:p>
    <w:p w14:paraId="25260BCA" w14:textId="77777777" w:rsidR="00EA48BC" w:rsidRPr="00EA48BC" w:rsidRDefault="00EA48BC" w:rsidP="00EA48BC">
      <w:pPr>
        <w:pStyle w:val="XMLCode"/>
      </w:pPr>
      <w:r w:rsidRPr="00EA48BC">
        <w:tab/>
      </w:r>
      <w:r w:rsidRPr="00EA48BC">
        <w:tab/>
      </w:r>
      <w:r w:rsidRPr="00EA48BC">
        <w:tab/>
        <w:t>&lt;RqstrInvstgtnId&gt;CORP123456&lt;/RqstrInvstgtnId&gt;</w:t>
      </w:r>
    </w:p>
    <w:p w14:paraId="3F9F159B" w14:textId="77777777" w:rsidR="00EA48BC" w:rsidRPr="00EA48BC" w:rsidRDefault="00EA48BC" w:rsidP="00EA48BC">
      <w:pPr>
        <w:pStyle w:val="XMLCode"/>
      </w:pPr>
      <w:r w:rsidRPr="00EA48BC">
        <w:tab/>
      </w:r>
      <w:r w:rsidRPr="00EA48BC">
        <w:tab/>
      </w:r>
      <w:r w:rsidRPr="00EA48BC">
        <w:tab/>
        <w:t>&lt;InvstgtnTp&gt;</w:t>
      </w:r>
    </w:p>
    <w:p w14:paraId="550CB140" w14:textId="1DAD7FD6" w:rsidR="00EA48BC" w:rsidRPr="00EA48BC" w:rsidRDefault="00EA48BC" w:rsidP="00EA48BC">
      <w:pPr>
        <w:pStyle w:val="XMLCode"/>
      </w:pPr>
      <w:r w:rsidRPr="00EA48BC">
        <w:tab/>
      </w:r>
      <w:r w:rsidRPr="00EA48BC">
        <w:tab/>
      </w:r>
      <w:r w:rsidRPr="00EA48BC">
        <w:tab/>
      </w:r>
      <w:r w:rsidRPr="00EA48BC">
        <w:tab/>
        <w:t>&lt;Cd&gt;UTAP&lt;/Cd&gt;</w:t>
      </w:r>
    </w:p>
    <w:p w14:paraId="62F8CB33" w14:textId="77777777" w:rsidR="00EA48BC" w:rsidRPr="00EA48BC" w:rsidRDefault="00EA48BC" w:rsidP="00EA48BC">
      <w:pPr>
        <w:pStyle w:val="XMLCode"/>
      </w:pPr>
      <w:r w:rsidRPr="00EA48BC">
        <w:tab/>
      </w:r>
      <w:r w:rsidRPr="00EA48BC">
        <w:tab/>
      </w:r>
      <w:r w:rsidRPr="00EA48BC">
        <w:tab/>
        <w:t>&lt;/InvstgtnTp&gt;</w:t>
      </w:r>
    </w:p>
    <w:p w14:paraId="7D985364" w14:textId="77777777" w:rsidR="00EA48BC" w:rsidRPr="00EA48BC" w:rsidRDefault="00EA48BC" w:rsidP="00EA48BC">
      <w:pPr>
        <w:pStyle w:val="XMLCode"/>
      </w:pPr>
      <w:r w:rsidRPr="00EA48BC">
        <w:tab/>
      </w:r>
      <w:r w:rsidRPr="00EA48BC">
        <w:tab/>
      </w:r>
      <w:r w:rsidRPr="00EA48BC">
        <w:tab/>
        <w:t>&lt;UndrlygInstrm&gt;</w:t>
      </w:r>
    </w:p>
    <w:p w14:paraId="57C42ACC" w14:textId="77777777" w:rsidR="00EA48BC" w:rsidRPr="00EA48BC" w:rsidRDefault="00EA48BC" w:rsidP="00EA48BC">
      <w:pPr>
        <w:pStyle w:val="XMLCode"/>
      </w:pPr>
      <w:r w:rsidRPr="00EA48BC">
        <w:tab/>
      </w:r>
      <w:r w:rsidRPr="00EA48BC">
        <w:tab/>
      </w:r>
      <w:r w:rsidRPr="00EA48BC">
        <w:tab/>
      </w:r>
      <w:r w:rsidRPr="00EA48BC">
        <w:tab/>
        <w:t>&lt;Cd&gt;STAT&lt;/Cd&gt;&lt;!-- Statement Entry--&gt;</w:t>
      </w:r>
    </w:p>
    <w:p w14:paraId="1BAABD89" w14:textId="77777777" w:rsidR="00EA48BC" w:rsidRPr="00EA48BC" w:rsidRDefault="00EA48BC" w:rsidP="00EA48BC">
      <w:pPr>
        <w:pStyle w:val="XMLCode"/>
      </w:pPr>
      <w:r w:rsidRPr="00EA48BC">
        <w:tab/>
      </w:r>
      <w:r w:rsidRPr="00EA48BC">
        <w:tab/>
      </w:r>
      <w:r w:rsidRPr="00EA48BC">
        <w:tab/>
        <w:t>&lt;/UndrlygInstrm&gt;</w:t>
      </w:r>
    </w:p>
    <w:p w14:paraId="0035FA0E" w14:textId="77777777" w:rsidR="00EA48BC" w:rsidRPr="00EA48BC" w:rsidRDefault="00EA48BC" w:rsidP="00EA48BC">
      <w:pPr>
        <w:pStyle w:val="XMLCode"/>
      </w:pPr>
      <w:r w:rsidRPr="00EA48BC">
        <w:tab/>
      </w:r>
      <w:r w:rsidRPr="00EA48BC">
        <w:tab/>
      </w:r>
      <w:r w:rsidRPr="00EA48BC">
        <w:tab/>
        <w:t>&lt;Undrlyg&gt;</w:t>
      </w:r>
    </w:p>
    <w:p w14:paraId="31C690ED" w14:textId="77777777" w:rsidR="00EA48BC" w:rsidRPr="00EA48BC" w:rsidRDefault="00EA48BC" w:rsidP="00EA48BC">
      <w:pPr>
        <w:pStyle w:val="XMLCode"/>
      </w:pPr>
      <w:r w:rsidRPr="00EA48BC">
        <w:tab/>
      </w:r>
      <w:r w:rsidRPr="00EA48BC">
        <w:tab/>
      </w:r>
      <w:r w:rsidRPr="00EA48BC">
        <w:tab/>
      </w:r>
      <w:r w:rsidRPr="00EA48BC">
        <w:tab/>
        <w:t>&lt;StmtNtry&gt;</w:t>
      </w:r>
    </w:p>
    <w:p w14:paraId="29B2A386" w14:textId="77777777" w:rsidR="00EA48BC" w:rsidRPr="00EA48BC" w:rsidRDefault="00EA48BC" w:rsidP="00EA48BC">
      <w:pPr>
        <w:pStyle w:val="XMLCode"/>
      </w:pPr>
      <w:r w:rsidRPr="00EA48BC">
        <w:tab/>
      </w:r>
      <w:r w:rsidRPr="00EA48BC">
        <w:tab/>
      </w:r>
      <w:r w:rsidRPr="00EA48BC">
        <w:tab/>
      </w:r>
      <w:r w:rsidRPr="00EA48BC">
        <w:tab/>
      </w:r>
      <w:r w:rsidRPr="00EA48BC">
        <w:tab/>
        <w:t>&lt;OrgnlAcct&gt;</w:t>
      </w:r>
    </w:p>
    <w:p w14:paraId="45382239" w14:textId="77777777" w:rsidR="00EA48BC" w:rsidRPr="00EA48BC" w:rsidRDefault="00EA48BC" w:rsidP="00EA48BC">
      <w:pPr>
        <w:pStyle w:val="XMLCode"/>
      </w:pPr>
      <w:r w:rsidRPr="00EA48BC">
        <w:tab/>
      </w:r>
      <w:r w:rsidRPr="00EA48BC">
        <w:tab/>
      </w:r>
      <w:r w:rsidRPr="00EA48BC">
        <w:tab/>
      </w:r>
      <w:r w:rsidRPr="00EA48BC">
        <w:tab/>
      </w:r>
      <w:r w:rsidRPr="00EA48BC">
        <w:tab/>
      </w:r>
      <w:r w:rsidRPr="00EA48BC">
        <w:tab/>
        <w:t>&lt;Id&gt;</w:t>
      </w:r>
    </w:p>
    <w:p w14:paraId="1585B6AE" w14:textId="77777777" w:rsidR="00EA48BC" w:rsidRPr="00EA48BC" w:rsidRDefault="00EA48BC" w:rsidP="00EA48BC">
      <w:pPr>
        <w:pStyle w:val="XMLCode"/>
      </w:pPr>
      <w:r w:rsidRPr="00EA48BC">
        <w:tab/>
      </w:r>
      <w:r w:rsidRPr="00EA48BC">
        <w:tab/>
      </w:r>
      <w:r w:rsidRPr="00EA48BC">
        <w:tab/>
      </w:r>
      <w:r w:rsidRPr="00EA48BC">
        <w:tab/>
      </w:r>
      <w:r w:rsidRPr="00EA48BC">
        <w:tab/>
      </w:r>
      <w:r w:rsidRPr="00EA48BC">
        <w:tab/>
      </w:r>
      <w:r w:rsidRPr="00EA48BC">
        <w:tab/>
        <w:t>&lt;Othr&gt;</w:t>
      </w:r>
    </w:p>
    <w:p w14:paraId="45BE001C" w14:textId="77777777" w:rsidR="00EA48BC" w:rsidRPr="00EA48BC" w:rsidRDefault="00EA48BC" w:rsidP="00EA48BC">
      <w:pPr>
        <w:pStyle w:val="XMLCode"/>
      </w:pPr>
      <w:r w:rsidRPr="00EA48BC">
        <w:tab/>
      </w:r>
      <w:r w:rsidRPr="00EA48BC">
        <w:tab/>
      </w:r>
      <w:r w:rsidRPr="00EA48BC">
        <w:tab/>
      </w:r>
      <w:r w:rsidRPr="00EA48BC">
        <w:tab/>
      </w:r>
      <w:r w:rsidRPr="00EA48BC">
        <w:tab/>
      </w:r>
      <w:r w:rsidRPr="00EA48BC">
        <w:tab/>
      </w:r>
      <w:r w:rsidRPr="00EA48BC">
        <w:tab/>
      </w:r>
      <w:r w:rsidRPr="00EA48BC">
        <w:tab/>
        <w:t>&lt;Id&gt;12345678&lt;/Id&gt;</w:t>
      </w:r>
    </w:p>
    <w:p w14:paraId="25171647" w14:textId="77777777" w:rsidR="00EA48BC" w:rsidRPr="00EA48BC" w:rsidRDefault="00EA48BC" w:rsidP="00EA48BC">
      <w:pPr>
        <w:pStyle w:val="XMLCode"/>
      </w:pPr>
      <w:r w:rsidRPr="00EA48BC">
        <w:tab/>
      </w:r>
      <w:r w:rsidRPr="00EA48BC">
        <w:tab/>
      </w:r>
      <w:r w:rsidRPr="00EA48BC">
        <w:tab/>
      </w:r>
      <w:r w:rsidRPr="00EA48BC">
        <w:tab/>
      </w:r>
      <w:r w:rsidRPr="00EA48BC">
        <w:tab/>
      </w:r>
      <w:r w:rsidRPr="00EA48BC">
        <w:tab/>
      </w:r>
      <w:r w:rsidRPr="00EA48BC">
        <w:tab/>
        <w:t>&lt;/Othr&gt;</w:t>
      </w:r>
    </w:p>
    <w:p w14:paraId="01BE6F0C" w14:textId="77777777" w:rsidR="00EA48BC" w:rsidRPr="00EA48BC" w:rsidRDefault="00EA48BC" w:rsidP="00EA48BC">
      <w:pPr>
        <w:pStyle w:val="XMLCode"/>
      </w:pPr>
      <w:r w:rsidRPr="00EA48BC">
        <w:tab/>
      </w:r>
      <w:r w:rsidRPr="00EA48BC">
        <w:tab/>
      </w:r>
      <w:r w:rsidRPr="00EA48BC">
        <w:tab/>
      </w:r>
      <w:r w:rsidRPr="00EA48BC">
        <w:tab/>
      </w:r>
      <w:r w:rsidRPr="00EA48BC">
        <w:tab/>
      </w:r>
      <w:r w:rsidRPr="00EA48BC">
        <w:tab/>
        <w:t>&lt;/Id&gt;</w:t>
      </w:r>
    </w:p>
    <w:p w14:paraId="01B6DD41" w14:textId="77777777" w:rsidR="00EA48BC" w:rsidRPr="00EA48BC" w:rsidRDefault="00EA48BC" w:rsidP="00EA48BC">
      <w:pPr>
        <w:pStyle w:val="XMLCode"/>
      </w:pPr>
      <w:r w:rsidRPr="00EA48BC">
        <w:tab/>
      </w:r>
      <w:r w:rsidRPr="00EA48BC">
        <w:tab/>
      </w:r>
      <w:r w:rsidRPr="00EA48BC">
        <w:tab/>
      </w:r>
      <w:r w:rsidRPr="00EA48BC">
        <w:tab/>
      </w:r>
      <w:r w:rsidRPr="00EA48BC">
        <w:tab/>
        <w:t>&lt;/OrgnlAcct&gt;</w:t>
      </w:r>
    </w:p>
    <w:p w14:paraId="5F52BB70" w14:textId="77777777" w:rsidR="00EA48BC" w:rsidRPr="00EA48BC" w:rsidRDefault="00EA48BC" w:rsidP="00EA48BC">
      <w:pPr>
        <w:pStyle w:val="XMLCode"/>
      </w:pPr>
      <w:r w:rsidRPr="00EA48BC">
        <w:tab/>
      </w:r>
      <w:r w:rsidRPr="00EA48BC">
        <w:tab/>
      </w:r>
      <w:r w:rsidRPr="00EA48BC">
        <w:tab/>
      </w:r>
      <w:r w:rsidRPr="00EA48BC">
        <w:tab/>
      </w:r>
      <w:r w:rsidRPr="00EA48BC">
        <w:tab/>
        <w:t>&lt;OrgnlStmtId&gt;Stat123456&lt;/OrgnlStmtId&gt;</w:t>
      </w:r>
    </w:p>
    <w:p w14:paraId="03EDAAB4" w14:textId="201095B9" w:rsidR="00EA48BC" w:rsidRPr="00EA48BC" w:rsidRDefault="00EA48BC" w:rsidP="00EA48BC">
      <w:pPr>
        <w:pStyle w:val="XMLCode"/>
      </w:pPr>
      <w:r w:rsidRPr="00EA48BC">
        <w:tab/>
      </w:r>
      <w:r w:rsidRPr="00EA48BC">
        <w:tab/>
      </w:r>
      <w:r w:rsidRPr="00EA48BC">
        <w:tab/>
      </w:r>
      <w:r w:rsidRPr="00EA48BC">
        <w:tab/>
      </w:r>
      <w:r w:rsidRPr="00EA48BC">
        <w:tab/>
        <w:t>&lt;OrgnlNtry</w:t>
      </w:r>
      <w:r w:rsidR="001629E9">
        <w:t>Ref</w:t>
      </w:r>
      <w:r w:rsidRPr="00EA48BC">
        <w:t>&gt;Ref456777&lt;/OrgnlNtry</w:t>
      </w:r>
      <w:r w:rsidR="001629E9">
        <w:t>Ref</w:t>
      </w:r>
      <w:r w:rsidRPr="00EA48BC">
        <w:t>&gt;</w:t>
      </w:r>
    </w:p>
    <w:p w14:paraId="4FBA6041" w14:textId="77777777" w:rsidR="00EA48BC" w:rsidRPr="00EA48BC" w:rsidRDefault="00EA48BC" w:rsidP="00EA48BC">
      <w:pPr>
        <w:pStyle w:val="XMLCode"/>
      </w:pPr>
      <w:r w:rsidRPr="00EA48BC">
        <w:tab/>
      </w:r>
      <w:r w:rsidRPr="00EA48BC">
        <w:tab/>
      </w:r>
      <w:r w:rsidRPr="00EA48BC">
        <w:tab/>
      </w:r>
      <w:r w:rsidRPr="00EA48BC">
        <w:tab/>
        <w:t>&lt;/StmtNtry&gt;</w:t>
      </w:r>
    </w:p>
    <w:p w14:paraId="3C0B858A" w14:textId="77777777" w:rsidR="00EA48BC" w:rsidRPr="00EA48BC" w:rsidRDefault="00EA48BC" w:rsidP="00EA48BC">
      <w:pPr>
        <w:pStyle w:val="XMLCode"/>
      </w:pPr>
      <w:r w:rsidRPr="00EA48BC">
        <w:tab/>
      </w:r>
      <w:r w:rsidRPr="00EA48BC">
        <w:tab/>
      </w:r>
      <w:r w:rsidRPr="00EA48BC">
        <w:tab/>
        <w:t>&lt;/Undrlyg&gt;</w:t>
      </w:r>
    </w:p>
    <w:p w14:paraId="210ED680" w14:textId="77777777" w:rsidR="00EA48BC" w:rsidRPr="00EA48BC" w:rsidRDefault="00EA48BC" w:rsidP="00EA48BC">
      <w:pPr>
        <w:pStyle w:val="XMLCode"/>
      </w:pPr>
      <w:r w:rsidRPr="00EA48BC">
        <w:tab/>
      </w:r>
      <w:r w:rsidRPr="00EA48BC">
        <w:tab/>
      </w:r>
      <w:r w:rsidRPr="00EA48BC">
        <w:tab/>
        <w:t>&lt;Rqstr&gt;</w:t>
      </w:r>
    </w:p>
    <w:p w14:paraId="5147BE65" w14:textId="77777777" w:rsidR="00EA48BC" w:rsidRPr="00EA48BC" w:rsidRDefault="00EA48BC" w:rsidP="00EA48BC">
      <w:pPr>
        <w:pStyle w:val="XMLCode"/>
      </w:pPr>
      <w:r w:rsidRPr="00EA48BC">
        <w:tab/>
      </w:r>
      <w:r w:rsidRPr="00EA48BC">
        <w:tab/>
      </w:r>
      <w:r w:rsidRPr="00EA48BC">
        <w:tab/>
      </w:r>
      <w:r w:rsidRPr="00EA48BC">
        <w:tab/>
        <w:t>&lt;Pty&gt;</w:t>
      </w:r>
    </w:p>
    <w:p w14:paraId="486016FC" w14:textId="77777777" w:rsidR="00EA48BC" w:rsidRPr="00EA48BC" w:rsidRDefault="00EA48BC" w:rsidP="00EA48BC">
      <w:pPr>
        <w:pStyle w:val="XMLCode"/>
      </w:pPr>
      <w:r w:rsidRPr="00EA48BC">
        <w:tab/>
      </w:r>
      <w:r w:rsidRPr="00EA48BC">
        <w:tab/>
      </w:r>
      <w:r w:rsidRPr="00EA48BC">
        <w:tab/>
      </w:r>
      <w:r w:rsidRPr="00EA48BC">
        <w:tab/>
      </w:r>
      <w:r w:rsidRPr="00EA48BC">
        <w:tab/>
        <w:t>&lt;Nm&gt;CorporateA&lt;/Nm&gt;</w:t>
      </w:r>
    </w:p>
    <w:p w14:paraId="295EA9C6" w14:textId="77777777" w:rsidR="00EA48BC" w:rsidRPr="00EA48BC" w:rsidRDefault="00EA48BC" w:rsidP="00EA48BC">
      <w:pPr>
        <w:pStyle w:val="XMLCode"/>
      </w:pPr>
      <w:r w:rsidRPr="00EA48BC">
        <w:tab/>
      </w:r>
      <w:r w:rsidRPr="00EA48BC">
        <w:tab/>
      </w:r>
      <w:r w:rsidRPr="00EA48BC">
        <w:tab/>
      </w:r>
      <w:r w:rsidRPr="00EA48BC">
        <w:tab/>
        <w:t>&lt;/Pty&gt;</w:t>
      </w:r>
    </w:p>
    <w:p w14:paraId="2FA3DDCF" w14:textId="77777777" w:rsidR="00EA48BC" w:rsidRPr="00EA48BC" w:rsidRDefault="00EA48BC" w:rsidP="00EA48BC">
      <w:pPr>
        <w:pStyle w:val="XMLCode"/>
      </w:pPr>
      <w:r w:rsidRPr="00EA48BC">
        <w:lastRenderedPageBreak/>
        <w:tab/>
      </w:r>
      <w:r w:rsidRPr="00EA48BC">
        <w:tab/>
      </w:r>
      <w:r w:rsidRPr="00EA48BC">
        <w:tab/>
        <w:t>&lt;/Rqstr&gt;</w:t>
      </w:r>
    </w:p>
    <w:p w14:paraId="3C810F9D" w14:textId="77777777" w:rsidR="00EA48BC" w:rsidRPr="00EA48BC" w:rsidRDefault="00EA48BC" w:rsidP="00EA48BC">
      <w:pPr>
        <w:pStyle w:val="XMLCode"/>
      </w:pPr>
      <w:r w:rsidRPr="00EA48BC">
        <w:tab/>
      </w:r>
      <w:r w:rsidRPr="00EA48BC">
        <w:tab/>
      </w:r>
      <w:r w:rsidRPr="00EA48BC">
        <w:tab/>
        <w:t>&lt;Rspndr&gt;</w:t>
      </w:r>
    </w:p>
    <w:p w14:paraId="3E40C377" w14:textId="77777777" w:rsidR="00EA48BC" w:rsidRPr="00EA48BC" w:rsidRDefault="00EA48BC" w:rsidP="00EA48BC">
      <w:pPr>
        <w:pStyle w:val="XMLCode"/>
      </w:pPr>
      <w:r w:rsidRPr="00EA48BC">
        <w:tab/>
      </w:r>
      <w:r w:rsidRPr="00EA48BC">
        <w:tab/>
      </w:r>
      <w:r w:rsidRPr="00EA48BC">
        <w:tab/>
      </w:r>
      <w:r w:rsidRPr="00EA48BC">
        <w:tab/>
        <w:t>&lt;Agt&gt;</w:t>
      </w:r>
    </w:p>
    <w:p w14:paraId="5597865E" w14:textId="77777777" w:rsidR="00EA48BC" w:rsidRPr="00EA48BC" w:rsidRDefault="00EA48BC" w:rsidP="00EA48BC">
      <w:pPr>
        <w:pStyle w:val="XMLCode"/>
      </w:pPr>
      <w:r w:rsidRPr="00EA48BC">
        <w:tab/>
      </w:r>
      <w:r w:rsidRPr="00EA48BC">
        <w:tab/>
      </w:r>
      <w:r w:rsidRPr="00EA48BC">
        <w:tab/>
      </w:r>
      <w:r w:rsidRPr="00EA48BC">
        <w:tab/>
      </w:r>
      <w:r w:rsidRPr="00EA48BC">
        <w:tab/>
        <w:t>&lt;FinInstnId&gt;</w:t>
      </w:r>
    </w:p>
    <w:p w14:paraId="310AB1B2" w14:textId="77777777" w:rsidR="00EA48BC" w:rsidRPr="00EA48BC" w:rsidRDefault="00EA48BC" w:rsidP="00EA48BC">
      <w:pPr>
        <w:pStyle w:val="XMLCode"/>
      </w:pPr>
      <w:r w:rsidRPr="00EA48BC">
        <w:tab/>
      </w:r>
      <w:r w:rsidRPr="00EA48BC">
        <w:tab/>
      </w:r>
      <w:r w:rsidRPr="00EA48BC">
        <w:tab/>
      </w:r>
      <w:r w:rsidRPr="00EA48BC">
        <w:tab/>
      </w:r>
      <w:r w:rsidRPr="00EA48BC">
        <w:tab/>
      </w:r>
      <w:r w:rsidRPr="00EA48BC">
        <w:tab/>
        <w:t>&lt;BICFI&gt;CCCCGB2L&lt;/BICFI&gt;</w:t>
      </w:r>
    </w:p>
    <w:p w14:paraId="024FC293" w14:textId="77777777" w:rsidR="00EA48BC" w:rsidRPr="00EA48BC" w:rsidRDefault="00EA48BC" w:rsidP="00EA48BC">
      <w:pPr>
        <w:pStyle w:val="XMLCode"/>
      </w:pPr>
      <w:r w:rsidRPr="00EA48BC">
        <w:tab/>
      </w:r>
      <w:r w:rsidRPr="00EA48BC">
        <w:tab/>
      </w:r>
      <w:r w:rsidRPr="00EA48BC">
        <w:tab/>
      </w:r>
      <w:r w:rsidRPr="00EA48BC">
        <w:tab/>
      </w:r>
      <w:r w:rsidRPr="00EA48BC">
        <w:tab/>
        <w:t>&lt;/FinInstnId&gt;</w:t>
      </w:r>
    </w:p>
    <w:p w14:paraId="48E82AC3" w14:textId="77777777" w:rsidR="00EA48BC" w:rsidRPr="00EA48BC" w:rsidRDefault="00EA48BC" w:rsidP="00EA48BC">
      <w:pPr>
        <w:pStyle w:val="XMLCode"/>
      </w:pPr>
      <w:r w:rsidRPr="00EA48BC">
        <w:tab/>
      </w:r>
      <w:r w:rsidRPr="00EA48BC">
        <w:tab/>
      </w:r>
      <w:r w:rsidRPr="00EA48BC">
        <w:tab/>
      </w:r>
      <w:r w:rsidRPr="00EA48BC">
        <w:tab/>
        <w:t>&lt;/Agt&gt;</w:t>
      </w:r>
    </w:p>
    <w:p w14:paraId="0DBD5EE0" w14:textId="77777777" w:rsidR="00EA48BC" w:rsidRPr="00EA48BC" w:rsidRDefault="00EA48BC" w:rsidP="00EA48BC">
      <w:pPr>
        <w:pStyle w:val="XMLCode"/>
      </w:pPr>
      <w:r w:rsidRPr="00EA48BC">
        <w:tab/>
      </w:r>
      <w:r w:rsidRPr="00EA48BC">
        <w:tab/>
      </w:r>
      <w:r w:rsidRPr="00EA48BC">
        <w:tab/>
        <w:t>&lt;/Rspndr&gt;</w:t>
      </w:r>
    </w:p>
    <w:p w14:paraId="34ED6E4C" w14:textId="77777777" w:rsidR="00EA48BC" w:rsidRPr="00EA48BC" w:rsidRDefault="00EA48BC" w:rsidP="00EA48BC">
      <w:pPr>
        <w:pStyle w:val="XMLCode"/>
      </w:pPr>
      <w:r w:rsidRPr="00EA48BC">
        <w:tab/>
      </w:r>
      <w:r w:rsidRPr="00EA48BC">
        <w:tab/>
        <w:t>&lt;/OrgnlInvstgtnReq&gt;</w:t>
      </w:r>
    </w:p>
    <w:p w14:paraId="13AD38EC" w14:textId="77777777" w:rsidR="00EA48BC" w:rsidRPr="00EA48BC" w:rsidRDefault="00EA48BC" w:rsidP="00EA48BC">
      <w:pPr>
        <w:pStyle w:val="XMLCode"/>
      </w:pPr>
      <w:r w:rsidRPr="00EA48BC">
        <w:tab/>
        <w:t>&lt;/InvstgtnRspn&gt;</w:t>
      </w:r>
    </w:p>
    <w:p w14:paraId="576A25F9" w14:textId="776D6B01" w:rsidR="00EA48BC" w:rsidRPr="00EC09B9" w:rsidRDefault="00EA48BC" w:rsidP="00EA48BC">
      <w:pPr>
        <w:pStyle w:val="XMLCode"/>
      </w:pPr>
      <w:r w:rsidRPr="00EA48BC">
        <w:t>&lt;/Document&gt;</w:t>
      </w:r>
    </w:p>
    <w:p w14:paraId="7FFB4DB3" w14:textId="77777777" w:rsidR="00EE3EB1" w:rsidRDefault="00EE3EB1" w:rsidP="00EE3EB1"/>
    <w:p w14:paraId="285E1F50" w14:textId="77777777" w:rsidR="000E17B4" w:rsidRDefault="000E17B4" w:rsidP="00EE3EB1"/>
    <w:p w14:paraId="0758DC9C" w14:textId="77777777" w:rsidR="000E17B4" w:rsidRDefault="000E17B4" w:rsidP="00EE3EB1"/>
    <w:p w14:paraId="3B0467FC" w14:textId="77777777" w:rsidR="000E17B4" w:rsidRDefault="000E17B4" w:rsidP="00EE3EB1"/>
    <w:p w14:paraId="0F3B46BD" w14:textId="77777777" w:rsidR="000E17B4" w:rsidRDefault="000E17B4" w:rsidP="00EE3EB1"/>
    <w:p w14:paraId="301A0134" w14:textId="77777777" w:rsidR="000E17B4" w:rsidRDefault="000E17B4" w:rsidP="00EE3EB1"/>
    <w:p w14:paraId="1B761277" w14:textId="77777777" w:rsidR="000E17B4" w:rsidRDefault="000E17B4" w:rsidP="00EE3EB1"/>
    <w:p w14:paraId="20130A8D" w14:textId="77777777" w:rsidR="000E17B4" w:rsidRDefault="000E17B4" w:rsidP="00EE3EB1"/>
    <w:p w14:paraId="5CE065D3" w14:textId="77777777" w:rsidR="000E17B4" w:rsidRDefault="000E17B4" w:rsidP="00EE3EB1"/>
    <w:p w14:paraId="51E41726" w14:textId="77777777" w:rsidR="000E17B4" w:rsidRDefault="000E17B4" w:rsidP="00EE3EB1"/>
    <w:p w14:paraId="7E6F4890" w14:textId="77777777" w:rsidR="000E17B4" w:rsidRDefault="000E17B4" w:rsidP="00EE3EB1"/>
    <w:p w14:paraId="70CDBF0D" w14:textId="77777777" w:rsidR="000E17B4" w:rsidRDefault="000E17B4" w:rsidP="00EE3EB1"/>
    <w:p w14:paraId="45E843AC" w14:textId="77777777" w:rsidR="000E17B4" w:rsidRDefault="000E17B4" w:rsidP="00EE3EB1"/>
    <w:p w14:paraId="20EE8966" w14:textId="77777777" w:rsidR="000E17B4" w:rsidRDefault="000E17B4" w:rsidP="00EE3EB1"/>
    <w:p w14:paraId="67032646" w14:textId="77777777" w:rsidR="000E17B4" w:rsidRDefault="000E17B4" w:rsidP="00EE3EB1"/>
    <w:p w14:paraId="3EE0EDCF" w14:textId="77777777" w:rsidR="000E17B4" w:rsidRDefault="000E17B4" w:rsidP="00EE3EB1"/>
    <w:p w14:paraId="4790DC28" w14:textId="77777777" w:rsidR="000E17B4" w:rsidRDefault="000E17B4" w:rsidP="00EE3EB1"/>
    <w:p w14:paraId="50765E3F" w14:textId="77777777" w:rsidR="000E17B4" w:rsidRDefault="000E17B4" w:rsidP="00EE3EB1"/>
    <w:p w14:paraId="116FC998" w14:textId="77777777" w:rsidR="000E17B4" w:rsidRDefault="000E17B4" w:rsidP="00EE3EB1"/>
    <w:p w14:paraId="052EF7CD" w14:textId="77777777" w:rsidR="000E17B4" w:rsidRDefault="000E17B4" w:rsidP="00EE3EB1"/>
    <w:p w14:paraId="400852E9" w14:textId="77777777" w:rsidR="000E17B4" w:rsidRDefault="000E17B4" w:rsidP="00EE3EB1"/>
    <w:p w14:paraId="3CFDCE3C" w14:textId="77777777" w:rsidR="000E17B4" w:rsidRDefault="000E17B4" w:rsidP="00EE3EB1"/>
    <w:p w14:paraId="6CC65FC3" w14:textId="77777777" w:rsidR="000E17B4" w:rsidRDefault="000E17B4" w:rsidP="00EE3EB1"/>
    <w:p w14:paraId="1B6F7EC2" w14:textId="77777777" w:rsidR="000E17B4" w:rsidRDefault="000E17B4" w:rsidP="00EE3EB1"/>
    <w:p w14:paraId="6002E288" w14:textId="77777777" w:rsidR="000E17B4" w:rsidRDefault="000E17B4" w:rsidP="00EE3EB1"/>
    <w:p w14:paraId="601D4D2E" w14:textId="77777777" w:rsidR="000E17B4" w:rsidRPr="00EE3EB1" w:rsidRDefault="000E17B4" w:rsidP="00EE3EB1"/>
    <w:p w14:paraId="0390ED9F" w14:textId="21F0B200" w:rsidR="004F6BAE" w:rsidRDefault="0080202C" w:rsidP="00FC2CEC">
      <w:pPr>
        <w:pStyle w:val="Heading3"/>
      </w:pPr>
      <w:r>
        <w:lastRenderedPageBreak/>
        <w:t xml:space="preserve">Request for </w:t>
      </w:r>
      <w:r w:rsidR="00AB5888">
        <w:t>i</w:t>
      </w:r>
      <w:r>
        <w:t>nformation</w:t>
      </w:r>
    </w:p>
    <w:p w14:paraId="115CA57D" w14:textId="73ED4E70" w:rsidR="000A20D2" w:rsidRDefault="000A20D2" w:rsidP="00FC2CEC">
      <w:pPr>
        <w:pStyle w:val="Heading4"/>
      </w:pPr>
      <w:r>
        <w:t>Use</w:t>
      </w:r>
      <w:r w:rsidR="00956A50">
        <w:t>r</w:t>
      </w:r>
      <w:r>
        <w:t xml:space="preserve"> </w:t>
      </w:r>
      <w:r w:rsidR="00956A50">
        <w:t>c</w:t>
      </w:r>
      <w:r>
        <w:t>ase 1</w:t>
      </w:r>
      <w:r w:rsidR="00F7053E">
        <w:t xml:space="preserve"> (Regulatory / Sanctions)</w:t>
      </w:r>
    </w:p>
    <w:p w14:paraId="2C95F0A6" w14:textId="64D7FA67" w:rsidR="004F6BAE" w:rsidRPr="004F6BAE" w:rsidRDefault="004F6BAE" w:rsidP="004F6BAE">
      <w:r>
        <w:t xml:space="preserve">The </w:t>
      </w:r>
      <w:r w:rsidR="00956A50">
        <w:t>I</w:t>
      </w:r>
      <w:r>
        <w:t xml:space="preserve">nvestigation </w:t>
      </w:r>
      <w:r w:rsidR="00956A50">
        <w:t>R</w:t>
      </w:r>
      <w:r>
        <w:t>equestor (DD</w:t>
      </w:r>
      <w:r w:rsidR="00F112F1">
        <w:t>DD</w:t>
      </w:r>
      <w:r>
        <w:t xml:space="preserve">GB2L) requests to the </w:t>
      </w:r>
      <w:r w:rsidR="00956A50">
        <w:t>I</w:t>
      </w:r>
      <w:r>
        <w:t xml:space="preserve">nvestigation </w:t>
      </w:r>
      <w:r w:rsidR="00956A50">
        <w:t>R</w:t>
      </w:r>
      <w:r>
        <w:t>esponder (AB</w:t>
      </w:r>
      <w:r w:rsidR="00F112F1">
        <w:t>CD</w:t>
      </w:r>
      <w:r>
        <w:t>ZAJJ)</w:t>
      </w:r>
      <w:r w:rsidDel="00A42657">
        <w:t xml:space="preserve"> </w:t>
      </w:r>
      <w:r>
        <w:t xml:space="preserve">information related to payment(s) identified as part of their </w:t>
      </w:r>
      <w:r w:rsidR="00701A0C">
        <w:t>anti-money laundering</w:t>
      </w:r>
      <w:r>
        <w:t xml:space="preserve"> monitoring.</w:t>
      </w:r>
    </w:p>
    <w:p w14:paraId="1B2084B8" w14:textId="646B20A4" w:rsidR="00252EC9" w:rsidRDefault="004462D7" w:rsidP="004F6BAE">
      <w:r w:rsidRPr="004462D7">
        <w:t xml:space="preserve"> </w:t>
      </w:r>
      <w:r w:rsidR="00ED079D">
        <w:object w:dxaOrig="6346" w:dyaOrig="8387" w14:anchorId="26C0F05E">
          <v:shape id="_x0000_i1039" type="#_x0000_t75" style="width:315.75pt;height:417.75pt" o:ole="">
            <v:imagedata r:id="rId61" o:title=""/>
          </v:shape>
          <o:OLEObject Type="Embed" ProgID="Visio.Drawing.15" ShapeID="_x0000_i1039" DrawAspect="Content" ObjectID="_1834942896" r:id="rId62"/>
        </w:object>
      </w:r>
    </w:p>
    <w:p w14:paraId="3B3707A7" w14:textId="77777777" w:rsidR="006D324A" w:rsidRDefault="006D324A" w:rsidP="00C12BFC">
      <w:pPr>
        <w:pStyle w:val="Normalbeforetable"/>
        <w:rPr>
          <w:rStyle w:val="Bold"/>
        </w:rPr>
      </w:pPr>
    </w:p>
    <w:p w14:paraId="44DBF477" w14:textId="77777777" w:rsidR="006D324A" w:rsidRDefault="006D324A" w:rsidP="00C12BFC">
      <w:pPr>
        <w:pStyle w:val="Normalbeforetable"/>
        <w:rPr>
          <w:rStyle w:val="Bold"/>
        </w:rPr>
      </w:pPr>
    </w:p>
    <w:p w14:paraId="016960C8" w14:textId="77777777" w:rsidR="006D324A" w:rsidRDefault="006D324A" w:rsidP="00C12BFC">
      <w:pPr>
        <w:pStyle w:val="Normalbeforetable"/>
        <w:rPr>
          <w:rStyle w:val="Bold"/>
        </w:rPr>
      </w:pPr>
    </w:p>
    <w:p w14:paraId="5B3E04A2" w14:textId="77777777" w:rsidR="006D324A" w:rsidRDefault="006D324A" w:rsidP="00C12BFC">
      <w:pPr>
        <w:pStyle w:val="Normalbeforetable"/>
        <w:rPr>
          <w:rStyle w:val="Bold"/>
        </w:rPr>
      </w:pPr>
    </w:p>
    <w:p w14:paraId="784D9B83" w14:textId="77777777" w:rsidR="006D324A" w:rsidRDefault="006D324A" w:rsidP="00C12BFC">
      <w:pPr>
        <w:pStyle w:val="Normalbeforetable"/>
        <w:rPr>
          <w:rStyle w:val="Bold"/>
        </w:rPr>
      </w:pPr>
    </w:p>
    <w:p w14:paraId="45CB0CB4" w14:textId="77777777" w:rsidR="006D324A" w:rsidRDefault="006D324A" w:rsidP="00C12BFC">
      <w:pPr>
        <w:pStyle w:val="Normalbeforetable"/>
        <w:rPr>
          <w:rStyle w:val="Bold"/>
        </w:rPr>
      </w:pPr>
    </w:p>
    <w:p w14:paraId="59E62524" w14:textId="77777777" w:rsidR="006D324A" w:rsidRDefault="006D324A" w:rsidP="00C12BFC">
      <w:pPr>
        <w:pStyle w:val="Normalbeforetable"/>
        <w:rPr>
          <w:rStyle w:val="Bold"/>
        </w:rPr>
      </w:pPr>
    </w:p>
    <w:p w14:paraId="4A91CC4D" w14:textId="58F569BC" w:rsidR="00EE3EB1" w:rsidRPr="00C12BFC" w:rsidRDefault="00EE3EB1" w:rsidP="00C12BFC">
      <w:pPr>
        <w:pStyle w:val="Normalbeforetable"/>
        <w:rPr>
          <w:rStyle w:val="Bold"/>
        </w:rPr>
      </w:pPr>
      <w:r w:rsidRPr="00C12BFC">
        <w:rPr>
          <w:rStyle w:val="Bold"/>
        </w:rPr>
        <w:lastRenderedPageBreak/>
        <w:t xml:space="preserve">Investigation </w:t>
      </w:r>
      <w:r w:rsidR="0025795E">
        <w:rPr>
          <w:rStyle w:val="Bold"/>
        </w:rPr>
        <w:t>r</w:t>
      </w:r>
      <w:r w:rsidRPr="00C12BFC">
        <w:rPr>
          <w:rStyle w:val="Bold"/>
        </w:rPr>
        <w:t>equest</w:t>
      </w:r>
    </w:p>
    <w:p w14:paraId="134F9774" w14:textId="2EB3A091" w:rsidR="00EE3EB1" w:rsidRDefault="00EE3EB1" w:rsidP="00EE3EB1">
      <w:pPr>
        <w:pStyle w:val="BlockLabel"/>
      </w:pPr>
      <w:r w:rsidRPr="00E60705">
        <w:t>Description</w:t>
      </w:r>
    </w:p>
    <w:p w14:paraId="3C23AF92" w14:textId="2EE7405B" w:rsidR="00AE6C96" w:rsidRDefault="00AE6C96" w:rsidP="00AE6C96">
      <w:r>
        <w:t xml:space="preserve">The </w:t>
      </w:r>
      <w:r w:rsidR="00D56420">
        <w:t>I</w:t>
      </w:r>
      <w:r>
        <w:t xml:space="preserve">nvestigation </w:t>
      </w:r>
      <w:r w:rsidR="00D56420">
        <w:t>R</w:t>
      </w:r>
      <w:r>
        <w:t>equestor (</w:t>
      </w:r>
      <w:r w:rsidRPr="00AE6C96">
        <w:t>DD</w:t>
      </w:r>
      <w:r w:rsidR="004462D7">
        <w:t>D</w:t>
      </w:r>
      <w:r w:rsidR="00AF06DA">
        <w:t>D</w:t>
      </w:r>
      <w:r w:rsidRPr="00AE6C96">
        <w:t>GB2L)</w:t>
      </w:r>
      <w:r>
        <w:t xml:space="preserve"> sends a</w:t>
      </w:r>
      <w:r w:rsidR="00AD63BA">
        <w:t xml:space="preserve">n </w:t>
      </w:r>
      <w:r w:rsidR="0025795E">
        <w:t>i</w:t>
      </w:r>
      <w:r w:rsidR="00AD63BA">
        <w:t xml:space="preserve">nvestigation </w:t>
      </w:r>
      <w:r w:rsidR="0025795E">
        <w:t>r</w:t>
      </w:r>
      <w:r w:rsidR="00AD63BA">
        <w:t>equest (</w:t>
      </w:r>
      <w:r>
        <w:t>camt.110</w:t>
      </w:r>
      <w:r w:rsidR="00AD63BA">
        <w:t>)</w:t>
      </w:r>
      <w:r>
        <w:t xml:space="preserve"> to t</w:t>
      </w:r>
      <w:r w:rsidRPr="00AE6C96">
        <w:t xml:space="preserve">he </w:t>
      </w:r>
      <w:r w:rsidR="00072B48">
        <w:t>I</w:t>
      </w:r>
      <w:r w:rsidRPr="00AE6C96">
        <w:t xml:space="preserve">nvestigation </w:t>
      </w:r>
      <w:r w:rsidR="00072B48">
        <w:t>R</w:t>
      </w:r>
      <w:r w:rsidRPr="00AE6C96">
        <w:t>esponder (A</w:t>
      </w:r>
      <w:r w:rsidR="004462D7">
        <w:t>BCD</w:t>
      </w:r>
      <w:r w:rsidRPr="00AE6C96">
        <w:t>ZAJJ)</w:t>
      </w:r>
      <w:r w:rsidR="00A462B0">
        <w:t xml:space="preserve"> with </w:t>
      </w:r>
      <w:r w:rsidR="00B230EC">
        <w:t xml:space="preserve">investigation type </w:t>
      </w:r>
      <w:r w:rsidR="00A462B0">
        <w:t>RQFI (Request for information)</w:t>
      </w:r>
      <w:r w:rsidR="001C07B2">
        <w:t xml:space="preserve">. </w:t>
      </w:r>
      <w:r w:rsidR="00BC6470">
        <w:t>In particular,</w:t>
      </w:r>
      <w:r w:rsidR="00312A01">
        <w:t xml:space="preserve"> information is requested about the </w:t>
      </w:r>
      <w:r w:rsidR="00BE28AF">
        <w:t>debtor</w:t>
      </w:r>
      <w:r w:rsidR="00312A01">
        <w:t>'s passport</w:t>
      </w:r>
      <w:r w:rsidR="00C23E4F">
        <w:t xml:space="preserve"> </w:t>
      </w:r>
      <w:r w:rsidR="00341F7E">
        <w:t xml:space="preserve">and </w:t>
      </w:r>
      <w:r w:rsidR="007D1434">
        <w:t>country</w:t>
      </w:r>
      <w:r w:rsidR="00341F7E">
        <w:t>.</w:t>
      </w:r>
    </w:p>
    <w:p w14:paraId="177DDD85" w14:textId="77777777" w:rsidR="00AE6C96" w:rsidRDefault="00AE6C96" w:rsidP="00EE3EB1"/>
    <w:p w14:paraId="25DC08D1" w14:textId="240E4F31" w:rsidR="00EE3EB1" w:rsidRPr="0015611B" w:rsidRDefault="00EE3EB1" w:rsidP="00EE3EB1">
      <w:pPr>
        <w:rPr>
          <w:rStyle w:val="Bold"/>
        </w:rPr>
      </w:pPr>
      <w:r w:rsidRPr="0015611B">
        <w:rPr>
          <w:rStyle w:val="Bold"/>
        </w:rPr>
        <w:t xml:space="preserve">Business </w:t>
      </w:r>
      <w:r w:rsidR="00E34A02">
        <w:rPr>
          <w:rStyle w:val="Bold"/>
        </w:rPr>
        <w:t>d</w:t>
      </w:r>
      <w:r w:rsidRPr="0015611B">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5"/>
        <w:gridCol w:w="2170"/>
        <w:gridCol w:w="2584"/>
      </w:tblGrid>
      <w:tr w:rsidR="007F6B71" w14:paraId="1726D8A1" w14:textId="77777777" w:rsidTr="00B1244E">
        <w:trPr>
          <w:cantSplit/>
          <w:tblHeader/>
        </w:trPr>
        <w:tc>
          <w:tcPr>
            <w:tcW w:w="3385"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54AF1AD" w14:textId="77777777" w:rsidR="00EE3EB1" w:rsidRPr="00EE3EB1" w:rsidRDefault="00EE3EB1" w:rsidP="00EE3EB1">
            <w:pPr>
              <w:pStyle w:val="TableHeading"/>
            </w:pPr>
            <w:r>
              <w:t>Element</w:t>
            </w:r>
          </w:p>
        </w:tc>
        <w:tc>
          <w:tcPr>
            <w:tcW w:w="217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72632B8" w14:textId="77777777" w:rsidR="00EE3EB1" w:rsidRPr="00EE3EB1" w:rsidRDefault="00EE3EB1" w:rsidP="00EE3EB1">
            <w:pPr>
              <w:pStyle w:val="TableHeading"/>
            </w:pPr>
            <w:r>
              <w:t>XML Tag</w:t>
            </w:r>
          </w:p>
        </w:tc>
        <w:tc>
          <w:tcPr>
            <w:tcW w:w="258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F749182" w14:textId="77777777" w:rsidR="00EE3EB1" w:rsidRPr="00167E94" w:rsidRDefault="00EE3EB1" w:rsidP="00EE3EB1">
            <w:pPr>
              <w:pStyle w:val="TableHeading"/>
              <w:rPr>
                <w:rStyle w:val="Bold"/>
              </w:rPr>
            </w:pPr>
            <w:r w:rsidRPr="00167E94">
              <w:rPr>
                <w:rStyle w:val="Bold"/>
              </w:rPr>
              <w:t>Content</w:t>
            </w:r>
          </w:p>
        </w:tc>
      </w:tr>
      <w:tr w:rsidR="007F6B71" w14:paraId="351E1B47" w14:textId="77777777" w:rsidTr="00B1244E">
        <w:tc>
          <w:tcPr>
            <w:tcW w:w="3385" w:type="dxa"/>
            <w:shd w:val="clear" w:color="auto" w:fill="FFFFFF"/>
          </w:tcPr>
          <w:p w14:paraId="1A3484E6" w14:textId="77777777" w:rsidR="00EE3EB1" w:rsidRPr="00EE3EB1" w:rsidRDefault="00EE3EB1" w:rsidP="00EE3EB1">
            <w:r w:rsidRPr="006F78EA">
              <w:t>Requestor Investigation Identification</w:t>
            </w:r>
          </w:p>
        </w:tc>
        <w:tc>
          <w:tcPr>
            <w:tcW w:w="2170" w:type="dxa"/>
            <w:shd w:val="clear" w:color="auto" w:fill="FFFFFF"/>
          </w:tcPr>
          <w:p w14:paraId="6BDB26E5" w14:textId="77777777" w:rsidR="00EE3EB1" w:rsidRPr="00EE3EB1" w:rsidRDefault="00EE3EB1" w:rsidP="00EE3EB1">
            <w:pPr>
              <w:pStyle w:val="TableText"/>
            </w:pPr>
            <w:r w:rsidRPr="00D81250">
              <w:t>&lt;RqstrInvstgtnId&gt;</w:t>
            </w:r>
          </w:p>
        </w:tc>
        <w:tc>
          <w:tcPr>
            <w:tcW w:w="2584" w:type="dxa"/>
            <w:shd w:val="clear" w:color="auto" w:fill="FFFFFF"/>
          </w:tcPr>
          <w:p w14:paraId="51701A00" w14:textId="31917465" w:rsidR="00EE3EB1" w:rsidRPr="00167E94" w:rsidRDefault="00AE6C96" w:rsidP="00EE3EB1">
            <w:pPr>
              <w:rPr>
                <w:rStyle w:val="Bold"/>
              </w:rPr>
            </w:pPr>
            <w:r w:rsidRPr="00167E94">
              <w:rPr>
                <w:rStyle w:val="Bold"/>
              </w:rPr>
              <w:t>DDMZ123456</w:t>
            </w:r>
          </w:p>
        </w:tc>
      </w:tr>
      <w:tr w:rsidR="007F6B71" w14:paraId="6996E7AD" w14:textId="77777777" w:rsidTr="00B1244E">
        <w:tc>
          <w:tcPr>
            <w:tcW w:w="3385" w:type="dxa"/>
            <w:shd w:val="clear" w:color="auto" w:fill="FFFFFF"/>
          </w:tcPr>
          <w:p w14:paraId="6F9ADBEA" w14:textId="3A5C9F98" w:rsidR="00EE3EB1" w:rsidRPr="00EE3EB1" w:rsidRDefault="00EE3EB1" w:rsidP="00EE3EB1">
            <w:r w:rsidRPr="00976CFC">
              <w:t>Investigation Type</w:t>
            </w:r>
          </w:p>
        </w:tc>
        <w:tc>
          <w:tcPr>
            <w:tcW w:w="2170" w:type="dxa"/>
            <w:shd w:val="clear" w:color="auto" w:fill="FFFFFF"/>
          </w:tcPr>
          <w:p w14:paraId="22F39BDE" w14:textId="77777777" w:rsidR="00EE3EB1" w:rsidRPr="00EE3EB1" w:rsidRDefault="00EE3EB1" w:rsidP="00EE3EB1">
            <w:pPr>
              <w:pStyle w:val="TableText"/>
            </w:pPr>
            <w:r w:rsidRPr="00720E52">
              <w:t>&lt;Cd&gt;</w:t>
            </w:r>
          </w:p>
        </w:tc>
        <w:tc>
          <w:tcPr>
            <w:tcW w:w="2584" w:type="dxa"/>
            <w:shd w:val="clear" w:color="auto" w:fill="FFFFFF"/>
          </w:tcPr>
          <w:p w14:paraId="76AF50DD" w14:textId="238E6E1B" w:rsidR="00EE3EB1" w:rsidRPr="00167E94" w:rsidRDefault="00AE6C96" w:rsidP="00EE3EB1">
            <w:pPr>
              <w:pStyle w:val="TableText"/>
              <w:rPr>
                <w:rStyle w:val="Bold"/>
              </w:rPr>
            </w:pPr>
            <w:r w:rsidRPr="00167E94">
              <w:rPr>
                <w:rStyle w:val="Bold"/>
              </w:rPr>
              <w:t>RQFI</w:t>
            </w:r>
          </w:p>
        </w:tc>
      </w:tr>
      <w:tr w:rsidR="007F6B71" w14:paraId="5D4378FF" w14:textId="77777777" w:rsidTr="00B1244E">
        <w:tc>
          <w:tcPr>
            <w:tcW w:w="3385" w:type="dxa"/>
            <w:shd w:val="clear" w:color="auto" w:fill="FFFFFF"/>
          </w:tcPr>
          <w:p w14:paraId="14C69337" w14:textId="0E635E4B" w:rsidR="00AE6C96" w:rsidRDefault="00AE6C96" w:rsidP="00EE3EB1">
            <w:r>
              <w:t>Investigation Sub</w:t>
            </w:r>
            <w:r w:rsidR="00AC4F5B">
              <w:t xml:space="preserve"> </w:t>
            </w:r>
            <w:r>
              <w:t>Type</w:t>
            </w:r>
          </w:p>
        </w:tc>
        <w:tc>
          <w:tcPr>
            <w:tcW w:w="2170" w:type="dxa"/>
            <w:shd w:val="clear" w:color="auto" w:fill="FFFFFF"/>
          </w:tcPr>
          <w:p w14:paraId="210A69B1" w14:textId="0B8DABC1" w:rsidR="00AE6C96" w:rsidRDefault="00AE6C96" w:rsidP="00EE3EB1">
            <w:pPr>
              <w:pStyle w:val="TableText"/>
            </w:pPr>
            <w:r>
              <w:t>&lt;Cd&gt;</w:t>
            </w:r>
          </w:p>
        </w:tc>
        <w:tc>
          <w:tcPr>
            <w:tcW w:w="2584" w:type="dxa"/>
            <w:shd w:val="clear" w:color="auto" w:fill="FFFFFF"/>
          </w:tcPr>
          <w:p w14:paraId="2785746F" w14:textId="23A527CC" w:rsidR="00AE6C96" w:rsidRPr="00167E94" w:rsidRDefault="00F03F47" w:rsidP="00EE3EB1">
            <w:pPr>
              <w:pStyle w:val="TableText"/>
              <w:rPr>
                <w:rStyle w:val="Bold"/>
              </w:rPr>
            </w:pPr>
            <w:r w:rsidRPr="00167E94">
              <w:rPr>
                <w:rStyle w:val="Bold"/>
              </w:rPr>
              <w:t>AM</w:t>
            </w:r>
            <w:r w:rsidR="004462C3" w:rsidRPr="00167E94">
              <w:rPr>
                <w:rStyle w:val="Bold"/>
              </w:rPr>
              <w:t>LI</w:t>
            </w:r>
          </w:p>
        </w:tc>
      </w:tr>
      <w:tr w:rsidR="007F6B71" w14:paraId="77E6231F" w14:textId="77777777" w:rsidTr="00B1244E">
        <w:tc>
          <w:tcPr>
            <w:tcW w:w="3385" w:type="dxa"/>
            <w:shd w:val="clear" w:color="auto" w:fill="FFFFFF"/>
          </w:tcPr>
          <w:p w14:paraId="1D97CACA" w14:textId="15250F15" w:rsidR="00EE3EB1" w:rsidRPr="00EE3EB1" w:rsidRDefault="00EE3EB1" w:rsidP="00EE3EB1">
            <w:r>
              <w:t>Underlying</w:t>
            </w:r>
            <w:r w:rsidR="00AC4F5B">
              <w:t xml:space="preserve"> </w:t>
            </w:r>
            <w:r>
              <w:t>Instrument</w:t>
            </w:r>
          </w:p>
        </w:tc>
        <w:tc>
          <w:tcPr>
            <w:tcW w:w="2170" w:type="dxa"/>
            <w:shd w:val="clear" w:color="auto" w:fill="FFFFFF"/>
          </w:tcPr>
          <w:p w14:paraId="634B5995" w14:textId="77777777" w:rsidR="00EE3EB1" w:rsidRPr="00EE3EB1" w:rsidRDefault="00EE3EB1" w:rsidP="00EE3EB1">
            <w:pPr>
              <w:pStyle w:val="TableText"/>
            </w:pPr>
            <w:r>
              <w:t>&lt;Cd&gt;</w:t>
            </w:r>
          </w:p>
        </w:tc>
        <w:tc>
          <w:tcPr>
            <w:tcW w:w="2584" w:type="dxa"/>
            <w:shd w:val="clear" w:color="auto" w:fill="FFFFFF"/>
          </w:tcPr>
          <w:p w14:paraId="5CB89DCA" w14:textId="6333CC8C" w:rsidR="00EE3EB1" w:rsidRPr="00167E94" w:rsidRDefault="00E26E79" w:rsidP="00EE3EB1">
            <w:pPr>
              <w:pStyle w:val="TableText"/>
              <w:rPr>
                <w:rStyle w:val="Bold"/>
              </w:rPr>
            </w:pPr>
            <w:r w:rsidRPr="00167E94">
              <w:rPr>
                <w:rStyle w:val="Bold"/>
              </w:rPr>
              <w:t>XBCT</w:t>
            </w:r>
          </w:p>
        </w:tc>
      </w:tr>
      <w:tr w:rsidR="007F6B71" w14:paraId="1ECB72F6" w14:textId="77777777" w:rsidTr="00B1244E">
        <w:tc>
          <w:tcPr>
            <w:tcW w:w="3385" w:type="dxa"/>
            <w:shd w:val="clear" w:color="auto" w:fill="FFFFFF"/>
          </w:tcPr>
          <w:p w14:paraId="7B39B308" w14:textId="6F72C453" w:rsidR="00EE3EB1" w:rsidRPr="008267BA" w:rsidRDefault="00E26E79" w:rsidP="00EE3EB1">
            <w:pPr>
              <w:pStyle w:val="Normalbeforetable"/>
            </w:pPr>
            <w:r>
              <w:t>Original UETR</w:t>
            </w:r>
          </w:p>
        </w:tc>
        <w:tc>
          <w:tcPr>
            <w:tcW w:w="2170" w:type="dxa"/>
            <w:shd w:val="clear" w:color="auto" w:fill="FFFFFF"/>
          </w:tcPr>
          <w:p w14:paraId="6F963144" w14:textId="275412E6" w:rsidR="00EE3EB1" w:rsidRPr="00EE3EB1" w:rsidRDefault="00E26E79" w:rsidP="00EE3EB1">
            <w:pPr>
              <w:pStyle w:val="TableText"/>
            </w:pPr>
            <w:r w:rsidRPr="00E26E79">
              <w:t>&lt;OrgnlUETR&gt;</w:t>
            </w:r>
          </w:p>
        </w:tc>
        <w:tc>
          <w:tcPr>
            <w:tcW w:w="2584" w:type="dxa"/>
            <w:shd w:val="clear" w:color="auto" w:fill="FFFFFF"/>
          </w:tcPr>
          <w:p w14:paraId="307683BE" w14:textId="77777777" w:rsidR="00626395" w:rsidRPr="00167E94" w:rsidRDefault="00626395" w:rsidP="00626395">
            <w:pPr>
              <w:pStyle w:val="TableText"/>
              <w:rPr>
                <w:rStyle w:val="Bold"/>
              </w:rPr>
            </w:pPr>
            <w:r w:rsidRPr="00167E94">
              <w:rPr>
                <w:rStyle w:val="Bold"/>
              </w:rPr>
              <w:t>00c2fdfb-c392-46b1-918a-1ffdfff7d42b</w:t>
            </w:r>
          </w:p>
          <w:p w14:paraId="6FECE52D" w14:textId="5EEC5D4D" w:rsidR="00EE3EB1" w:rsidRPr="00167E94" w:rsidRDefault="00EE3EB1" w:rsidP="00EE3EB1">
            <w:pPr>
              <w:pStyle w:val="TableText"/>
              <w:rPr>
                <w:rStyle w:val="Bold"/>
              </w:rPr>
            </w:pPr>
          </w:p>
        </w:tc>
      </w:tr>
      <w:tr w:rsidR="007F6B71" w14:paraId="4BBFB25F" w14:textId="77777777" w:rsidTr="00B1244E">
        <w:tc>
          <w:tcPr>
            <w:tcW w:w="3385" w:type="dxa"/>
            <w:shd w:val="clear" w:color="auto" w:fill="FFFFFF"/>
          </w:tcPr>
          <w:p w14:paraId="4A2F822E" w14:textId="430ABDD9" w:rsidR="00EE3EB1" w:rsidRDefault="00B1244E" w:rsidP="00EE3EB1">
            <w:r>
              <w:t>Original</w:t>
            </w:r>
            <w:r w:rsidR="00B141C6">
              <w:t xml:space="preserve"> </w:t>
            </w:r>
            <w:r>
              <w:t>Interbank</w:t>
            </w:r>
            <w:r w:rsidR="00B141C6">
              <w:t xml:space="preserve"> </w:t>
            </w:r>
            <w:r>
              <w:t>Settlement</w:t>
            </w:r>
            <w:r w:rsidR="00B141C6">
              <w:t xml:space="preserve"> </w:t>
            </w:r>
            <w:r>
              <w:t>Amount</w:t>
            </w:r>
          </w:p>
          <w:p w14:paraId="7FB2900E" w14:textId="07B5F9DB" w:rsidR="00B1244E" w:rsidRPr="00EE3EB1" w:rsidRDefault="00B1244E" w:rsidP="00EE3EB1">
            <w:r w:rsidRPr="00B1244E">
              <w:t>Currency</w:t>
            </w:r>
          </w:p>
        </w:tc>
        <w:tc>
          <w:tcPr>
            <w:tcW w:w="2170" w:type="dxa"/>
            <w:shd w:val="clear" w:color="auto" w:fill="FFFFFF"/>
          </w:tcPr>
          <w:p w14:paraId="2BD263EC" w14:textId="77777777" w:rsidR="00EE3EB1" w:rsidRDefault="00B1244E" w:rsidP="00EE3EB1">
            <w:pPr>
              <w:pStyle w:val="TableText"/>
            </w:pPr>
            <w:r w:rsidRPr="00B1244E">
              <w:t>&lt;OrgnlIntrBkSttlmAmt&gt;</w:t>
            </w:r>
          </w:p>
          <w:p w14:paraId="3237EB60" w14:textId="3669FFDC" w:rsidR="00B1244E" w:rsidRPr="00D51CA1" w:rsidRDefault="00B1244E" w:rsidP="00EE3EB1">
            <w:pPr>
              <w:pStyle w:val="TableText"/>
            </w:pPr>
            <w:r>
              <w:t>&lt;Ccy&gt;</w:t>
            </w:r>
          </w:p>
        </w:tc>
        <w:tc>
          <w:tcPr>
            <w:tcW w:w="2584" w:type="dxa"/>
            <w:shd w:val="clear" w:color="auto" w:fill="FFFFFF"/>
          </w:tcPr>
          <w:p w14:paraId="4CF8A3B8" w14:textId="77777777" w:rsidR="00EE3EB1" w:rsidRPr="00167E94" w:rsidRDefault="00CE40B5" w:rsidP="00EE3EB1">
            <w:pPr>
              <w:pStyle w:val="TableText"/>
              <w:rPr>
                <w:rStyle w:val="Bold"/>
              </w:rPr>
            </w:pPr>
            <w:r w:rsidRPr="00167E94">
              <w:rPr>
                <w:rStyle w:val="Bold"/>
              </w:rPr>
              <w:t>10000</w:t>
            </w:r>
          </w:p>
          <w:p w14:paraId="264D96FF" w14:textId="3FEFA9C1" w:rsidR="00CE40B5" w:rsidRPr="00167E94" w:rsidRDefault="00CE40B5" w:rsidP="00EE3EB1">
            <w:pPr>
              <w:pStyle w:val="TableText"/>
              <w:rPr>
                <w:rStyle w:val="Bold"/>
              </w:rPr>
            </w:pPr>
            <w:r w:rsidRPr="00167E94">
              <w:rPr>
                <w:rStyle w:val="Bold"/>
              </w:rPr>
              <w:t>EUR</w:t>
            </w:r>
          </w:p>
        </w:tc>
      </w:tr>
      <w:tr w:rsidR="007F6B71" w14:paraId="7E70F226" w14:textId="77777777" w:rsidTr="00B1244E">
        <w:tc>
          <w:tcPr>
            <w:tcW w:w="3385" w:type="dxa"/>
            <w:shd w:val="clear" w:color="auto" w:fill="FFFFFF"/>
          </w:tcPr>
          <w:p w14:paraId="7F19E8DF" w14:textId="5A307AB5" w:rsidR="00B1244E" w:rsidRPr="00EE3EB1" w:rsidRDefault="00B1244E" w:rsidP="00EE3EB1">
            <w:r w:rsidRPr="00B1244E">
              <w:t>Original</w:t>
            </w:r>
            <w:r w:rsidR="00B141C6">
              <w:t xml:space="preserve"> </w:t>
            </w:r>
            <w:r w:rsidRPr="00B1244E">
              <w:t>Interbank</w:t>
            </w:r>
            <w:r w:rsidR="00B141C6">
              <w:t xml:space="preserve"> </w:t>
            </w:r>
            <w:r w:rsidRPr="00B1244E">
              <w:t>Settlemen</w:t>
            </w:r>
            <w:r>
              <w:t>t</w:t>
            </w:r>
            <w:r w:rsidR="00B141C6">
              <w:t xml:space="preserve"> </w:t>
            </w:r>
            <w:r>
              <w:t>Date</w:t>
            </w:r>
          </w:p>
        </w:tc>
        <w:tc>
          <w:tcPr>
            <w:tcW w:w="2170" w:type="dxa"/>
            <w:shd w:val="clear" w:color="auto" w:fill="FFFFFF"/>
          </w:tcPr>
          <w:p w14:paraId="2007B71D" w14:textId="6FD4A11F" w:rsidR="00B1244E" w:rsidRPr="00D51CA1" w:rsidRDefault="00B1244E" w:rsidP="00EE3EB1">
            <w:pPr>
              <w:pStyle w:val="TableText"/>
            </w:pPr>
            <w:r w:rsidRPr="00B1244E">
              <w:t>&lt;OrgnlIntrBkSttlmDt&gt;</w:t>
            </w:r>
          </w:p>
        </w:tc>
        <w:tc>
          <w:tcPr>
            <w:tcW w:w="2584" w:type="dxa"/>
            <w:shd w:val="clear" w:color="auto" w:fill="FFFFFF"/>
          </w:tcPr>
          <w:p w14:paraId="63089000" w14:textId="5F1A4638" w:rsidR="00B1244E" w:rsidRPr="00167E94" w:rsidRDefault="00CE40B5" w:rsidP="00EE3EB1">
            <w:pPr>
              <w:pStyle w:val="TableText"/>
              <w:rPr>
                <w:rStyle w:val="Bold"/>
              </w:rPr>
            </w:pPr>
            <w:r w:rsidRPr="00167E94">
              <w:rPr>
                <w:rStyle w:val="Bold"/>
              </w:rPr>
              <w:t>2022-12-23</w:t>
            </w:r>
          </w:p>
        </w:tc>
      </w:tr>
      <w:tr w:rsidR="007F6B71" w14:paraId="00A7763E" w14:textId="77777777" w:rsidTr="00B1244E">
        <w:tc>
          <w:tcPr>
            <w:tcW w:w="3385" w:type="dxa"/>
            <w:shd w:val="clear" w:color="auto" w:fill="FFFFFF"/>
          </w:tcPr>
          <w:p w14:paraId="5416C29D" w14:textId="72B2C847" w:rsidR="00EE3EB1" w:rsidRPr="00EE3EB1" w:rsidRDefault="00EE3EB1" w:rsidP="00EE3EB1">
            <w:pPr>
              <w:pStyle w:val="TableText"/>
            </w:pPr>
            <w:r w:rsidRPr="009C4744">
              <w:t>Requesto</w:t>
            </w:r>
            <w:r w:rsidR="00E26E79">
              <w:t>r</w:t>
            </w:r>
            <w:r w:rsidR="00E26E79" w:rsidDel="00B141C6">
              <w:t xml:space="preserve"> </w:t>
            </w:r>
          </w:p>
        </w:tc>
        <w:tc>
          <w:tcPr>
            <w:tcW w:w="2170" w:type="dxa"/>
            <w:shd w:val="clear" w:color="auto" w:fill="FFFFFF"/>
          </w:tcPr>
          <w:p w14:paraId="0834EC69" w14:textId="77777777" w:rsidR="00EE3EB1" w:rsidRPr="00EE3EB1" w:rsidRDefault="00EE3EB1" w:rsidP="00EE3EB1">
            <w:pPr>
              <w:pStyle w:val="TableText"/>
            </w:pPr>
            <w:r w:rsidRPr="009C4744">
              <w:t>&lt;BICFI&gt;</w:t>
            </w:r>
          </w:p>
        </w:tc>
        <w:tc>
          <w:tcPr>
            <w:tcW w:w="2584" w:type="dxa"/>
            <w:shd w:val="clear" w:color="auto" w:fill="FFFFFF"/>
          </w:tcPr>
          <w:p w14:paraId="715E36C8" w14:textId="4FBA4088" w:rsidR="00EE3EB1" w:rsidRPr="00167E94" w:rsidRDefault="00B1244E" w:rsidP="00EE3EB1">
            <w:pPr>
              <w:pStyle w:val="TableText"/>
              <w:rPr>
                <w:rStyle w:val="Bold"/>
              </w:rPr>
            </w:pPr>
            <w:r w:rsidRPr="00167E94">
              <w:rPr>
                <w:rStyle w:val="Bold"/>
              </w:rPr>
              <w:t>DD</w:t>
            </w:r>
            <w:r w:rsidR="00772F93">
              <w:rPr>
                <w:rStyle w:val="Bold"/>
              </w:rPr>
              <w:t>DD</w:t>
            </w:r>
            <w:r w:rsidRPr="00167E94">
              <w:rPr>
                <w:rStyle w:val="Bold"/>
              </w:rPr>
              <w:t>GB2L</w:t>
            </w:r>
          </w:p>
        </w:tc>
      </w:tr>
      <w:tr w:rsidR="007F6B71" w14:paraId="560D1F4E" w14:textId="77777777" w:rsidTr="00B1244E">
        <w:tc>
          <w:tcPr>
            <w:tcW w:w="3385" w:type="dxa"/>
            <w:shd w:val="clear" w:color="auto" w:fill="FFFFFF"/>
          </w:tcPr>
          <w:p w14:paraId="3495D180" w14:textId="374A7B3F" w:rsidR="00EE3EB1" w:rsidRPr="00EE3EB1" w:rsidRDefault="00EE3EB1" w:rsidP="00EE3EB1">
            <w:pPr>
              <w:pStyle w:val="TableText"/>
            </w:pPr>
            <w:r w:rsidRPr="009C4744">
              <w:t>Responder</w:t>
            </w:r>
          </w:p>
        </w:tc>
        <w:tc>
          <w:tcPr>
            <w:tcW w:w="2170" w:type="dxa"/>
            <w:shd w:val="clear" w:color="auto" w:fill="FFFFFF"/>
          </w:tcPr>
          <w:p w14:paraId="7292DBC9" w14:textId="77777777" w:rsidR="00EE3EB1" w:rsidRPr="00EE3EB1" w:rsidRDefault="00EE3EB1" w:rsidP="00EE3EB1">
            <w:pPr>
              <w:pStyle w:val="TableText"/>
            </w:pPr>
            <w:r w:rsidRPr="009C4744">
              <w:t>&lt;BICFI&gt;</w:t>
            </w:r>
          </w:p>
        </w:tc>
        <w:tc>
          <w:tcPr>
            <w:tcW w:w="2584" w:type="dxa"/>
            <w:shd w:val="clear" w:color="auto" w:fill="FFFFFF"/>
          </w:tcPr>
          <w:p w14:paraId="0706A862" w14:textId="3F66F18F" w:rsidR="00EE3EB1" w:rsidRPr="00167E94" w:rsidRDefault="00B1244E" w:rsidP="00EE3EB1">
            <w:pPr>
              <w:pStyle w:val="TableText"/>
              <w:rPr>
                <w:rStyle w:val="Bold"/>
              </w:rPr>
            </w:pPr>
            <w:r w:rsidRPr="00167E94">
              <w:rPr>
                <w:rStyle w:val="Bold"/>
              </w:rPr>
              <w:t>AB</w:t>
            </w:r>
            <w:r w:rsidR="00772F93">
              <w:rPr>
                <w:rStyle w:val="Bold"/>
              </w:rPr>
              <w:t>CD</w:t>
            </w:r>
            <w:r w:rsidRPr="00167E94">
              <w:rPr>
                <w:rStyle w:val="Bold"/>
              </w:rPr>
              <w:t>ZAJJ</w:t>
            </w:r>
          </w:p>
        </w:tc>
      </w:tr>
      <w:tr w:rsidR="00B800E8" w14:paraId="72587A36" w14:textId="77777777" w:rsidTr="00DF1ED7">
        <w:tc>
          <w:tcPr>
            <w:tcW w:w="3385" w:type="dxa"/>
            <w:shd w:val="clear" w:color="auto" w:fill="FFFFFF"/>
          </w:tcPr>
          <w:p w14:paraId="48C90907" w14:textId="3DA6D47C" w:rsidR="00B800E8" w:rsidRPr="00B800E8" w:rsidRDefault="00B800E8" w:rsidP="00B800E8">
            <w:pPr>
              <w:pStyle w:val="TableText"/>
            </w:pPr>
            <w:r>
              <w:t xml:space="preserve">Reason </w:t>
            </w:r>
          </w:p>
        </w:tc>
        <w:tc>
          <w:tcPr>
            <w:tcW w:w="2170" w:type="dxa"/>
            <w:shd w:val="clear" w:color="auto" w:fill="FFFFFF"/>
          </w:tcPr>
          <w:p w14:paraId="636C24C9" w14:textId="602EABF6" w:rsidR="00B800E8" w:rsidRPr="00B800E8" w:rsidRDefault="00B800E8" w:rsidP="00B800E8">
            <w:pPr>
              <w:pStyle w:val="TableText"/>
            </w:pPr>
            <w:r>
              <w:t>&lt;Cd&gt;</w:t>
            </w:r>
          </w:p>
        </w:tc>
        <w:tc>
          <w:tcPr>
            <w:tcW w:w="2584" w:type="dxa"/>
            <w:shd w:val="clear" w:color="auto" w:fill="FFFFFF"/>
          </w:tcPr>
          <w:p w14:paraId="46CC2BA7" w14:textId="6C84B1AA" w:rsidR="00B800E8" w:rsidRPr="00B800E8" w:rsidRDefault="00B800E8" w:rsidP="00B800E8">
            <w:pPr>
              <w:pStyle w:val="TableText"/>
              <w:rPr>
                <w:rStyle w:val="Bold"/>
              </w:rPr>
            </w:pPr>
            <w:r>
              <w:rPr>
                <w:rStyle w:val="Bold"/>
              </w:rPr>
              <w:t>DTOR</w:t>
            </w:r>
          </w:p>
        </w:tc>
      </w:tr>
      <w:tr w:rsidR="00B800E8" w14:paraId="3240F3DD" w14:textId="77777777" w:rsidTr="00DF1ED7">
        <w:tc>
          <w:tcPr>
            <w:tcW w:w="3385" w:type="dxa"/>
            <w:shd w:val="clear" w:color="auto" w:fill="FFFFFF"/>
          </w:tcPr>
          <w:p w14:paraId="00B912AD" w14:textId="6409CAA3" w:rsidR="00B800E8" w:rsidRPr="00B800E8" w:rsidRDefault="00B800E8" w:rsidP="00B800E8">
            <w:pPr>
              <w:pStyle w:val="TableText"/>
            </w:pPr>
            <w:r>
              <w:t>Reason Sub</w:t>
            </w:r>
            <w:r w:rsidRPr="00B800E8">
              <w:t xml:space="preserve"> Type</w:t>
            </w:r>
          </w:p>
        </w:tc>
        <w:tc>
          <w:tcPr>
            <w:tcW w:w="2170" w:type="dxa"/>
            <w:shd w:val="clear" w:color="auto" w:fill="FFFFFF"/>
          </w:tcPr>
          <w:p w14:paraId="570E1F3C" w14:textId="7BDB70EB" w:rsidR="00B800E8" w:rsidRPr="00B800E8" w:rsidRDefault="00B800E8" w:rsidP="00B800E8">
            <w:pPr>
              <w:pStyle w:val="TableText"/>
            </w:pPr>
            <w:r>
              <w:t>&lt;Cd&gt;</w:t>
            </w:r>
          </w:p>
        </w:tc>
        <w:tc>
          <w:tcPr>
            <w:tcW w:w="2584" w:type="dxa"/>
            <w:shd w:val="clear" w:color="auto" w:fill="FFFFFF"/>
          </w:tcPr>
          <w:p w14:paraId="53D116F7" w14:textId="7489A70C" w:rsidR="00B800E8" w:rsidRPr="00B800E8" w:rsidRDefault="00B800E8" w:rsidP="00B800E8">
            <w:pPr>
              <w:pStyle w:val="TableText"/>
              <w:rPr>
                <w:rStyle w:val="Bold"/>
              </w:rPr>
            </w:pPr>
            <w:r w:rsidRPr="00167E94">
              <w:rPr>
                <w:rStyle w:val="Bold"/>
              </w:rPr>
              <w:t>RQPP</w:t>
            </w:r>
          </w:p>
        </w:tc>
      </w:tr>
      <w:tr w:rsidR="00B800E8" w14:paraId="00C709CB" w14:textId="77777777" w:rsidTr="00B1244E">
        <w:tc>
          <w:tcPr>
            <w:tcW w:w="3385" w:type="dxa"/>
            <w:shd w:val="clear" w:color="auto" w:fill="FFFFFF"/>
          </w:tcPr>
          <w:p w14:paraId="53B09CA8" w14:textId="580D64F5" w:rsidR="00B800E8" w:rsidRPr="00B800E8" w:rsidRDefault="00B800E8" w:rsidP="00B800E8">
            <w:pPr>
              <w:pStyle w:val="TableText"/>
            </w:pPr>
            <w:r>
              <w:t xml:space="preserve">Reason </w:t>
            </w:r>
          </w:p>
        </w:tc>
        <w:tc>
          <w:tcPr>
            <w:tcW w:w="2170" w:type="dxa"/>
            <w:shd w:val="clear" w:color="auto" w:fill="FFFFFF"/>
          </w:tcPr>
          <w:p w14:paraId="3976B711" w14:textId="79841D06" w:rsidR="00B800E8" w:rsidRPr="00B800E8" w:rsidRDefault="00B800E8" w:rsidP="00B800E8">
            <w:pPr>
              <w:pStyle w:val="TableText"/>
            </w:pPr>
            <w:r>
              <w:t>&lt;Cd&gt;</w:t>
            </w:r>
          </w:p>
        </w:tc>
        <w:tc>
          <w:tcPr>
            <w:tcW w:w="2584" w:type="dxa"/>
            <w:shd w:val="clear" w:color="auto" w:fill="FFFFFF"/>
          </w:tcPr>
          <w:p w14:paraId="1A59DF72" w14:textId="14E5AEF9" w:rsidR="00B800E8" w:rsidRPr="00B800E8" w:rsidRDefault="00B800E8" w:rsidP="00B800E8">
            <w:pPr>
              <w:pStyle w:val="TableText"/>
              <w:rPr>
                <w:rStyle w:val="Bold"/>
              </w:rPr>
            </w:pPr>
            <w:r>
              <w:rPr>
                <w:rStyle w:val="Bold"/>
              </w:rPr>
              <w:t>DTOR</w:t>
            </w:r>
          </w:p>
        </w:tc>
      </w:tr>
      <w:tr w:rsidR="00B800E8" w14:paraId="765E07DB" w14:textId="77777777" w:rsidTr="00B1244E">
        <w:tc>
          <w:tcPr>
            <w:tcW w:w="3385" w:type="dxa"/>
            <w:shd w:val="clear" w:color="auto" w:fill="FFFFFF"/>
          </w:tcPr>
          <w:p w14:paraId="44E65330" w14:textId="37F4D0D4" w:rsidR="00B800E8" w:rsidRPr="00B800E8" w:rsidRDefault="00B800E8" w:rsidP="00B800E8">
            <w:pPr>
              <w:pStyle w:val="TableText"/>
            </w:pPr>
            <w:r>
              <w:t>Reason Sub</w:t>
            </w:r>
            <w:r w:rsidRPr="00B800E8">
              <w:t xml:space="preserve"> Type</w:t>
            </w:r>
          </w:p>
        </w:tc>
        <w:tc>
          <w:tcPr>
            <w:tcW w:w="2170" w:type="dxa"/>
            <w:shd w:val="clear" w:color="auto" w:fill="FFFFFF"/>
          </w:tcPr>
          <w:p w14:paraId="5312264A" w14:textId="75DDC1E4" w:rsidR="00B800E8" w:rsidRPr="00B800E8" w:rsidRDefault="00B800E8" w:rsidP="00B800E8">
            <w:pPr>
              <w:pStyle w:val="TableText"/>
            </w:pPr>
            <w:r>
              <w:t>&lt;Cd&gt;</w:t>
            </w:r>
          </w:p>
        </w:tc>
        <w:tc>
          <w:tcPr>
            <w:tcW w:w="2584" w:type="dxa"/>
            <w:shd w:val="clear" w:color="auto" w:fill="FFFFFF"/>
          </w:tcPr>
          <w:p w14:paraId="7A53B427" w14:textId="3E3D4071" w:rsidR="00B800E8" w:rsidRPr="00B800E8" w:rsidRDefault="00B800E8" w:rsidP="00B800E8">
            <w:pPr>
              <w:pStyle w:val="TableText"/>
              <w:rPr>
                <w:rStyle w:val="Bold"/>
              </w:rPr>
            </w:pPr>
            <w:r w:rsidRPr="00167E94">
              <w:rPr>
                <w:rStyle w:val="Bold"/>
              </w:rPr>
              <w:t>RQCC</w:t>
            </w:r>
          </w:p>
        </w:tc>
      </w:tr>
    </w:tbl>
    <w:p w14:paraId="06FB2B75" w14:textId="77777777" w:rsidR="00CD586A" w:rsidRDefault="00CD586A" w:rsidP="00FD2C9D">
      <w:pPr>
        <w:pStyle w:val="BlockLabelBeforeXML"/>
      </w:pPr>
    </w:p>
    <w:p w14:paraId="4599F63A" w14:textId="3E7E1BBE" w:rsidR="00FD2C9D" w:rsidRDefault="00FD2C9D" w:rsidP="00FD2C9D">
      <w:pPr>
        <w:pStyle w:val="BlockLabelBeforeXML"/>
      </w:pPr>
      <w:r>
        <w:t xml:space="preserve">Message </w:t>
      </w:r>
      <w:r w:rsidR="00E34A02">
        <w:t>i</w:t>
      </w:r>
      <w:r>
        <w:t>nstance</w:t>
      </w:r>
    </w:p>
    <w:p w14:paraId="0F0894F0" w14:textId="5A933876" w:rsidR="006A69CA" w:rsidRPr="006A69CA" w:rsidRDefault="006A69CA" w:rsidP="006A69CA">
      <w:pPr>
        <w:pStyle w:val="XMLCode"/>
      </w:pPr>
      <w:r w:rsidRPr="006A69CA">
        <w:t>&lt;?xml version="1.0" encoding="UTF-8"?&gt;</w:t>
      </w:r>
    </w:p>
    <w:p w14:paraId="57466B4A" w14:textId="0B5D8ED3" w:rsidR="006A69CA" w:rsidRPr="006A69CA" w:rsidRDefault="006A69CA" w:rsidP="006A69CA">
      <w:pPr>
        <w:pStyle w:val="XMLCode"/>
      </w:pPr>
      <w:r w:rsidRPr="006A69CA">
        <w:t>&lt;Document xmlns="urn:iso:std:iso:20022:tech:xsd:DRAFT1camt.110.001.0</w:t>
      </w:r>
      <w:r w:rsidR="00673F40">
        <w:t>2</w:t>
      </w:r>
      <w:r w:rsidRPr="006A69CA">
        <w:t>" xmlns:xsi="http://www.w3.org/2001/XMLSchema-instance"&gt;</w:t>
      </w:r>
    </w:p>
    <w:p w14:paraId="438EE740" w14:textId="77777777" w:rsidR="006A69CA" w:rsidRPr="006A69CA" w:rsidRDefault="006A69CA" w:rsidP="006A69CA">
      <w:pPr>
        <w:pStyle w:val="XMLCode"/>
      </w:pPr>
      <w:r w:rsidRPr="006A69CA">
        <w:tab/>
        <w:t>&lt;InvstgtnReq&gt;</w:t>
      </w:r>
    </w:p>
    <w:p w14:paraId="5C4A5545" w14:textId="77777777" w:rsidR="006A69CA" w:rsidRDefault="006A69CA" w:rsidP="006A69CA">
      <w:pPr>
        <w:pStyle w:val="XMLCode"/>
      </w:pPr>
      <w:r w:rsidRPr="006A69CA">
        <w:tab/>
      </w:r>
      <w:r w:rsidRPr="006A69CA">
        <w:tab/>
        <w:t>&lt;InvstgtnReq&gt;</w:t>
      </w:r>
    </w:p>
    <w:p w14:paraId="799793DA" w14:textId="77777777" w:rsidR="00175145" w:rsidRPr="00A909A7" w:rsidRDefault="00175145" w:rsidP="00175145">
      <w:pPr>
        <w:pStyle w:val="XMLCode"/>
      </w:pPr>
      <w:r w:rsidRPr="00A909A7">
        <w:tab/>
      </w:r>
      <w:r w:rsidRPr="00A909A7">
        <w:tab/>
      </w:r>
      <w:r w:rsidRPr="00A909A7">
        <w:tab/>
        <w:t>&lt;</w:t>
      </w:r>
      <w:r>
        <w:t>Msg</w:t>
      </w:r>
      <w:r w:rsidRPr="00A909A7">
        <w:t>Id&gt;</w:t>
      </w:r>
      <w:r>
        <w:t>12345</w:t>
      </w:r>
      <w:r w:rsidRPr="00A909A7">
        <w:t>&lt;/</w:t>
      </w:r>
      <w:r>
        <w:t>MsgId</w:t>
      </w:r>
      <w:r w:rsidRPr="00A909A7">
        <w:t>&gt;</w:t>
      </w:r>
    </w:p>
    <w:p w14:paraId="2AB61BCC" w14:textId="77777777" w:rsidR="006A69CA" w:rsidRPr="006A69CA" w:rsidRDefault="006A69CA" w:rsidP="006A69CA">
      <w:pPr>
        <w:pStyle w:val="XMLCode"/>
      </w:pPr>
      <w:r w:rsidRPr="006A69CA">
        <w:tab/>
      </w:r>
      <w:r w:rsidRPr="006A69CA">
        <w:tab/>
      </w:r>
      <w:r w:rsidRPr="006A69CA">
        <w:tab/>
        <w:t>&lt;RqstrInvstgtnId&gt;DDMZ123456&lt;/RqstrInvstgtnId&gt;</w:t>
      </w:r>
    </w:p>
    <w:p w14:paraId="275531E2" w14:textId="77777777" w:rsidR="006A69CA" w:rsidRPr="006A69CA" w:rsidRDefault="006A69CA" w:rsidP="006A69CA">
      <w:pPr>
        <w:pStyle w:val="XMLCode"/>
      </w:pPr>
      <w:r w:rsidRPr="006A69CA">
        <w:tab/>
      </w:r>
      <w:r w:rsidRPr="006A69CA">
        <w:tab/>
      </w:r>
      <w:r w:rsidRPr="006A69CA">
        <w:tab/>
        <w:t>&lt;InvstgtnTp&gt;</w:t>
      </w:r>
    </w:p>
    <w:p w14:paraId="0A677D9A" w14:textId="240DF975" w:rsidR="006A69CA" w:rsidRPr="006A69CA" w:rsidRDefault="006A69CA" w:rsidP="006A69CA">
      <w:pPr>
        <w:pStyle w:val="XMLCode"/>
      </w:pPr>
      <w:r w:rsidRPr="006A69CA">
        <w:tab/>
      </w:r>
      <w:r w:rsidRPr="006A69CA">
        <w:tab/>
      </w:r>
      <w:r w:rsidRPr="006A69CA">
        <w:tab/>
      </w:r>
      <w:r w:rsidRPr="006A69CA">
        <w:tab/>
        <w:t>&lt;Cd&gt;RQFI&lt;/Cd&gt;</w:t>
      </w:r>
    </w:p>
    <w:p w14:paraId="3F4A2FE6" w14:textId="77777777" w:rsidR="006A69CA" w:rsidRPr="006A69CA" w:rsidRDefault="006A69CA" w:rsidP="006A69CA">
      <w:pPr>
        <w:pStyle w:val="XMLCode"/>
      </w:pPr>
      <w:r w:rsidRPr="006A69CA">
        <w:tab/>
      </w:r>
      <w:r w:rsidRPr="006A69CA">
        <w:tab/>
      </w:r>
      <w:r w:rsidRPr="006A69CA">
        <w:tab/>
        <w:t>&lt;/InvstgtnTp&gt;</w:t>
      </w:r>
    </w:p>
    <w:p w14:paraId="1C1C51D0" w14:textId="77777777" w:rsidR="006A69CA" w:rsidRPr="006A69CA" w:rsidRDefault="006A69CA" w:rsidP="006A69CA">
      <w:pPr>
        <w:pStyle w:val="XMLCode"/>
      </w:pPr>
      <w:r w:rsidRPr="006A69CA">
        <w:tab/>
      </w:r>
      <w:r w:rsidRPr="006A69CA">
        <w:tab/>
      </w:r>
      <w:r w:rsidRPr="006A69CA">
        <w:tab/>
        <w:t>&lt;InvstgtnSubTp&gt;</w:t>
      </w:r>
    </w:p>
    <w:p w14:paraId="057B6871" w14:textId="77777777" w:rsidR="006A69CA" w:rsidRPr="006A69CA" w:rsidRDefault="006A69CA" w:rsidP="006A69CA">
      <w:pPr>
        <w:pStyle w:val="XMLCode"/>
      </w:pPr>
      <w:r w:rsidRPr="006A69CA">
        <w:lastRenderedPageBreak/>
        <w:tab/>
      </w:r>
      <w:r w:rsidRPr="006A69CA">
        <w:tab/>
      </w:r>
      <w:r w:rsidRPr="006A69CA">
        <w:tab/>
      </w:r>
      <w:r w:rsidRPr="006A69CA">
        <w:tab/>
        <w:t>&lt;Cd&gt;AMLI&lt;/Cd&gt;</w:t>
      </w:r>
    </w:p>
    <w:p w14:paraId="6A625C4A" w14:textId="77777777" w:rsidR="006A69CA" w:rsidRPr="006A69CA" w:rsidRDefault="006A69CA" w:rsidP="006A69CA">
      <w:pPr>
        <w:pStyle w:val="XMLCode"/>
      </w:pPr>
      <w:r w:rsidRPr="006A69CA">
        <w:tab/>
      </w:r>
      <w:r w:rsidRPr="006A69CA">
        <w:tab/>
      </w:r>
      <w:r w:rsidRPr="006A69CA">
        <w:tab/>
        <w:t>&lt;/InvstgtnSubTp&gt;</w:t>
      </w:r>
    </w:p>
    <w:p w14:paraId="5A7B6749" w14:textId="77777777" w:rsidR="006A69CA" w:rsidRPr="006A69CA" w:rsidRDefault="006A69CA" w:rsidP="006A69CA">
      <w:pPr>
        <w:pStyle w:val="XMLCode"/>
      </w:pPr>
      <w:r w:rsidRPr="006A69CA">
        <w:tab/>
      </w:r>
      <w:r w:rsidRPr="006A69CA">
        <w:tab/>
      </w:r>
      <w:r w:rsidRPr="006A69CA">
        <w:tab/>
        <w:t>&lt;UndrlygInstrm&gt;</w:t>
      </w:r>
    </w:p>
    <w:p w14:paraId="4B3644A5" w14:textId="1BB8D4BC" w:rsidR="006A69CA" w:rsidRPr="006A69CA" w:rsidRDefault="006A69CA" w:rsidP="006A69CA">
      <w:pPr>
        <w:pStyle w:val="XMLCode"/>
      </w:pPr>
      <w:r w:rsidRPr="006A69CA">
        <w:tab/>
      </w:r>
      <w:r w:rsidRPr="006A69CA">
        <w:tab/>
      </w:r>
      <w:r w:rsidRPr="006A69CA">
        <w:tab/>
      </w:r>
      <w:r w:rsidRPr="006A69CA">
        <w:tab/>
        <w:t>&lt;Cd&gt;XBCT&lt;/Cd&gt;</w:t>
      </w:r>
    </w:p>
    <w:p w14:paraId="7BF441B5" w14:textId="77777777" w:rsidR="006A69CA" w:rsidRPr="006A69CA" w:rsidRDefault="006A69CA" w:rsidP="006A69CA">
      <w:pPr>
        <w:pStyle w:val="XMLCode"/>
      </w:pPr>
      <w:r w:rsidRPr="006A69CA">
        <w:tab/>
      </w:r>
      <w:r w:rsidRPr="006A69CA">
        <w:tab/>
      </w:r>
      <w:r w:rsidRPr="006A69CA">
        <w:tab/>
        <w:t>&lt;/UndrlygInstrm&gt;</w:t>
      </w:r>
    </w:p>
    <w:p w14:paraId="6489BFCD" w14:textId="77777777" w:rsidR="006A69CA" w:rsidRPr="006A69CA" w:rsidRDefault="006A69CA" w:rsidP="006A69CA">
      <w:pPr>
        <w:pStyle w:val="XMLCode"/>
      </w:pPr>
      <w:r w:rsidRPr="006A69CA">
        <w:tab/>
      </w:r>
      <w:r w:rsidRPr="006A69CA">
        <w:tab/>
      </w:r>
      <w:r w:rsidRPr="006A69CA">
        <w:tab/>
        <w:t>&lt;Undrlyg&gt;</w:t>
      </w:r>
    </w:p>
    <w:p w14:paraId="13900FD7" w14:textId="77777777" w:rsidR="006A69CA" w:rsidRPr="006A69CA" w:rsidRDefault="006A69CA" w:rsidP="006A69CA">
      <w:pPr>
        <w:pStyle w:val="XMLCode"/>
      </w:pPr>
      <w:r w:rsidRPr="006A69CA">
        <w:tab/>
      </w:r>
      <w:r w:rsidRPr="006A69CA">
        <w:tab/>
      </w:r>
      <w:r w:rsidRPr="006A69CA">
        <w:tab/>
      </w:r>
      <w:r w:rsidRPr="006A69CA">
        <w:tab/>
        <w:t>&lt;IntrBk&gt;</w:t>
      </w:r>
    </w:p>
    <w:p w14:paraId="18BC61F5" w14:textId="77777777" w:rsidR="006A69CA" w:rsidRPr="006A69CA" w:rsidRDefault="006A69CA" w:rsidP="006A69CA">
      <w:pPr>
        <w:pStyle w:val="XMLCode"/>
      </w:pPr>
      <w:r w:rsidRPr="006A69CA">
        <w:tab/>
      </w:r>
      <w:r w:rsidRPr="006A69CA">
        <w:tab/>
      </w:r>
      <w:r w:rsidRPr="006A69CA">
        <w:tab/>
      </w:r>
      <w:r w:rsidRPr="006A69CA">
        <w:tab/>
      </w:r>
      <w:r w:rsidRPr="006A69CA">
        <w:tab/>
        <w:t>&lt;OrgnlUETR&gt;00c2fdfb-c392-46b1-918a-1ffdfff7d42b&lt;/OrgnlUETR&gt;</w:t>
      </w:r>
    </w:p>
    <w:p w14:paraId="0E06A5FC" w14:textId="77777777" w:rsidR="006A69CA" w:rsidRPr="006A69CA" w:rsidRDefault="006A69CA" w:rsidP="006A69CA">
      <w:pPr>
        <w:pStyle w:val="XMLCode"/>
      </w:pPr>
      <w:r w:rsidRPr="006A69CA">
        <w:tab/>
      </w:r>
      <w:r w:rsidRPr="006A69CA">
        <w:tab/>
      </w:r>
      <w:r w:rsidRPr="006A69CA">
        <w:tab/>
      </w:r>
      <w:r w:rsidRPr="006A69CA">
        <w:tab/>
      </w:r>
      <w:r w:rsidRPr="006A69CA">
        <w:tab/>
        <w:t>&lt;OrgnlIntrBkSttlmAmt Ccy="EUR"&gt;10000&lt;/OrgnlIntrBkSttlmAmt&gt;</w:t>
      </w:r>
    </w:p>
    <w:p w14:paraId="301A6DF1" w14:textId="77777777" w:rsidR="006A69CA" w:rsidRPr="006A69CA" w:rsidRDefault="006A69CA" w:rsidP="006A69CA">
      <w:pPr>
        <w:pStyle w:val="XMLCode"/>
      </w:pPr>
      <w:r w:rsidRPr="006A69CA">
        <w:tab/>
      </w:r>
      <w:r w:rsidRPr="006A69CA">
        <w:tab/>
      </w:r>
      <w:r w:rsidRPr="006A69CA">
        <w:tab/>
      </w:r>
      <w:r w:rsidRPr="006A69CA">
        <w:tab/>
      </w:r>
      <w:r w:rsidRPr="006A69CA">
        <w:tab/>
        <w:t>&lt;OrgnlIntrBkSttlmDt&gt;2022-12-23&lt;/OrgnlIntrBkSttlmDt&gt;</w:t>
      </w:r>
    </w:p>
    <w:p w14:paraId="00F895A4" w14:textId="77777777" w:rsidR="006A69CA" w:rsidRPr="006A69CA" w:rsidRDefault="006A69CA" w:rsidP="006A69CA">
      <w:pPr>
        <w:pStyle w:val="XMLCode"/>
      </w:pPr>
      <w:r w:rsidRPr="006A69CA">
        <w:tab/>
      </w:r>
      <w:r w:rsidRPr="006A69CA">
        <w:tab/>
      </w:r>
      <w:r w:rsidRPr="006A69CA">
        <w:tab/>
      </w:r>
      <w:r w:rsidRPr="006A69CA">
        <w:tab/>
        <w:t>&lt;/IntrBk&gt;</w:t>
      </w:r>
    </w:p>
    <w:p w14:paraId="5B9154F2" w14:textId="77777777" w:rsidR="006A69CA" w:rsidRPr="006A69CA" w:rsidRDefault="006A69CA" w:rsidP="006A69CA">
      <w:pPr>
        <w:pStyle w:val="XMLCode"/>
      </w:pPr>
      <w:r w:rsidRPr="006A69CA">
        <w:tab/>
      </w:r>
      <w:r w:rsidRPr="006A69CA">
        <w:tab/>
      </w:r>
      <w:r w:rsidRPr="006A69CA">
        <w:tab/>
        <w:t>&lt;/Undrlyg&gt;</w:t>
      </w:r>
    </w:p>
    <w:p w14:paraId="7174B3BC" w14:textId="77777777" w:rsidR="006A69CA" w:rsidRPr="006A69CA" w:rsidRDefault="006A69CA" w:rsidP="006A69CA">
      <w:pPr>
        <w:pStyle w:val="XMLCode"/>
      </w:pPr>
      <w:r w:rsidRPr="006A69CA">
        <w:tab/>
      </w:r>
      <w:r w:rsidRPr="006A69CA">
        <w:tab/>
      </w:r>
      <w:r w:rsidRPr="006A69CA">
        <w:tab/>
        <w:t>&lt;Rqstr&gt;</w:t>
      </w:r>
    </w:p>
    <w:p w14:paraId="25202737" w14:textId="77777777" w:rsidR="006A69CA" w:rsidRPr="006A69CA" w:rsidRDefault="006A69CA" w:rsidP="006A69CA">
      <w:pPr>
        <w:pStyle w:val="XMLCode"/>
      </w:pPr>
      <w:r w:rsidRPr="006A69CA">
        <w:tab/>
      </w:r>
      <w:r w:rsidRPr="006A69CA">
        <w:tab/>
      </w:r>
      <w:r w:rsidRPr="006A69CA">
        <w:tab/>
      </w:r>
      <w:r w:rsidRPr="006A69CA">
        <w:tab/>
        <w:t>&lt;Agt&gt;</w:t>
      </w:r>
    </w:p>
    <w:p w14:paraId="5D8D1C74" w14:textId="77777777" w:rsidR="006A69CA" w:rsidRPr="006A69CA" w:rsidRDefault="006A69CA" w:rsidP="006A69CA">
      <w:pPr>
        <w:pStyle w:val="XMLCode"/>
      </w:pPr>
      <w:r w:rsidRPr="006A69CA">
        <w:tab/>
      </w:r>
      <w:r w:rsidRPr="006A69CA">
        <w:tab/>
      </w:r>
      <w:r w:rsidRPr="006A69CA">
        <w:tab/>
      </w:r>
      <w:r w:rsidRPr="006A69CA">
        <w:tab/>
      </w:r>
      <w:r w:rsidRPr="006A69CA">
        <w:tab/>
        <w:t>&lt;FinInstnId&gt;</w:t>
      </w:r>
    </w:p>
    <w:p w14:paraId="0989862E" w14:textId="77777777" w:rsidR="006A69CA" w:rsidRPr="006A69CA" w:rsidRDefault="006A69CA" w:rsidP="006A69CA">
      <w:pPr>
        <w:pStyle w:val="XMLCode"/>
      </w:pPr>
      <w:r w:rsidRPr="006A69CA">
        <w:tab/>
      </w:r>
      <w:r w:rsidRPr="006A69CA">
        <w:tab/>
      </w:r>
      <w:r w:rsidRPr="006A69CA">
        <w:tab/>
      </w:r>
      <w:r w:rsidRPr="006A69CA">
        <w:tab/>
      </w:r>
      <w:r w:rsidRPr="006A69CA">
        <w:tab/>
      </w:r>
      <w:r w:rsidRPr="006A69CA">
        <w:tab/>
        <w:t>&lt;BICFI&gt;DDDDGB2L&lt;/BICFI&gt;</w:t>
      </w:r>
    </w:p>
    <w:p w14:paraId="7BED45BC" w14:textId="77777777" w:rsidR="006A69CA" w:rsidRPr="006A69CA" w:rsidRDefault="006A69CA" w:rsidP="006A69CA">
      <w:pPr>
        <w:pStyle w:val="XMLCode"/>
      </w:pPr>
      <w:r w:rsidRPr="006A69CA">
        <w:tab/>
      </w:r>
      <w:r w:rsidRPr="006A69CA">
        <w:tab/>
      </w:r>
      <w:r w:rsidRPr="006A69CA">
        <w:tab/>
      </w:r>
      <w:r w:rsidRPr="006A69CA">
        <w:tab/>
      </w:r>
      <w:r w:rsidRPr="006A69CA">
        <w:tab/>
        <w:t>&lt;/FinInstnId&gt;</w:t>
      </w:r>
    </w:p>
    <w:p w14:paraId="589931E2" w14:textId="77777777" w:rsidR="006A69CA" w:rsidRPr="006A69CA" w:rsidRDefault="006A69CA" w:rsidP="006A69CA">
      <w:pPr>
        <w:pStyle w:val="XMLCode"/>
      </w:pPr>
      <w:r w:rsidRPr="006A69CA">
        <w:tab/>
      </w:r>
      <w:r w:rsidRPr="006A69CA">
        <w:tab/>
      </w:r>
      <w:r w:rsidRPr="006A69CA">
        <w:tab/>
      </w:r>
      <w:r w:rsidRPr="006A69CA">
        <w:tab/>
        <w:t>&lt;/Agt&gt;</w:t>
      </w:r>
    </w:p>
    <w:p w14:paraId="081B9D39" w14:textId="77777777" w:rsidR="006A69CA" w:rsidRPr="006A69CA" w:rsidRDefault="006A69CA" w:rsidP="006A69CA">
      <w:pPr>
        <w:pStyle w:val="XMLCode"/>
      </w:pPr>
      <w:r w:rsidRPr="006A69CA">
        <w:tab/>
      </w:r>
      <w:r w:rsidRPr="006A69CA">
        <w:tab/>
      </w:r>
      <w:r w:rsidRPr="006A69CA">
        <w:tab/>
        <w:t>&lt;/Rqstr&gt;</w:t>
      </w:r>
    </w:p>
    <w:p w14:paraId="266B3953" w14:textId="77777777" w:rsidR="006A69CA" w:rsidRPr="006A69CA" w:rsidRDefault="006A69CA" w:rsidP="006A69CA">
      <w:pPr>
        <w:pStyle w:val="XMLCode"/>
      </w:pPr>
      <w:r w:rsidRPr="006A69CA">
        <w:tab/>
      </w:r>
      <w:r w:rsidRPr="006A69CA">
        <w:tab/>
      </w:r>
      <w:r w:rsidRPr="006A69CA">
        <w:tab/>
        <w:t>&lt;Rspndr&gt;</w:t>
      </w:r>
    </w:p>
    <w:p w14:paraId="7A82DFAB" w14:textId="77777777" w:rsidR="006A69CA" w:rsidRPr="006A69CA" w:rsidRDefault="006A69CA" w:rsidP="006A69CA">
      <w:pPr>
        <w:pStyle w:val="XMLCode"/>
      </w:pPr>
      <w:r w:rsidRPr="006A69CA">
        <w:tab/>
      </w:r>
      <w:r w:rsidRPr="006A69CA">
        <w:tab/>
      </w:r>
      <w:r w:rsidRPr="006A69CA">
        <w:tab/>
      </w:r>
      <w:r w:rsidRPr="006A69CA">
        <w:tab/>
        <w:t>&lt;Agt&gt;</w:t>
      </w:r>
    </w:p>
    <w:p w14:paraId="09CB9E02" w14:textId="77777777" w:rsidR="006A69CA" w:rsidRPr="006A69CA" w:rsidRDefault="006A69CA" w:rsidP="006A69CA">
      <w:pPr>
        <w:pStyle w:val="XMLCode"/>
      </w:pPr>
      <w:r w:rsidRPr="006A69CA">
        <w:tab/>
      </w:r>
      <w:r w:rsidRPr="006A69CA">
        <w:tab/>
      </w:r>
      <w:r w:rsidRPr="006A69CA">
        <w:tab/>
      </w:r>
      <w:r w:rsidRPr="006A69CA">
        <w:tab/>
      </w:r>
      <w:r w:rsidRPr="006A69CA">
        <w:tab/>
        <w:t>&lt;FinInstnId&gt;</w:t>
      </w:r>
    </w:p>
    <w:p w14:paraId="63796201" w14:textId="77777777" w:rsidR="006A69CA" w:rsidRPr="006A69CA" w:rsidRDefault="006A69CA" w:rsidP="006A69CA">
      <w:pPr>
        <w:pStyle w:val="XMLCode"/>
      </w:pPr>
      <w:r w:rsidRPr="006A69CA">
        <w:tab/>
      </w:r>
      <w:r w:rsidRPr="006A69CA">
        <w:tab/>
      </w:r>
      <w:r w:rsidRPr="006A69CA">
        <w:tab/>
      </w:r>
      <w:r w:rsidRPr="006A69CA">
        <w:tab/>
      </w:r>
      <w:r w:rsidRPr="006A69CA">
        <w:tab/>
      </w:r>
      <w:r w:rsidRPr="006A69CA">
        <w:tab/>
        <w:t>&lt;BICFI&gt;ABCDZAJJ&lt;/BICFI&gt;</w:t>
      </w:r>
    </w:p>
    <w:p w14:paraId="42B1B1CE" w14:textId="77777777" w:rsidR="006A69CA" w:rsidRPr="006A69CA" w:rsidRDefault="006A69CA" w:rsidP="006A69CA">
      <w:pPr>
        <w:pStyle w:val="XMLCode"/>
      </w:pPr>
      <w:r w:rsidRPr="006A69CA">
        <w:tab/>
      </w:r>
      <w:r w:rsidRPr="006A69CA">
        <w:tab/>
      </w:r>
      <w:r w:rsidRPr="006A69CA">
        <w:tab/>
      </w:r>
      <w:r w:rsidRPr="006A69CA">
        <w:tab/>
      </w:r>
      <w:r w:rsidRPr="006A69CA">
        <w:tab/>
        <w:t>&lt;/FinInstnId&gt;</w:t>
      </w:r>
    </w:p>
    <w:p w14:paraId="35FF05D3" w14:textId="77777777" w:rsidR="006A69CA" w:rsidRPr="006A69CA" w:rsidRDefault="006A69CA" w:rsidP="006A69CA">
      <w:pPr>
        <w:pStyle w:val="XMLCode"/>
      </w:pPr>
      <w:r w:rsidRPr="006A69CA">
        <w:tab/>
      </w:r>
      <w:r w:rsidRPr="006A69CA">
        <w:tab/>
      </w:r>
      <w:r w:rsidRPr="006A69CA">
        <w:tab/>
      </w:r>
      <w:r w:rsidRPr="006A69CA">
        <w:tab/>
        <w:t>&lt;/Agt&gt;</w:t>
      </w:r>
    </w:p>
    <w:p w14:paraId="138F4F44" w14:textId="77777777" w:rsidR="006A69CA" w:rsidRPr="006A69CA" w:rsidRDefault="006A69CA" w:rsidP="006A69CA">
      <w:pPr>
        <w:pStyle w:val="XMLCode"/>
      </w:pPr>
      <w:r w:rsidRPr="006A69CA">
        <w:tab/>
      </w:r>
      <w:r w:rsidRPr="006A69CA">
        <w:tab/>
      </w:r>
      <w:r w:rsidRPr="006A69CA">
        <w:tab/>
        <w:t>&lt;/Rspndr&gt;</w:t>
      </w:r>
    </w:p>
    <w:p w14:paraId="7BE08E7C" w14:textId="77777777" w:rsidR="006A69CA" w:rsidRPr="006A69CA" w:rsidRDefault="006A69CA" w:rsidP="006A69CA">
      <w:pPr>
        <w:pStyle w:val="XMLCode"/>
      </w:pPr>
      <w:r w:rsidRPr="006A69CA">
        <w:tab/>
      </w:r>
      <w:r w:rsidRPr="006A69CA">
        <w:tab/>
        <w:t>&lt;/InvstgtnReq&gt;</w:t>
      </w:r>
    </w:p>
    <w:p w14:paraId="13D03707" w14:textId="421873EC" w:rsidR="00D9543B" w:rsidRPr="006A69CA" w:rsidRDefault="00AE6D52" w:rsidP="00D9543B">
      <w:pPr>
        <w:pStyle w:val="XMLCode"/>
      </w:pPr>
      <w:r>
        <w:tab/>
      </w:r>
      <w:r>
        <w:tab/>
      </w:r>
      <w:r w:rsidR="00D9543B" w:rsidRPr="006A69CA">
        <w:t>&lt;InvstgtnData&gt;</w:t>
      </w:r>
    </w:p>
    <w:p w14:paraId="35DBB301" w14:textId="77777777" w:rsidR="00D9543B" w:rsidRPr="006A69CA" w:rsidRDefault="00D9543B" w:rsidP="00D9543B">
      <w:pPr>
        <w:pStyle w:val="XMLCode"/>
      </w:pPr>
      <w:r w:rsidRPr="006A69CA">
        <w:tab/>
      </w:r>
      <w:r w:rsidRPr="006A69CA">
        <w:tab/>
      </w:r>
      <w:r w:rsidRPr="006A69CA">
        <w:tab/>
        <w:t>&lt;Rsn&gt;</w:t>
      </w:r>
    </w:p>
    <w:p w14:paraId="486EEE53" w14:textId="77777777" w:rsidR="00D9543B" w:rsidRPr="006A69CA" w:rsidRDefault="00D9543B" w:rsidP="00D9543B">
      <w:pPr>
        <w:pStyle w:val="XMLCode"/>
      </w:pPr>
      <w:r w:rsidRPr="006A69CA">
        <w:tab/>
      </w:r>
      <w:r w:rsidRPr="006A69CA">
        <w:tab/>
      </w:r>
      <w:r w:rsidRPr="006A69CA">
        <w:tab/>
      </w:r>
      <w:r w:rsidRPr="006A69CA">
        <w:tab/>
        <w:t>&lt;Cd&gt;</w:t>
      </w:r>
      <w:r>
        <w:t>DTOR</w:t>
      </w:r>
      <w:r w:rsidRPr="006A69CA">
        <w:t>&lt;/Cd&gt;&lt;!-- Debtor. --&gt;</w:t>
      </w:r>
    </w:p>
    <w:p w14:paraId="62B9D27F" w14:textId="77777777" w:rsidR="00D9543B" w:rsidRPr="006A69CA" w:rsidRDefault="00D9543B" w:rsidP="00D9543B">
      <w:pPr>
        <w:pStyle w:val="XMLCode"/>
      </w:pPr>
      <w:r w:rsidRPr="006A69CA">
        <w:tab/>
      </w:r>
      <w:r w:rsidRPr="006A69CA">
        <w:tab/>
      </w:r>
      <w:r w:rsidRPr="006A69CA">
        <w:tab/>
        <w:t>&lt;/Rsn&gt;</w:t>
      </w:r>
    </w:p>
    <w:p w14:paraId="0DCD4501" w14:textId="77777777" w:rsidR="00D9543B" w:rsidRPr="006A69CA" w:rsidRDefault="00D9543B" w:rsidP="00D9543B">
      <w:pPr>
        <w:pStyle w:val="XMLCode"/>
      </w:pPr>
      <w:r w:rsidRPr="006A69CA">
        <w:tab/>
      </w:r>
      <w:r w:rsidRPr="006A69CA">
        <w:tab/>
      </w:r>
      <w:r w:rsidRPr="006A69CA">
        <w:tab/>
        <w:t>&lt;RsnSubTp&gt;</w:t>
      </w:r>
    </w:p>
    <w:p w14:paraId="16DCFC4D" w14:textId="77777777" w:rsidR="00D9543B" w:rsidRPr="006A69CA" w:rsidRDefault="00D9543B" w:rsidP="00D9543B">
      <w:pPr>
        <w:pStyle w:val="XMLCode"/>
      </w:pPr>
      <w:r w:rsidRPr="006A69CA">
        <w:tab/>
      </w:r>
      <w:r w:rsidRPr="006A69CA">
        <w:tab/>
      </w:r>
      <w:r w:rsidRPr="006A69CA">
        <w:tab/>
      </w:r>
      <w:r w:rsidRPr="006A69CA">
        <w:tab/>
        <w:t>&lt;Cd&gt;RQPP&lt;/Cd&gt;&lt;!-- Request Passport Copy. --&gt;</w:t>
      </w:r>
    </w:p>
    <w:p w14:paraId="36C7CDA5" w14:textId="77777777" w:rsidR="00D9543B" w:rsidRPr="006A69CA" w:rsidRDefault="00D9543B" w:rsidP="00D9543B">
      <w:pPr>
        <w:pStyle w:val="XMLCode"/>
      </w:pPr>
      <w:r w:rsidRPr="006A69CA">
        <w:tab/>
      </w:r>
      <w:r w:rsidRPr="006A69CA">
        <w:tab/>
      </w:r>
      <w:r w:rsidRPr="006A69CA">
        <w:tab/>
        <w:t>&lt;/RsnSubTp&gt;</w:t>
      </w:r>
    </w:p>
    <w:p w14:paraId="2A290B35" w14:textId="77777777" w:rsidR="00D9543B" w:rsidRPr="006A69CA" w:rsidRDefault="00D9543B" w:rsidP="00D9543B">
      <w:pPr>
        <w:pStyle w:val="XMLCode"/>
      </w:pPr>
      <w:r w:rsidRPr="006A69CA">
        <w:tab/>
      </w:r>
      <w:r w:rsidRPr="006A69CA">
        <w:tab/>
        <w:t>&lt;/InvstgtnData&gt;</w:t>
      </w:r>
    </w:p>
    <w:p w14:paraId="039FC90C" w14:textId="77777777" w:rsidR="00D9543B" w:rsidRPr="006A69CA" w:rsidRDefault="00D9543B" w:rsidP="00D9543B">
      <w:pPr>
        <w:pStyle w:val="XMLCode"/>
      </w:pPr>
      <w:r w:rsidRPr="006A69CA">
        <w:tab/>
      </w:r>
      <w:r w:rsidRPr="006A69CA">
        <w:tab/>
        <w:t>&lt;InvstgtnData&gt;</w:t>
      </w:r>
    </w:p>
    <w:p w14:paraId="23F08E34" w14:textId="77777777" w:rsidR="00D9543B" w:rsidRPr="006A69CA" w:rsidRDefault="00D9543B" w:rsidP="00D9543B">
      <w:pPr>
        <w:pStyle w:val="XMLCode"/>
      </w:pPr>
      <w:r w:rsidRPr="006A69CA">
        <w:tab/>
      </w:r>
      <w:r w:rsidRPr="006A69CA">
        <w:tab/>
      </w:r>
      <w:r w:rsidRPr="006A69CA">
        <w:tab/>
        <w:t>&lt;Rsn&gt;</w:t>
      </w:r>
    </w:p>
    <w:p w14:paraId="5E8C273F" w14:textId="77777777" w:rsidR="00D9543B" w:rsidRPr="006A69CA" w:rsidRDefault="00D9543B" w:rsidP="00D9543B">
      <w:pPr>
        <w:pStyle w:val="XMLCode"/>
      </w:pPr>
      <w:r w:rsidRPr="006A69CA">
        <w:tab/>
      </w:r>
      <w:r w:rsidRPr="006A69CA">
        <w:tab/>
      </w:r>
      <w:r w:rsidRPr="006A69CA">
        <w:tab/>
      </w:r>
      <w:r w:rsidRPr="006A69CA">
        <w:tab/>
        <w:t>&lt;Cd&gt;</w:t>
      </w:r>
      <w:r>
        <w:t>DTOR</w:t>
      </w:r>
      <w:r w:rsidRPr="006A69CA">
        <w:t>&lt;/Cd&gt;&lt;!-- Debtor. --&gt;</w:t>
      </w:r>
    </w:p>
    <w:p w14:paraId="41CA8B3B" w14:textId="77777777" w:rsidR="00D9543B" w:rsidRPr="006A69CA" w:rsidRDefault="00D9543B" w:rsidP="00D9543B">
      <w:pPr>
        <w:pStyle w:val="XMLCode"/>
      </w:pPr>
      <w:r w:rsidRPr="006A69CA">
        <w:lastRenderedPageBreak/>
        <w:tab/>
      </w:r>
      <w:r w:rsidRPr="006A69CA">
        <w:tab/>
      </w:r>
      <w:r w:rsidRPr="006A69CA">
        <w:tab/>
        <w:t>&lt;/Rsn&gt;</w:t>
      </w:r>
    </w:p>
    <w:p w14:paraId="124C2D21" w14:textId="77777777" w:rsidR="00D9543B" w:rsidRPr="006A69CA" w:rsidRDefault="00D9543B" w:rsidP="00D9543B">
      <w:pPr>
        <w:pStyle w:val="XMLCode"/>
      </w:pPr>
      <w:r w:rsidRPr="006A69CA">
        <w:tab/>
      </w:r>
      <w:r w:rsidRPr="006A69CA">
        <w:tab/>
      </w:r>
      <w:r w:rsidRPr="006A69CA">
        <w:tab/>
        <w:t>&lt;RsnSubTp&gt;</w:t>
      </w:r>
    </w:p>
    <w:p w14:paraId="0F6C0489" w14:textId="77777777" w:rsidR="00D9543B" w:rsidRPr="006A69CA" w:rsidRDefault="00D9543B" w:rsidP="00D9543B">
      <w:pPr>
        <w:pStyle w:val="XMLCode"/>
      </w:pPr>
      <w:r w:rsidRPr="006A69CA">
        <w:tab/>
      </w:r>
      <w:r w:rsidRPr="006A69CA">
        <w:tab/>
      </w:r>
      <w:r w:rsidRPr="006A69CA">
        <w:tab/>
      </w:r>
      <w:r w:rsidRPr="006A69CA">
        <w:tab/>
        <w:t>&lt;Cd&gt;RQCC&lt;/Cd&gt;&lt;!-- Request</w:t>
      </w:r>
      <w:r>
        <w:t xml:space="preserve"> </w:t>
      </w:r>
      <w:r w:rsidRPr="006A69CA">
        <w:t>Postal</w:t>
      </w:r>
      <w:r>
        <w:t xml:space="preserve"> </w:t>
      </w:r>
      <w:r w:rsidRPr="006A69CA">
        <w:t>Address</w:t>
      </w:r>
      <w:r>
        <w:t xml:space="preserve"> </w:t>
      </w:r>
      <w:r w:rsidRPr="006A69CA">
        <w:t>Country. --&gt;</w:t>
      </w:r>
    </w:p>
    <w:p w14:paraId="3DF6C26D" w14:textId="77777777" w:rsidR="00D9543B" w:rsidRPr="006A69CA" w:rsidRDefault="00D9543B" w:rsidP="00D9543B">
      <w:pPr>
        <w:pStyle w:val="XMLCode"/>
      </w:pPr>
      <w:r w:rsidRPr="006A69CA">
        <w:tab/>
      </w:r>
      <w:r w:rsidRPr="006A69CA">
        <w:tab/>
      </w:r>
      <w:r w:rsidRPr="006A69CA">
        <w:tab/>
        <w:t>&lt;/RsnSubTp&gt;</w:t>
      </w:r>
    </w:p>
    <w:p w14:paraId="3E8DB474" w14:textId="77777777" w:rsidR="00D9543B" w:rsidRPr="001650AB" w:rsidRDefault="00D9543B" w:rsidP="00D9543B">
      <w:pPr>
        <w:pStyle w:val="XMLCode"/>
        <w:rPr>
          <w:lang w:val="fr-FR"/>
        </w:rPr>
      </w:pPr>
      <w:r w:rsidRPr="006A69CA">
        <w:tab/>
      </w:r>
      <w:r w:rsidRPr="006A69CA">
        <w:tab/>
      </w:r>
      <w:r w:rsidRPr="001650AB">
        <w:rPr>
          <w:lang w:val="fr-FR"/>
        </w:rPr>
        <w:t>&lt;/InvstgtnData&gt;</w:t>
      </w:r>
    </w:p>
    <w:p w14:paraId="1B466413" w14:textId="77777777" w:rsidR="006A69CA" w:rsidRPr="001650AB" w:rsidRDefault="006A69CA" w:rsidP="006A69CA">
      <w:pPr>
        <w:pStyle w:val="XMLCode"/>
        <w:rPr>
          <w:lang w:val="fr-FR"/>
        </w:rPr>
      </w:pPr>
      <w:r w:rsidRPr="001650AB">
        <w:rPr>
          <w:lang w:val="fr-FR"/>
        </w:rPr>
        <w:tab/>
        <w:t>&lt;/InvstgtnReq&gt;</w:t>
      </w:r>
    </w:p>
    <w:p w14:paraId="6A14EDE8" w14:textId="7679DBE1" w:rsidR="006A69CA" w:rsidRPr="001650AB" w:rsidRDefault="006A69CA" w:rsidP="006A69CA">
      <w:pPr>
        <w:pStyle w:val="XMLCode"/>
        <w:rPr>
          <w:lang w:val="fr-FR"/>
        </w:rPr>
      </w:pPr>
      <w:r w:rsidRPr="001650AB">
        <w:rPr>
          <w:lang w:val="fr-FR"/>
        </w:rPr>
        <w:t>&lt;/Document&gt;</w:t>
      </w:r>
    </w:p>
    <w:p w14:paraId="08027D2E" w14:textId="77777777" w:rsidR="0077519D" w:rsidRPr="001650AB" w:rsidRDefault="0077519D" w:rsidP="00C12BFC">
      <w:pPr>
        <w:pStyle w:val="Normalbeforetable"/>
        <w:rPr>
          <w:rStyle w:val="Bold"/>
          <w:lang w:val="fr-FR"/>
        </w:rPr>
      </w:pPr>
    </w:p>
    <w:p w14:paraId="45199656" w14:textId="77777777" w:rsidR="0077519D" w:rsidRPr="001650AB" w:rsidRDefault="0077519D" w:rsidP="00C12BFC">
      <w:pPr>
        <w:pStyle w:val="Normalbeforetable"/>
        <w:rPr>
          <w:rStyle w:val="Bold"/>
          <w:lang w:val="fr-FR"/>
        </w:rPr>
      </w:pPr>
    </w:p>
    <w:p w14:paraId="7E784641" w14:textId="77777777" w:rsidR="0077519D" w:rsidRPr="001650AB" w:rsidRDefault="0077519D" w:rsidP="00C12BFC">
      <w:pPr>
        <w:pStyle w:val="Normalbeforetable"/>
        <w:rPr>
          <w:rStyle w:val="Bold"/>
          <w:lang w:val="fr-FR"/>
        </w:rPr>
      </w:pPr>
    </w:p>
    <w:p w14:paraId="52DB5274" w14:textId="77777777" w:rsidR="0077519D" w:rsidRPr="001650AB" w:rsidRDefault="0077519D" w:rsidP="00C12BFC">
      <w:pPr>
        <w:pStyle w:val="Normalbeforetable"/>
        <w:rPr>
          <w:rStyle w:val="Bold"/>
          <w:lang w:val="fr-FR"/>
        </w:rPr>
      </w:pPr>
    </w:p>
    <w:p w14:paraId="5075807E" w14:textId="77777777" w:rsidR="0077519D" w:rsidRPr="001650AB" w:rsidRDefault="0077519D" w:rsidP="00C12BFC">
      <w:pPr>
        <w:pStyle w:val="Normalbeforetable"/>
        <w:rPr>
          <w:rStyle w:val="Bold"/>
          <w:lang w:val="fr-FR"/>
        </w:rPr>
      </w:pPr>
    </w:p>
    <w:p w14:paraId="00171050" w14:textId="77777777" w:rsidR="0077519D" w:rsidRPr="001650AB" w:rsidRDefault="0077519D" w:rsidP="00C12BFC">
      <w:pPr>
        <w:pStyle w:val="Normalbeforetable"/>
        <w:rPr>
          <w:rStyle w:val="Bold"/>
          <w:lang w:val="fr-FR"/>
        </w:rPr>
      </w:pPr>
    </w:p>
    <w:p w14:paraId="3A271CAC" w14:textId="77777777" w:rsidR="0077519D" w:rsidRPr="001650AB" w:rsidRDefault="0077519D" w:rsidP="00C12BFC">
      <w:pPr>
        <w:pStyle w:val="Normalbeforetable"/>
        <w:rPr>
          <w:rStyle w:val="Bold"/>
          <w:lang w:val="fr-FR"/>
        </w:rPr>
      </w:pPr>
    </w:p>
    <w:p w14:paraId="19803A72" w14:textId="77777777" w:rsidR="0077519D" w:rsidRPr="001650AB" w:rsidRDefault="0077519D" w:rsidP="00C12BFC">
      <w:pPr>
        <w:pStyle w:val="Normalbeforetable"/>
        <w:rPr>
          <w:rStyle w:val="Bold"/>
          <w:lang w:val="fr-FR"/>
        </w:rPr>
      </w:pPr>
    </w:p>
    <w:p w14:paraId="5439A275" w14:textId="77777777" w:rsidR="0077519D" w:rsidRPr="001650AB" w:rsidRDefault="0077519D" w:rsidP="00C12BFC">
      <w:pPr>
        <w:pStyle w:val="Normalbeforetable"/>
        <w:rPr>
          <w:rStyle w:val="Bold"/>
          <w:lang w:val="fr-FR"/>
        </w:rPr>
      </w:pPr>
    </w:p>
    <w:p w14:paraId="5FD1668A" w14:textId="77777777" w:rsidR="0077519D" w:rsidRPr="001650AB" w:rsidRDefault="0077519D" w:rsidP="00C12BFC">
      <w:pPr>
        <w:pStyle w:val="Normalbeforetable"/>
        <w:rPr>
          <w:rStyle w:val="Bold"/>
          <w:lang w:val="fr-FR"/>
        </w:rPr>
      </w:pPr>
    </w:p>
    <w:p w14:paraId="3135EE6D" w14:textId="77777777" w:rsidR="0077519D" w:rsidRPr="001650AB" w:rsidRDefault="0077519D" w:rsidP="00C12BFC">
      <w:pPr>
        <w:pStyle w:val="Normalbeforetable"/>
        <w:rPr>
          <w:rStyle w:val="Bold"/>
          <w:lang w:val="fr-FR"/>
        </w:rPr>
      </w:pPr>
    </w:p>
    <w:p w14:paraId="5EB9C8C8" w14:textId="77777777" w:rsidR="0077519D" w:rsidRPr="001650AB" w:rsidRDefault="0077519D" w:rsidP="00C12BFC">
      <w:pPr>
        <w:pStyle w:val="Normalbeforetable"/>
        <w:rPr>
          <w:rStyle w:val="Bold"/>
          <w:lang w:val="fr-FR"/>
        </w:rPr>
      </w:pPr>
    </w:p>
    <w:p w14:paraId="55DB2B29" w14:textId="77777777" w:rsidR="0077519D" w:rsidRPr="001650AB" w:rsidRDefault="0077519D" w:rsidP="00C12BFC">
      <w:pPr>
        <w:pStyle w:val="Normalbeforetable"/>
        <w:rPr>
          <w:rStyle w:val="Bold"/>
          <w:lang w:val="fr-FR"/>
        </w:rPr>
      </w:pPr>
    </w:p>
    <w:p w14:paraId="7DD4B033" w14:textId="77777777" w:rsidR="0077519D" w:rsidRPr="001650AB" w:rsidRDefault="0077519D" w:rsidP="00C12BFC">
      <w:pPr>
        <w:pStyle w:val="Normalbeforetable"/>
        <w:rPr>
          <w:rStyle w:val="Bold"/>
          <w:lang w:val="fr-FR"/>
        </w:rPr>
      </w:pPr>
    </w:p>
    <w:p w14:paraId="72FF1E69" w14:textId="77777777" w:rsidR="0077519D" w:rsidRPr="001650AB" w:rsidRDefault="0077519D" w:rsidP="00C12BFC">
      <w:pPr>
        <w:pStyle w:val="Normalbeforetable"/>
        <w:rPr>
          <w:rStyle w:val="Bold"/>
          <w:lang w:val="fr-FR"/>
        </w:rPr>
      </w:pPr>
    </w:p>
    <w:p w14:paraId="056EA4CA" w14:textId="77777777" w:rsidR="0077519D" w:rsidRPr="001650AB" w:rsidRDefault="0077519D" w:rsidP="00C12BFC">
      <w:pPr>
        <w:pStyle w:val="Normalbeforetable"/>
        <w:rPr>
          <w:rStyle w:val="Bold"/>
          <w:lang w:val="fr-FR"/>
        </w:rPr>
      </w:pPr>
    </w:p>
    <w:p w14:paraId="02BBA826" w14:textId="77777777" w:rsidR="0077519D" w:rsidRPr="001650AB" w:rsidRDefault="0077519D" w:rsidP="00C12BFC">
      <w:pPr>
        <w:pStyle w:val="Normalbeforetable"/>
        <w:rPr>
          <w:rStyle w:val="Bold"/>
          <w:lang w:val="fr-FR"/>
        </w:rPr>
      </w:pPr>
    </w:p>
    <w:p w14:paraId="13DFFD2A" w14:textId="77777777" w:rsidR="0077519D" w:rsidRPr="001650AB" w:rsidRDefault="0077519D" w:rsidP="00C12BFC">
      <w:pPr>
        <w:pStyle w:val="Normalbeforetable"/>
        <w:rPr>
          <w:rStyle w:val="Bold"/>
          <w:lang w:val="fr-FR"/>
        </w:rPr>
      </w:pPr>
    </w:p>
    <w:p w14:paraId="01065364" w14:textId="77777777" w:rsidR="0077519D" w:rsidRPr="001650AB" w:rsidRDefault="0077519D" w:rsidP="00C12BFC">
      <w:pPr>
        <w:pStyle w:val="Normalbeforetable"/>
        <w:rPr>
          <w:rStyle w:val="Bold"/>
          <w:lang w:val="fr-FR"/>
        </w:rPr>
      </w:pPr>
    </w:p>
    <w:p w14:paraId="32B545FB" w14:textId="77777777" w:rsidR="0077519D" w:rsidRPr="001650AB" w:rsidRDefault="0077519D" w:rsidP="00C12BFC">
      <w:pPr>
        <w:pStyle w:val="Normalbeforetable"/>
        <w:rPr>
          <w:rStyle w:val="Bold"/>
          <w:lang w:val="fr-FR"/>
        </w:rPr>
      </w:pPr>
    </w:p>
    <w:p w14:paraId="7FA5E52A" w14:textId="77777777" w:rsidR="0077519D" w:rsidRPr="001650AB" w:rsidRDefault="0077519D" w:rsidP="00C12BFC">
      <w:pPr>
        <w:pStyle w:val="Normalbeforetable"/>
        <w:rPr>
          <w:rStyle w:val="Bold"/>
          <w:lang w:val="fr-FR"/>
        </w:rPr>
      </w:pPr>
    </w:p>
    <w:p w14:paraId="346C88E7" w14:textId="77777777" w:rsidR="0077519D" w:rsidRPr="001650AB" w:rsidRDefault="0077519D" w:rsidP="00C12BFC">
      <w:pPr>
        <w:pStyle w:val="Normalbeforetable"/>
        <w:rPr>
          <w:rStyle w:val="Bold"/>
          <w:lang w:val="fr-FR"/>
        </w:rPr>
      </w:pPr>
    </w:p>
    <w:p w14:paraId="5DD7B460" w14:textId="77777777" w:rsidR="0077519D" w:rsidRPr="001650AB" w:rsidRDefault="0077519D" w:rsidP="00C12BFC">
      <w:pPr>
        <w:pStyle w:val="Normalbeforetable"/>
        <w:rPr>
          <w:rStyle w:val="Bold"/>
          <w:lang w:val="fr-FR"/>
        </w:rPr>
      </w:pPr>
    </w:p>
    <w:p w14:paraId="7AC5FC61" w14:textId="4B3FCD50" w:rsidR="00645C91" w:rsidRPr="001650AB" w:rsidRDefault="00645C91">
      <w:pPr>
        <w:suppressAutoHyphens w:val="0"/>
        <w:spacing w:before="0"/>
        <w:rPr>
          <w:rStyle w:val="Bold"/>
          <w:lang w:val="fr-FR"/>
        </w:rPr>
      </w:pPr>
    </w:p>
    <w:p w14:paraId="0ACCD79B" w14:textId="77777777" w:rsidR="00645C91" w:rsidRPr="001650AB" w:rsidRDefault="00645C91">
      <w:pPr>
        <w:suppressAutoHyphens w:val="0"/>
        <w:spacing w:before="0"/>
        <w:rPr>
          <w:rStyle w:val="Bold"/>
          <w:lang w:val="fr-FR"/>
        </w:rPr>
      </w:pPr>
    </w:p>
    <w:p w14:paraId="6F0B0B7E" w14:textId="77777777" w:rsidR="00645C91" w:rsidRPr="001650AB" w:rsidRDefault="00645C91">
      <w:pPr>
        <w:suppressAutoHyphens w:val="0"/>
        <w:spacing w:before="0"/>
        <w:rPr>
          <w:rStyle w:val="Bold"/>
          <w:lang w:val="fr-FR"/>
        </w:rPr>
      </w:pPr>
    </w:p>
    <w:p w14:paraId="1DD93AF3" w14:textId="02510F56" w:rsidR="00EE3EB1" w:rsidRPr="001650AB" w:rsidRDefault="00EE3EB1" w:rsidP="00C12BFC">
      <w:pPr>
        <w:pStyle w:val="Normalbeforetable"/>
        <w:rPr>
          <w:rStyle w:val="Bold"/>
          <w:lang w:val="fr-FR"/>
        </w:rPr>
      </w:pPr>
      <w:r w:rsidRPr="001650AB">
        <w:rPr>
          <w:rStyle w:val="Bold"/>
          <w:lang w:val="fr-FR"/>
        </w:rPr>
        <w:lastRenderedPageBreak/>
        <w:t xml:space="preserve">Investigation </w:t>
      </w:r>
      <w:r w:rsidR="00E34A02" w:rsidRPr="001650AB">
        <w:rPr>
          <w:rStyle w:val="Bold"/>
          <w:lang w:val="fr-FR"/>
        </w:rPr>
        <w:t>r</w:t>
      </w:r>
      <w:r w:rsidRPr="001650AB">
        <w:rPr>
          <w:rStyle w:val="Bold"/>
          <w:lang w:val="fr-FR"/>
        </w:rPr>
        <w:t>esponse</w:t>
      </w:r>
      <w:r w:rsidR="00060A16" w:rsidRPr="001650AB">
        <w:rPr>
          <w:rStyle w:val="Bold"/>
          <w:lang w:val="fr-FR"/>
        </w:rPr>
        <w:t xml:space="preserve"> </w:t>
      </w:r>
    </w:p>
    <w:p w14:paraId="31B74748" w14:textId="44B2975E" w:rsidR="00EE3EB1" w:rsidRPr="001650AB" w:rsidRDefault="00EE3EB1" w:rsidP="00EE3EB1">
      <w:pPr>
        <w:rPr>
          <w:rStyle w:val="Bold"/>
          <w:lang w:val="fr-FR"/>
        </w:rPr>
      </w:pPr>
      <w:r w:rsidRPr="001650AB">
        <w:rPr>
          <w:rStyle w:val="Bold"/>
          <w:lang w:val="fr-FR"/>
        </w:rPr>
        <w:t>Description</w:t>
      </w:r>
    </w:p>
    <w:p w14:paraId="0F1C092A" w14:textId="2ED2C0BC" w:rsidR="00B061CE" w:rsidRDefault="00EC1DB7" w:rsidP="005A0A5B">
      <w:pPr>
        <w:pStyle w:val="Normal2"/>
        <w:ind w:left="0"/>
      </w:pPr>
      <w:r>
        <w:t>T</w:t>
      </w:r>
      <w:r w:rsidRPr="00AE6C96">
        <w:t xml:space="preserve">he </w:t>
      </w:r>
      <w:r w:rsidR="0077632D">
        <w:t>I</w:t>
      </w:r>
      <w:r w:rsidRPr="00AE6C96">
        <w:t xml:space="preserve">nvestigation </w:t>
      </w:r>
      <w:r w:rsidR="0077632D">
        <w:t>R</w:t>
      </w:r>
      <w:r w:rsidRPr="00AE6C96">
        <w:t>esponder (AB</w:t>
      </w:r>
      <w:r w:rsidR="00772F93">
        <w:t>CD</w:t>
      </w:r>
      <w:r w:rsidRPr="00AE6C96">
        <w:t>ZAJJ)</w:t>
      </w:r>
      <w:r>
        <w:t xml:space="preserve"> sends a</w:t>
      </w:r>
      <w:r w:rsidR="00AD63BA">
        <w:t>n investigation response</w:t>
      </w:r>
      <w:r>
        <w:t xml:space="preserve"> </w:t>
      </w:r>
      <w:r w:rsidR="00AD63BA">
        <w:t>(</w:t>
      </w:r>
      <w:r>
        <w:t>camt.111</w:t>
      </w:r>
      <w:r w:rsidR="00AD63BA">
        <w:t>)</w:t>
      </w:r>
      <w:r>
        <w:t xml:space="preserve"> to the </w:t>
      </w:r>
      <w:r w:rsidR="00476C41">
        <w:t>I</w:t>
      </w:r>
      <w:r>
        <w:t xml:space="preserve">nvestigation </w:t>
      </w:r>
      <w:r w:rsidR="00476C41">
        <w:t>R</w:t>
      </w:r>
      <w:r>
        <w:t>equestor (</w:t>
      </w:r>
      <w:r w:rsidRPr="00AE6C96">
        <w:t>DD</w:t>
      </w:r>
      <w:r w:rsidR="00772F93">
        <w:t>D</w:t>
      </w:r>
      <w:r w:rsidR="00C65C5D">
        <w:t>D</w:t>
      </w:r>
      <w:r w:rsidRPr="00AE6C96">
        <w:t>GB2L)</w:t>
      </w:r>
      <w:r w:rsidR="00FC26BC">
        <w:rPr>
          <w:rStyle w:val="Bold"/>
        </w:rPr>
        <w:t xml:space="preserve"> </w:t>
      </w:r>
      <w:r w:rsidR="00FC26BC" w:rsidRPr="00FC26BC">
        <w:rPr>
          <w:rStyle w:val="Bold"/>
          <w:b w:val="0"/>
        </w:rPr>
        <w:t>wi</w:t>
      </w:r>
      <w:r>
        <w:t xml:space="preserve">th information </w:t>
      </w:r>
      <w:r w:rsidR="00B061CE">
        <w:t xml:space="preserve">about the </w:t>
      </w:r>
      <w:r w:rsidR="00B34C41">
        <w:t>d</w:t>
      </w:r>
      <w:r w:rsidR="00476C41">
        <w:t>ebtor</w:t>
      </w:r>
      <w:r w:rsidR="00B061CE">
        <w:t>'s passport</w:t>
      </w:r>
      <w:r w:rsidR="00B777BE">
        <w:t xml:space="preserve"> and</w:t>
      </w:r>
      <w:r w:rsidR="00B061CE" w:rsidDel="00B34C41">
        <w:t xml:space="preserve"> </w:t>
      </w:r>
      <w:r w:rsidR="00B061CE">
        <w:t>country</w:t>
      </w:r>
      <w:r w:rsidR="008A5C68">
        <w:t xml:space="preserve"> and sets </w:t>
      </w:r>
      <w:r w:rsidR="008A5C68" w:rsidRPr="00A42B74">
        <w:t xml:space="preserve">investigation status as </w:t>
      </w:r>
      <w:r w:rsidR="008A5C68">
        <w:t>CLSD</w:t>
      </w:r>
      <w:r w:rsidR="00A45EB5">
        <w:t xml:space="preserve"> (Closed)</w:t>
      </w:r>
      <w:r w:rsidR="008A5C68" w:rsidRPr="00A42B74">
        <w:t>.</w:t>
      </w:r>
      <w:r w:rsidR="00B34C41">
        <w:t xml:space="preserve"> </w:t>
      </w:r>
    </w:p>
    <w:p w14:paraId="5506E379" w14:textId="73505704" w:rsidR="00184E01" w:rsidRPr="00A42B74" w:rsidRDefault="00184E01" w:rsidP="00184E01">
      <w:r>
        <w:t xml:space="preserve">The Investigation Responder chooses to provide the </w:t>
      </w:r>
      <w:r w:rsidR="003C467A">
        <w:t>country</w:t>
      </w:r>
      <w:r>
        <w:t xml:space="preserve"> in an unstructured manner, utilising the Response Narrative element within the Response Data block. </w:t>
      </w:r>
    </w:p>
    <w:p w14:paraId="45476A14" w14:textId="77777777" w:rsidR="00EE3EB1" w:rsidRPr="00E60705" w:rsidRDefault="00EE3EB1" w:rsidP="00EE3EB1"/>
    <w:p w14:paraId="5FBD5209" w14:textId="74DE4151" w:rsidR="00EE3EB1" w:rsidRPr="00E60705" w:rsidRDefault="00EE3EB1" w:rsidP="00EE3EB1">
      <w:pPr>
        <w:rPr>
          <w:rStyle w:val="Bold"/>
        </w:rPr>
      </w:pPr>
      <w:r w:rsidRPr="00E60705">
        <w:rPr>
          <w:rStyle w:val="Bold"/>
        </w:rPr>
        <w:t xml:space="preserve">Business </w:t>
      </w:r>
      <w:r w:rsidR="00E34A02">
        <w:rPr>
          <w:rStyle w:val="Bold"/>
        </w:rPr>
        <w:t>d</w:t>
      </w:r>
      <w:r w:rsidRPr="00E60705">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3"/>
        <w:gridCol w:w="2170"/>
        <w:gridCol w:w="2036"/>
      </w:tblGrid>
      <w:tr w:rsidR="007F6B71" w14:paraId="757B7F67" w14:textId="77777777" w:rsidTr="00626395">
        <w:trPr>
          <w:cantSplit/>
          <w:tblHeader/>
        </w:trPr>
        <w:tc>
          <w:tcPr>
            <w:tcW w:w="393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D011C20" w14:textId="77777777" w:rsidR="00EE3EB1" w:rsidRPr="00EE3EB1" w:rsidRDefault="00EE3EB1" w:rsidP="00EE3EB1">
            <w:pPr>
              <w:pStyle w:val="TableHeading"/>
            </w:pPr>
            <w:r w:rsidRPr="00E60705">
              <w:t>Element</w:t>
            </w:r>
          </w:p>
        </w:tc>
        <w:tc>
          <w:tcPr>
            <w:tcW w:w="217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EA0F74E" w14:textId="77777777" w:rsidR="00EE3EB1" w:rsidRPr="00EE3EB1" w:rsidRDefault="00EE3EB1" w:rsidP="00EE3EB1">
            <w:pPr>
              <w:pStyle w:val="TableHeading"/>
            </w:pPr>
            <w:r w:rsidRPr="00E60705">
              <w:t>XML Tag</w:t>
            </w:r>
          </w:p>
        </w:tc>
        <w:tc>
          <w:tcPr>
            <w:tcW w:w="203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03C3297" w14:textId="77777777" w:rsidR="00EE3EB1" w:rsidRPr="00EE3EB1" w:rsidRDefault="00EE3EB1" w:rsidP="00EE3EB1">
            <w:pPr>
              <w:pStyle w:val="TableHeading"/>
            </w:pPr>
            <w:r w:rsidRPr="00E60705">
              <w:t>Content</w:t>
            </w:r>
          </w:p>
        </w:tc>
      </w:tr>
      <w:tr w:rsidR="007F6B71" w14:paraId="5D12DB46" w14:textId="77777777" w:rsidTr="00626395">
        <w:tc>
          <w:tcPr>
            <w:tcW w:w="3933" w:type="dxa"/>
            <w:shd w:val="clear" w:color="auto" w:fill="FFFFFF"/>
          </w:tcPr>
          <w:p w14:paraId="1D958179" w14:textId="77777777" w:rsidR="00EE3EB1" w:rsidRPr="00EE3EB1" w:rsidRDefault="00EE3EB1" w:rsidP="00EE3EB1">
            <w:pPr>
              <w:pStyle w:val="TableText"/>
            </w:pPr>
            <w:r>
              <w:t>Responder Investigation Identification</w:t>
            </w:r>
          </w:p>
        </w:tc>
        <w:tc>
          <w:tcPr>
            <w:tcW w:w="2170" w:type="dxa"/>
            <w:shd w:val="clear" w:color="auto" w:fill="FFFFFF"/>
          </w:tcPr>
          <w:p w14:paraId="0B94CAF0" w14:textId="77777777" w:rsidR="00EE3EB1" w:rsidRPr="00EE3EB1" w:rsidRDefault="00EE3EB1" w:rsidP="00EE3EB1">
            <w:pPr>
              <w:pStyle w:val="TableText"/>
            </w:pPr>
            <w:r w:rsidRPr="003074F6">
              <w:t>&lt;RspndrInvstgtnId&gt;</w:t>
            </w:r>
          </w:p>
        </w:tc>
        <w:tc>
          <w:tcPr>
            <w:tcW w:w="2036" w:type="dxa"/>
            <w:shd w:val="clear" w:color="auto" w:fill="FFFFFF"/>
          </w:tcPr>
          <w:p w14:paraId="663A13B4" w14:textId="6DEEFA2C" w:rsidR="00EE3EB1" w:rsidRPr="00BF348F" w:rsidRDefault="00890092" w:rsidP="00890092">
            <w:pPr>
              <w:pStyle w:val="TableTextCentre"/>
              <w:jc w:val="left"/>
              <w:rPr>
                <w:rStyle w:val="Bold"/>
              </w:rPr>
            </w:pPr>
            <w:r w:rsidRPr="00F07DD5">
              <w:rPr>
                <w:rStyle w:val="Bold"/>
              </w:rPr>
              <w:t>ABS</w:t>
            </w:r>
            <w:r w:rsidRPr="00BF348F">
              <w:rPr>
                <w:rStyle w:val="Bold"/>
              </w:rPr>
              <w:t>A45678</w:t>
            </w:r>
          </w:p>
        </w:tc>
      </w:tr>
      <w:tr w:rsidR="007F6B71" w14:paraId="7D7F1797" w14:textId="77777777" w:rsidTr="00626395">
        <w:tc>
          <w:tcPr>
            <w:tcW w:w="3933" w:type="dxa"/>
            <w:shd w:val="clear" w:color="auto" w:fill="FFFFFF"/>
          </w:tcPr>
          <w:p w14:paraId="3772E213" w14:textId="0302B42D" w:rsidR="00EE3EB1" w:rsidRPr="00EE3EB1" w:rsidRDefault="00EE3EB1" w:rsidP="00EE3EB1">
            <w:pPr>
              <w:pStyle w:val="TableText"/>
            </w:pPr>
            <w:r>
              <w:t>Status</w:t>
            </w:r>
          </w:p>
        </w:tc>
        <w:tc>
          <w:tcPr>
            <w:tcW w:w="2170" w:type="dxa"/>
            <w:shd w:val="clear" w:color="auto" w:fill="FFFFFF"/>
          </w:tcPr>
          <w:p w14:paraId="4D57BDFB" w14:textId="19C6DF0B" w:rsidR="00EE3EB1" w:rsidRPr="00EE3EB1" w:rsidRDefault="00EE3EB1" w:rsidP="00EE3EB1">
            <w:pPr>
              <w:pStyle w:val="TableText"/>
            </w:pPr>
            <w:r w:rsidRPr="0034198C">
              <w:t>&lt;</w:t>
            </w:r>
            <w:r w:rsidR="003758FE">
              <w:t>Sts</w:t>
            </w:r>
            <w:r w:rsidRPr="00EE3EB1">
              <w:t>&gt;</w:t>
            </w:r>
          </w:p>
        </w:tc>
        <w:tc>
          <w:tcPr>
            <w:tcW w:w="2036" w:type="dxa"/>
            <w:shd w:val="clear" w:color="auto" w:fill="FFFFFF"/>
          </w:tcPr>
          <w:p w14:paraId="3A20202C" w14:textId="7F4AD85F" w:rsidR="00EE3EB1" w:rsidRPr="00BF348F" w:rsidRDefault="00890092" w:rsidP="00EE3EB1">
            <w:pPr>
              <w:pStyle w:val="TableText"/>
              <w:rPr>
                <w:rStyle w:val="Bold"/>
              </w:rPr>
            </w:pPr>
            <w:r w:rsidRPr="00F07DD5">
              <w:rPr>
                <w:rStyle w:val="Bold"/>
              </w:rPr>
              <w:t>CLS</w:t>
            </w:r>
            <w:r w:rsidRPr="00BF348F">
              <w:rPr>
                <w:rStyle w:val="Bold"/>
              </w:rPr>
              <w:t>D</w:t>
            </w:r>
          </w:p>
        </w:tc>
      </w:tr>
      <w:tr w:rsidR="00652AD3" w14:paraId="3BF201C5" w14:textId="77777777" w:rsidTr="00626395">
        <w:tc>
          <w:tcPr>
            <w:tcW w:w="3933" w:type="dxa"/>
            <w:shd w:val="clear" w:color="auto" w:fill="FFFFFF"/>
          </w:tcPr>
          <w:p w14:paraId="0B04699D" w14:textId="25CE56EE" w:rsidR="00652AD3" w:rsidRPr="00652AD3" w:rsidRDefault="00652AD3" w:rsidP="00652AD3">
            <w:pPr>
              <w:pStyle w:val="TableText"/>
            </w:pPr>
            <w:r w:rsidRPr="00975018">
              <w:t>Original</w:t>
            </w:r>
            <w:r w:rsidRPr="00652AD3">
              <w:t xml:space="preserve"> Investigation Reason</w:t>
            </w:r>
          </w:p>
        </w:tc>
        <w:tc>
          <w:tcPr>
            <w:tcW w:w="2170" w:type="dxa"/>
            <w:shd w:val="clear" w:color="auto" w:fill="FFFFFF"/>
          </w:tcPr>
          <w:p w14:paraId="43545326" w14:textId="5980074E" w:rsidR="00652AD3" w:rsidRPr="00652AD3" w:rsidRDefault="00652AD3" w:rsidP="00652AD3">
            <w:pPr>
              <w:pStyle w:val="TableText"/>
            </w:pPr>
            <w:r w:rsidRPr="00BF348F">
              <w:t>&lt;Cd&gt;</w:t>
            </w:r>
          </w:p>
        </w:tc>
        <w:tc>
          <w:tcPr>
            <w:tcW w:w="2036" w:type="dxa"/>
            <w:shd w:val="clear" w:color="auto" w:fill="FFFFFF"/>
          </w:tcPr>
          <w:p w14:paraId="1506AB9A" w14:textId="1C8EA0FC" w:rsidR="00652AD3" w:rsidRPr="00652AD3" w:rsidRDefault="00652AD3" w:rsidP="00652AD3">
            <w:pPr>
              <w:pStyle w:val="TableText"/>
              <w:rPr>
                <w:rStyle w:val="Bold"/>
              </w:rPr>
            </w:pPr>
            <w:r>
              <w:rPr>
                <w:rStyle w:val="Bold"/>
              </w:rPr>
              <w:t>DTOR</w:t>
            </w:r>
          </w:p>
        </w:tc>
      </w:tr>
      <w:tr w:rsidR="00652AD3" w14:paraId="14E31BC4" w14:textId="77777777" w:rsidTr="00626395">
        <w:tc>
          <w:tcPr>
            <w:tcW w:w="3933" w:type="dxa"/>
            <w:shd w:val="clear" w:color="auto" w:fill="FFFFFF"/>
          </w:tcPr>
          <w:p w14:paraId="05EC330F" w14:textId="15FFA6A0" w:rsidR="00652AD3" w:rsidRPr="00652AD3" w:rsidRDefault="00652AD3" w:rsidP="00652AD3">
            <w:pPr>
              <w:pStyle w:val="TableText"/>
            </w:pPr>
            <w:r w:rsidRPr="00975018">
              <w:t>Original</w:t>
            </w:r>
            <w:r w:rsidRPr="00652AD3">
              <w:t xml:space="preserve"> Investigation Reason Sub Type</w:t>
            </w:r>
          </w:p>
        </w:tc>
        <w:tc>
          <w:tcPr>
            <w:tcW w:w="2170" w:type="dxa"/>
            <w:shd w:val="clear" w:color="auto" w:fill="FFFFFF"/>
          </w:tcPr>
          <w:p w14:paraId="516F6D09" w14:textId="47DC0410" w:rsidR="00652AD3" w:rsidRPr="00652AD3" w:rsidRDefault="00652AD3" w:rsidP="00652AD3">
            <w:pPr>
              <w:pStyle w:val="TableText"/>
            </w:pPr>
            <w:r w:rsidRPr="00BF348F">
              <w:t>&lt;Cd&gt;</w:t>
            </w:r>
          </w:p>
        </w:tc>
        <w:tc>
          <w:tcPr>
            <w:tcW w:w="2036" w:type="dxa"/>
            <w:shd w:val="clear" w:color="auto" w:fill="FFFFFF"/>
          </w:tcPr>
          <w:p w14:paraId="3AB6E104" w14:textId="0B1B8F91" w:rsidR="00652AD3" w:rsidRPr="00652AD3" w:rsidRDefault="00652AD3" w:rsidP="00652AD3">
            <w:pPr>
              <w:pStyle w:val="TableText"/>
              <w:rPr>
                <w:rStyle w:val="Bold"/>
              </w:rPr>
            </w:pPr>
            <w:r w:rsidRPr="00BF348F">
              <w:rPr>
                <w:rStyle w:val="Bold"/>
              </w:rPr>
              <w:t>RQPP</w:t>
            </w:r>
          </w:p>
        </w:tc>
      </w:tr>
      <w:tr w:rsidR="007F6B71" w14:paraId="625294FA" w14:textId="77777777" w:rsidTr="00626395">
        <w:tc>
          <w:tcPr>
            <w:tcW w:w="3933" w:type="dxa"/>
            <w:shd w:val="clear" w:color="auto" w:fill="FFFFFF"/>
          </w:tcPr>
          <w:p w14:paraId="1699D898" w14:textId="0DAC364E" w:rsidR="00BF348F" w:rsidRPr="00BF348F" w:rsidRDefault="00BF348F" w:rsidP="00C833FD">
            <w:pPr>
              <w:pStyle w:val="Normalbeforetable"/>
              <w:rPr>
                <w:rStyle w:val="Bold"/>
                <w:b w:val="0"/>
              </w:rPr>
            </w:pPr>
            <w:r w:rsidRPr="00BF348F">
              <w:rPr>
                <w:rStyle w:val="Bold"/>
                <w:b w:val="0"/>
              </w:rPr>
              <w:t xml:space="preserve">Response </w:t>
            </w:r>
            <w:r w:rsidR="00F5329E">
              <w:rPr>
                <w:rStyle w:val="Bold"/>
              </w:rPr>
              <w:t>N</w:t>
            </w:r>
            <w:r w:rsidRPr="00BF348F">
              <w:rPr>
                <w:rStyle w:val="Bold"/>
                <w:b w:val="0"/>
              </w:rPr>
              <w:t>arrative</w:t>
            </w:r>
          </w:p>
        </w:tc>
        <w:tc>
          <w:tcPr>
            <w:tcW w:w="2170" w:type="dxa"/>
            <w:shd w:val="clear" w:color="auto" w:fill="FFFFFF"/>
          </w:tcPr>
          <w:p w14:paraId="2716FB17" w14:textId="2252E42E" w:rsidR="00BF348F" w:rsidRPr="00BF348F" w:rsidRDefault="00BF348F" w:rsidP="00BF348F">
            <w:pPr>
              <w:pStyle w:val="TableText"/>
            </w:pPr>
            <w:r w:rsidRPr="00BF348F">
              <w:t>&lt;RspnNrrtv&gt;</w:t>
            </w:r>
          </w:p>
        </w:tc>
        <w:tc>
          <w:tcPr>
            <w:tcW w:w="2036" w:type="dxa"/>
            <w:shd w:val="clear" w:color="auto" w:fill="FFFFFF"/>
          </w:tcPr>
          <w:p w14:paraId="37AB59DA" w14:textId="4294926B" w:rsidR="00BF348F" w:rsidRPr="00BF348F" w:rsidRDefault="00BF348F" w:rsidP="00BF348F">
            <w:pPr>
              <w:pStyle w:val="TableText"/>
              <w:rPr>
                <w:rStyle w:val="Bold"/>
              </w:rPr>
            </w:pPr>
            <w:r>
              <w:rPr>
                <w:rStyle w:val="Bold"/>
              </w:rPr>
              <w:t>Enclosed a copy of the passport</w:t>
            </w:r>
          </w:p>
        </w:tc>
      </w:tr>
      <w:tr w:rsidR="00BF348F" w14:paraId="4FC1814D" w14:textId="77777777" w:rsidTr="00626395">
        <w:tc>
          <w:tcPr>
            <w:tcW w:w="3933" w:type="dxa"/>
            <w:shd w:val="clear" w:color="auto" w:fill="FFFFFF"/>
          </w:tcPr>
          <w:p w14:paraId="01EB6BF7" w14:textId="310894BD" w:rsidR="00BF348F" w:rsidRPr="00BF348F" w:rsidRDefault="00BF348F" w:rsidP="00BF348F">
            <w:pPr>
              <w:pStyle w:val="Normalbeforetable"/>
              <w:rPr>
                <w:rStyle w:val="Bold"/>
                <w:b w:val="0"/>
              </w:rPr>
            </w:pPr>
            <w:r>
              <w:rPr>
                <w:rStyle w:val="Bold"/>
              </w:rPr>
              <w:t>Enclosed</w:t>
            </w:r>
            <w:r w:rsidR="00334A01">
              <w:rPr>
                <w:rStyle w:val="Bold"/>
              </w:rPr>
              <w:t xml:space="preserve"> </w:t>
            </w:r>
            <w:r>
              <w:rPr>
                <w:rStyle w:val="Bold"/>
              </w:rPr>
              <w:t>File</w:t>
            </w:r>
          </w:p>
        </w:tc>
        <w:tc>
          <w:tcPr>
            <w:tcW w:w="2170" w:type="dxa"/>
            <w:shd w:val="clear" w:color="auto" w:fill="FFFFFF"/>
          </w:tcPr>
          <w:p w14:paraId="3F9992E9" w14:textId="72D79FB8" w:rsidR="00BF348F" w:rsidRPr="00BF348F" w:rsidRDefault="00BF348F" w:rsidP="00BF348F">
            <w:pPr>
              <w:pStyle w:val="TableText"/>
            </w:pPr>
            <w:r w:rsidRPr="00BF348F">
              <w:t>&lt;NclsdFile&gt;</w:t>
            </w:r>
          </w:p>
        </w:tc>
        <w:tc>
          <w:tcPr>
            <w:tcW w:w="2036" w:type="dxa"/>
            <w:shd w:val="clear" w:color="auto" w:fill="FFFFFF"/>
          </w:tcPr>
          <w:p w14:paraId="01A5C69F" w14:textId="1749CCB2" w:rsidR="00BF348F" w:rsidRPr="00BF348F" w:rsidRDefault="00851398" w:rsidP="00BF348F">
            <w:pPr>
              <w:pStyle w:val="TableText"/>
              <w:rPr>
                <w:rStyle w:val="Bold"/>
              </w:rPr>
            </w:pPr>
            <w:r w:rsidRPr="00851398">
              <w:rPr>
                <w:rStyle w:val="Bold"/>
              </w:rPr>
              <w:t>JOHN SMITH PASSPORT FILE.</w:t>
            </w:r>
            <w:r>
              <w:rPr>
                <w:rStyle w:val="Bold"/>
              </w:rPr>
              <w:t>pdf</w:t>
            </w:r>
          </w:p>
        </w:tc>
      </w:tr>
      <w:tr w:rsidR="0076317F" w14:paraId="1FCCFF66" w14:textId="77777777" w:rsidTr="00626395">
        <w:tc>
          <w:tcPr>
            <w:tcW w:w="3933" w:type="dxa"/>
            <w:shd w:val="clear" w:color="auto" w:fill="FFFFFF"/>
          </w:tcPr>
          <w:p w14:paraId="0FF51667" w14:textId="5D9D14A7" w:rsidR="0076317F" w:rsidRPr="0076317F" w:rsidRDefault="0076317F" w:rsidP="0076317F">
            <w:pPr>
              <w:pStyle w:val="TableText"/>
            </w:pPr>
            <w:r w:rsidRPr="00975018">
              <w:t>Original</w:t>
            </w:r>
            <w:r w:rsidRPr="0076317F">
              <w:t xml:space="preserve"> Investigation Reason</w:t>
            </w:r>
          </w:p>
        </w:tc>
        <w:tc>
          <w:tcPr>
            <w:tcW w:w="2170" w:type="dxa"/>
            <w:shd w:val="clear" w:color="auto" w:fill="FFFFFF"/>
          </w:tcPr>
          <w:p w14:paraId="4869374C" w14:textId="7D57C895" w:rsidR="0076317F" w:rsidRPr="0076317F" w:rsidRDefault="0076317F" w:rsidP="0076317F">
            <w:pPr>
              <w:pStyle w:val="TableText"/>
            </w:pPr>
            <w:r w:rsidRPr="007F6B71">
              <w:t>&lt;Cd&gt;</w:t>
            </w:r>
          </w:p>
        </w:tc>
        <w:tc>
          <w:tcPr>
            <w:tcW w:w="2036" w:type="dxa"/>
            <w:shd w:val="clear" w:color="auto" w:fill="FFFFFF"/>
          </w:tcPr>
          <w:p w14:paraId="077B49DB" w14:textId="24D02814" w:rsidR="0076317F" w:rsidRPr="0076317F" w:rsidRDefault="0076317F" w:rsidP="0076317F">
            <w:pPr>
              <w:pStyle w:val="TableText"/>
              <w:rPr>
                <w:rStyle w:val="Bold"/>
              </w:rPr>
            </w:pPr>
            <w:r>
              <w:rPr>
                <w:rStyle w:val="Bold"/>
              </w:rPr>
              <w:t>DTOR</w:t>
            </w:r>
          </w:p>
        </w:tc>
      </w:tr>
      <w:tr w:rsidR="0076317F" w14:paraId="062BA8A7" w14:textId="77777777" w:rsidTr="00626395">
        <w:tc>
          <w:tcPr>
            <w:tcW w:w="3933" w:type="dxa"/>
            <w:shd w:val="clear" w:color="auto" w:fill="FFFFFF"/>
          </w:tcPr>
          <w:p w14:paraId="166E9F4F" w14:textId="33376610" w:rsidR="0076317F" w:rsidRPr="0076317F" w:rsidRDefault="0076317F" w:rsidP="0076317F">
            <w:pPr>
              <w:pStyle w:val="TableText"/>
            </w:pPr>
            <w:r w:rsidRPr="00975018">
              <w:t>Original</w:t>
            </w:r>
            <w:r w:rsidRPr="0076317F">
              <w:t xml:space="preserve"> Investigation Reason Sub Type</w:t>
            </w:r>
          </w:p>
        </w:tc>
        <w:tc>
          <w:tcPr>
            <w:tcW w:w="2170" w:type="dxa"/>
            <w:shd w:val="clear" w:color="auto" w:fill="FFFFFF"/>
          </w:tcPr>
          <w:p w14:paraId="2CE25678" w14:textId="6AEDA4CB" w:rsidR="0076317F" w:rsidRPr="0076317F" w:rsidRDefault="0076317F" w:rsidP="0076317F">
            <w:pPr>
              <w:pStyle w:val="TableText"/>
            </w:pPr>
            <w:r w:rsidRPr="007F6B71">
              <w:t>&lt;Cd&gt;</w:t>
            </w:r>
          </w:p>
        </w:tc>
        <w:tc>
          <w:tcPr>
            <w:tcW w:w="2036" w:type="dxa"/>
            <w:shd w:val="clear" w:color="auto" w:fill="FFFFFF"/>
          </w:tcPr>
          <w:p w14:paraId="021BF8FD" w14:textId="2C0A7B7A" w:rsidR="0076317F" w:rsidRPr="0076317F" w:rsidRDefault="0076317F" w:rsidP="0076317F">
            <w:pPr>
              <w:pStyle w:val="TableText"/>
              <w:rPr>
                <w:rStyle w:val="Bold"/>
              </w:rPr>
            </w:pPr>
            <w:r w:rsidRPr="007F6B71">
              <w:rPr>
                <w:rStyle w:val="Bold"/>
              </w:rPr>
              <w:t>RQCC</w:t>
            </w:r>
          </w:p>
        </w:tc>
      </w:tr>
      <w:tr w:rsidR="007F6B71" w14:paraId="7AFC68E2" w14:textId="77777777" w:rsidTr="00626395">
        <w:tc>
          <w:tcPr>
            <w:tcW w:w="3933" w:type="dxa"/>
            <w:shd w:val="clear" w:color="auto" w:fill="FFFFFF"/>
          </w:tcPr>
          <w:p w14:paraId="2F2E808C" w14:textId="66D8226B" w:rsidR="007F6B71" w:rsidRPr="00D0238F" w:rsidRDefault="007F6B71" w:rsidP="00C833FD">
            <w:pPr>
              <w:pStyle w:val="Normalbeforetable"/>
            </w:pPr>
            <w:r w:rsidRPr="007F6B71">
              <w:rPr>
                <w:rStyle w:val="Bold"/>
                <w:b w:val="0"/>
              </w:rPr>
              <w:t>Res</w:t>
            </w:r>
            <w:r w:rsidRPr="00D0238F">
              <w:rPr>
                <w:rStyle w:val="Bold"/>
                <w:b w:val="0"/>
              </w:rPr>
              <w:t xml:space="preserve">ponse </w:t>
            </w:r>
            <w:r w:rsidR="008A0514">
              <w:rPr>
                <w:rStyle w:val="Bold"/>
              </w:rPr>
              <w:t>N</w:t>
            </w:r>
            <w:r w:rsidRPr="00D0238F">
              <w:rPr>
                <w:rStyle w:val="Bold"/>
                <w:b w:val="0"/>
              </w:rPr>
              <w:t>arrative</w:t>
            </w:r>
          </w:p>
        </w:tc>
        <w:tc>
          <w:tcPr>
            <w:tcW w:w="2170" w:type="dxa"/>
            <w:shd w:val="clear" w:color="auto" w:fill="FFFFFF"/>
          </w:tcPr>
          <w:p w14:paraId="260634DB" w14:textId="304EC869" w:rsidR="007F6B71" w:rsidRPr="007F6B71" w:rsidRDefault="007F6B71" w:rsidP="007F6B71">
            <w:pPr>
              <w:pStyle w:val="TableText"/>
            </w:pPr>
            <w:r w:rsidRPr="007F6B71">
              <w:t>&lt;RspnNrrtv&gt;</w:t>
            </w:r>
          </w:p>
        </w:tc>
        <w:tc>
          <w:tcPr>
            <w:tcW w:w="2036" w:type="dxa"/>
            <w:shd w:val="clear" w:color="auto" w:fill="FFFFFF"/>
          </w:tcPr>
          <w:p w14:paraId="57267FA9" w14:textId="308E7446" w:rsidR="007F6B71" w:rsidRPr="007F6B71" w:rsidRDefault="007F6B71" w:rsidP="007F6B71">
            <w:pPr>
              <w:pStyle w:val="TableText"/>
              <w:rPr>
                <w:rStyle w:val="Bold"/>
              </w:rPr>
            </w:pPr>
            <w:r>
              <w:rPr>
                <w:rStyle w:val="Bold"/>
              </w:rPr>
              <w:t>Belgium</w:t>
            </w:r>
          </w:p>
        </w:tc>
      </w:tr>
      <w:tr w:rsidR="004A6529" w14:paraId="2267FCF4" w14:textId="77777777" w:rsidTr="00626395">
        <w:tc>
          <w:tcPr>
            <w:tcW w:w="3933" w:type="dxa"/>
            <w:shd w:val="clear" w:color="auto" w:fill="FFFFFF"/>
          </w:tcPr>
          <w:p w14:paraId="26DED1E6" w14:textId="6B9912EE" w:rsidR="004A6529" w:rsidRPr="004A6529" w:rsidRDefault="004A6529" w:rsidP="004A6529">
            <w:pPr>
              <w:pStyle w:val="TableText"/>
            </w:pPr>
            <w:r w:rsidRPr="004A6529">
              <w:t>Requestor</w:t>
            </w:r>
            <w:r w:rsidR="008A0514">
              <w:t xml:space="preserve"> </w:t>
            </w:r>
            <w:r w:rsidRPr="004A6529">
              <w:t>Investigation</w:t>
            </w:r>
            <w:r w:rsidR="008A0514">
              <w:t xml:space="preserve"> </w:t>
            </w:r>
            <w:r w:rsidRPr="004A6529">
              <w:t>Identification</w:t>
            </w:r>
          </w:p>
        </w:tc>
        <w:tc>
          <w:tcPr>
            <w:tcW w:w="2170" w:type="dxa"/>
            <w:shd w:val="clear" w:color="auto" w:fill="FFFFFF"/>
          </w:tcPr>
          <w:p w14:paraId="4D2734F4" w14:textId="55B018AD" w:rsidR="004A6529" w:rsidRPr="004A6529" w:rsidRDefault="004A6529" w:rsidP="004A6529">
            <w:pPr>
              <w:pStyle w:val="TableText"/>
            </w:pPr>
            <w:r w:rsidRPr="004A6529">
              <w:t>&lt;RqstrInvstgtnId&gt;</w:t>
            </w:r>
          </w:p>
        </w:tc>
        <w:tc>
          <w:tcPr>
            <w:tcW w:w="2036" w:type="dxa"/>
            <w:shd w:val="clear" w:color="auto" w:fill="FFFFFF"/>
          </w:tcPr>
          <w:p w14:paraId="74274AA8" w14:textId="4B1C07E7" w:rsidR="004A6529" w:rsidRPr="004A6529" w:rsidRDefault="004A6529" w:rsidP="004A6529">
            <w:pPr>
              <w:pStyle w:val="TableText"/>
              <w:rPr>
                <w:rStyle w:val="Bold"/>
              </w:rPr>
            </w:pPr>
            <w:r w:rsidRPr="004A6529">
              <w:rPr>
                <w:rStyle w:val="Bold"/>
              </w:rPr>
              <w:t>DDMZ123456</w:t>
            </w:r>
          </w:p>
        </w:tc>
      </w:tr>
      <w:tr w:rsidR="004A6529" w14:paraId="7183665C" w14:textId="77777777" w:rsidTr="00626395">
        <w:tc>
          <w:tcPr>
            <w:tcW w:w="3933" w:type="dxa"/>
            <w:shd w:val="clear" w:color="auto" w:fill="FFFFFF"/>
          </w:tcPr>
          <w:p w14:paraId="48C4DE42" w14:textId="3383CC89" w:rsidR="004A6529" w:rsidRPr="004A6529" w:rsidRDefault="004A6529" w:rsidP="004A6529">
            <w:pPr>
              <w:pStyle w:val="TableText"/>
            </w:pPr>
            <w:r w:rsidRPr="004A6529">
              <w:t>Investigation Type</w:t>
            </w:r>
          </w:p>
        </w:tc>
        <w:tc>
          <w:tcPr>
            <w:tcW w:w="2170" w:type="dxa"/>
            <w:shd w:val="clear" w:color="auto" w:fill="FFFFFF"/>
          </w:tcPr>
          <w:p w14:paraId="438F617E" w14:textId="45AAEA81" w:rsidR="004A6529" w:rsidRPr="004A6529" w:rsidRDefault="004A6529" w:rsidP="004A6529">
            <w:pPr>
              <w:pStyle w:val="TableText"/>
            </w:pPr>
            <w:r w:rsidRPr="004A6529">
              <w:t>&lt;Cd&gt;</w:t>
            </w:r>
          </w:p>
        </w:tc>
        <w:tc>
          <w:tcPr>
            <w:tcW w:w="2036" w:type="dxa"/>
            <w:shd w:val="clear" w:color="auto" w:fill="FFFFFF"/>
          </w:tcPr>
          <w:p w14:paraId="6E9BFE9B" w14:textId="513B7CC6" w:rsidR="004A6529" w:rsidRPr="004A6529" w:rsidRDefault="004A6529" w:rsidP="004A6529">
            <w:pPr>
              <w:pStyle w:val="TableText"/>
              <w:rPr>
                <w:rStyle w:val="Bold"/>
              </w:rPr>
            </w:pPr>
            <w:r w:rsidRPr="004A6529">
              <w:rPr>
                <w:rStyle w:val="Bold"/>
              </w:rPr>
              <w:t>RQFI</w:t>
            </w:r>
          </w:p>
        </w:tc>
      </w:tr>
      <w:tr w:rsidR="00974E17" w14:paraId="1492B3D3" w14:textId="77777777" w:rsidTr="00626395">
        <w:tc>
          <w:tcPr>
            <w:tcW w:w="3933" w:type="dxa"/>
            <w:shd w:val="clear" w:color="auto" w:fill="FFFFFF"/>
          </w:tcPr>
          <w:p w14:paraId="55E54968" w14:textId="255F770B" w:rsidR="00974E17" w:rsidRPr="004A6529" w:rsidRDefault="00974E17" w:rsidP="00974E17">
            <w:pPr>
              <w:pStyle w:val="TableText"/>
            </w:pPr>
            <w:r>
              <w:t>Investigation Sub Type</w:t>
            </w:r>
          </w:p>
        </w:tc>
        <w:tc>
          <w:tcPr>
            <w:tcW w:w="2170" w:type="dxa"/>
            <w:shd w:val="clear" w:color="auto" w:fill="FFFFFF"/>
          </w:tcPr>
          <w:p w14:paraId="583E10A4" w14:textId="5A669465" w:rsidR="00974E17" w:rsidRPr="004A6529" w:rsidRDefault="00974E17" w:rsidP="00974E17">
            <w:pPr>
              <w:pStyle w:val="TableText"/>
            </w:pPr>
            <w:r>
              <w:t>&lt;Cd&gt;</w:t>
            </w:r>
          </w:p>
        </w:tc>
        <w:tc>
          <w:tcPr>
            <w:tcW w:w="2036" w:type="dxa"/>
            <w:shd w:val="clear" w:color="auto" w:fill="FFFFFF"/>
          </w:tcPr>
          <w:p w14:paraId="60115910" w14:textId="2C57D7C2" w:rsidR="00974E17" w:rsidRPr="004A6529" w:rsidRDefault="00974E17" w:rsidP="00974E17">
            <w:pPr>
              <w:pStyle w:val="TableText"/>
              <w:rPr>
                <w:rStyle w:val="Bold"/>
              </w:rPr>
            </w:pPr>
            <w:r w:rsidRPr="00167E94">
              <w:rPr>
                <w:rStyle w:val="Bold"/>
              </w:rPr>
              <w:t>AMLI</w:t>
            </w:r>
          </w:p>
        </w:tc>
      </w:tr>
      <w:tr w:rsidR="004A6529" w14:paraId="178AF928" w14:textId="77777777" w:rsidTr="00626395">
        <w:tc>
          <w:tcPr>
            <w:tcW w:w="3933" w:type="dxa"/>
            <w:shd w:val="clear" w:color="auto" w:fill="FFFFFF"/>
          </w:tcPr>
          <w:p w14:paraId="2363BAEA" w14:textId="38E3C23C" w:rsidR="004A6529" w:rsidRPr="004A6529" w:rsidRDefault="004A6529" w:rsidP="004A6529">
            <w:pPr>
              <w:pStyle w:val="TableText"/>
            </w:pPr>
            <w:r w:rsidRPr="004A6529">
              <w:t>Original UETR</w:t>
            </w:r>
          </w:p>
        </w:tc>
        <w:tc>
          <w:tcPr>
            <w:tcW w:w="2170" w:type="dxa"/>
            <w:shd w:val="clear" w:color="auto" w:fill="FFFFFF"/>
          </w:tcPr>
          <w:p w14:paraId="44067401" w14:textId="3B9EF355" w:rsidR="004A6529" w:rsidRPr="004A6529" w:rsidRDefault="004A6529" w:rsidP="004A6529">
            <w:pPr>
              <w:pStyle w:val="TableText"/>
            </w:pPr>
            <w:r w:rsidRPr="004A6529">
              <w:t>&lt;OrgnlUETR&gt;</w:t>
            </w:r>
          </w:p>
        </w:tc>
        <w:tc>
          <w:tcPr>
            <w:tcW w:w="2036" w:type="dxa"/>
            <w:shd w:val="clear" w:color="auto" w:fill="FFFFFF"/>
          </w:tcPr>
          <w:p w14:paraId="58946A26" w14:textId="77777777" w:rsidR="004A6529" w:rsidRPr="004A6529" w:rsidRDefault="004A6529" w:rsidP="004A6529">
            <w:pPr>
              <w:pStyle w:val="TableText"/>
              <w:rPr>
                <w:rStyle w:val="Bold"/>
              </w:rPr>
            </w:pPr>
            <w:r w:rsidRPr="004A6529">
              <w:rPr>
                <w:rStyle w:val="Bold"/>
              </w:rPr>
              <w:t>00c2fdfb-c392-46b1-918a-1ffdfff7d42b</w:t>
            </w:r>
          </w:p>
          <w:p w14:paraId="469D31C4" w14:textId="77777777" w:rsidR="004A6529" w:rsidRPr="004A6529" w:rsidRDefault="004A6529" w:rsidP="004A6529">
            <w:pPr>
              <w:pStyle w:val="TableText"/>
              <w:rPr>
                <w:rStyle w:val="Bold"/>
              </w:rPr>
            </w:pPr>
          </w:p>
        </w:tc>
      </w:tr>
      <w:tr w:rsidR="004A6529" w14:paraId="0550E748" w14:textId="77777777" w:rsidTr="00626395">
        <w:tc>
          <w:tcPr>
            <w:tcW w:w="3933" w:type="dxa"/>
            <w:shd w:val="clear" w:color="auto" w:fill="FFFFFF"/>
          </w:tcPr>
          <w:p w14:paraId="710BDB18" w14:textId="6B59834E" w:rsidR="004A6529" w:rsidRPr="004A6529" w:rsidRDefault="004A6529" w:rsidP="004A6529">
            <w:r w:rsidRPr="004A6529">
              <w:t>Original</w:t>
            </w:r>
            <w:r w:rsidR="008A0514">
              <w:t xml:space="preserve"> </w:t>
            </w:r>
            <w:r w:rsidRPr="004A6529">
              <w:t>Interbank</w:t>
            </w:r>
            <w:r w:rsidR="008A0514">
              <w:t xml:space="preserve"> </w:t>
            </w:r>
            <w:r w:rsidRPr="004A6529">
              <w:t>Settlement</w:t>
            </w:r>
            <w:r w:rsidR="008A0514">
              <w:t xml:space="preserve"> </w:t>
            </w:r>
            <w:r w:rsidRPr="004A6529">
              <w:t>Amount</w:t>
            </w:r>
          </w:p>
          <w:p w14:paraId="193C7E4F" w14:textId="6EE124EC" w:rsidR="004A6529" w:rsidRPr="004A6529" w:rsidRDefault="004A6529" w:rsidP="004A6529">
            <w:pPr>
              <w:pStyle w:val="TableText"/>
            </w:pPr>
            <w:r w:rsidRPr="004A6529">
              <w:t>Currency</w:t>
            </w:r>
          </w:p>
        </w:tc>
        <w:tc>
          <w:tcPr>
            <w:tcW w:w="2170" w:type="dxa"/>
            <w:shd w:val="clear" w:color="auto" w:fill="FFFFFF"/>
          </w:tcPr>
          <w:p w14:paraId="4E525FA7" w14:textId="77777777" w:rsidR="004A6529" w:rsidRPr="004A6529" w:rsidRDefault="004A6529" w:rsidP="004A6529">
            <w:pPr>
              <w:pStyle w:val="TableText"/>
            </w:pPr>
            <w:r w:rsidRPr="004A6529">
              <w:t>&lt;OrgnlIntrBkSttlmAmt&gt;</w:t>
            </w:r>
          </w:p>
          <w:p w14:paraId="40C66E85" w14:textId="492C757D" w:rsidR="004A6529" w:rsidRPr="004A6529" w:rsidRDefault="004A6529" w:rsidP="004A6529">
            <w:pPr>
              <w:pStyle w:val="TableText"/>
            </w:pPr>
            <w:r w:rsidRPr="004A6529">
              <w:t>&lt;Ccy&gt;</w:t>
            </w:r>
          </w:p>
        </w:tc>
        <w:tc>
          <w:tcPr>
            <w:tcW w:w="2036" w:type="dxa"/>
            <w:shd w:val="clear" w:color="auto" w:fill="FFFFFF"/>
          </w:tcPr>
          <w:p w14:paraId="4E8158F0" w14:textId="77777777" w:rsidR="004A6529" w:rsidRPr="004A6529" w:rsidRDefault="004A6529" w:rsidP="004A6529">
            <w:pPr>
              <w:pStyle w:val="TableText"/>
              <w:rPr>
                <w:rStyle w:val="Bold"/>
              </w:rPr>
            </w:pPr>
            <w:r w:rsidRPr="004A6529">
              <w:rPr>
                <w:rStyle w:val="Bold"/>
              </w:rPr>
              <w:t>10000</w:t>
            </w:r>
          </w:p>
          <w:p w14:paraId="178ACBA5" w14:textId="533DC1AF" w:rsidR="004A6529" w:rsidRPr="004A6529" w:rsidRDefault="004A6529" w:rsidP="004A6529">
            <w:pPr>
              <w:pStyle w:val="TableText"/>
              <w:rPr>
                <w:rStyle w:val="Bold"/>
              </w:rPr>
            </w:pPr>
            <w:r w:rsidRPr="004A6529">
              <w:rPr>
                <w:rStyle w:val="Bold"/>
              </w:rPr>
              <w:t>EUR</w:t>
            </w:r>
          </w:p>
        </w:tc>
      </w:tr>
      <w:tr w:rsidR="004A6529" w14:paraId="0409AD6C" w14:textId="77777777" w:rsidTr="00626395">
        <w:tc>
          <w:tcPr>
            <w:tcW w:w="3933" w:type="dxa"/>
            <w:shd w:val="clear" w:color="auto" w:fill="FFFFFF"/>
          </w:tcPr>
          <w:p w14:paraId="7181D699" w14:textId="48EE4CD9" w:rsidR="004A6529" w:rsidRPr="004A6529" w:rsidRDefault="004A6529" w:rsidP="004A6529">
            <w:pPr>
              <w:pStyle w:val="TableText"/>
            </w:pPr>
            <w:r w:rsidRPr="004A6529">
              <w:t>Original</w:t>
            </w:r>
            <w:r w:rsidR="008A0514">
              <w:t xml:space="preserve"> </w:t>
            </w:r>
            <w:r w:rsidRPr="004A6529">
              <w:t>Interbank</w:t>
            </w:r>
            <w:r w:rsidR="008A0514">
              <w:t xml:space="preserve"> </w:t>
            </w:r>
            <w:r w:rsidRPr="004A6529">
              <w:t>Settlement</w:t>
            </w:r>
            <w:r w:rsidR="008A0514">
              <w:t xml:space="preserve"> </w:t>
            </w:r>
            <w:r w:rsidRPr="004A6529">
              <w:t>Date</w:t>
            </w:r>
          </w:p>
        </w:tc>
        <w:tc>
          <w:tcPr>
            <w:tcW w:w="2170" w:type="dxa"/>
            <w:shd w:val="clear" w:color="auto" w:fill="FFFFFF"/>
          </w:tcPr>
          <w:p w14:paraId="1D1296E2" w14:textId="47B99B7A" w:rsidR="004A6529" w:rsidRPr="004A6529" w:rsidRDefault="004A6529" w:rsidP="004A6529">
            <w:pPr>
              <w:pStyle w:val="TableText"/>
            </w:pPr>
            <w:r w:rsidRPr="004A6529">
              <w:t>&lt;OrgnlIntrBkSttlmDt&gt;</w:t>
            </w:r>
          </w:p>
        </w:tc>
        <w:tc>
          <w:tcPr>
            <w:tcW w:w="2036" w:type="dxa"/>
            <w:shd w:val="clear" w:color="auto" w:fill="FFFFFF"/>
          </w:tcPr>
          <w:p w14:paraId="6D3313C5" w14:textId="370527AA" w:rsidR="004A6529" w:rsidRPr="004A6529" w:rsidRDefault="004A6529" w:rsidP="004A6529">
            <w:pPr>
              <w:pStyle w:val="TableText"/>
              <w:rPr>
                <w:rStyle w:val="Bold"/>
              </w:rPr>
            </w:pPr>
            <w:r w:rsidRPr="004A6529">
              <w:rPr>
                <w:rStyle w:val="Bold"/>
              </w:rPr>
              <w:t>2022-12-23</w:t>
            </w:r>
          </w:p>
        </w:tc>
      </w:tr>
      <w:tr w:rsidR="004A6529" w14:paraId="58C4684F" w14:textId="77777777" w:rsidTr="00626395">
        <w:tc>
          <w:tcPr>
            <w:tcW w:w="3933" w:type="dxa"/>
            <w:shd w:val="clear" w:color="auto" w:fill="FFFFFF"/>
          </w:tcPr>
          <w:p w14:paraId="371D2EBD" w14:textId="624A7584" w:rsidR="004A6529" w:rsidRPr="004A6529" w:rsidRDefault="004A6529" w:rsidP="004A6529">
            <w:pPr>
              <w:pStyle w:val="TableText"/>
            </w:pPr>
            <w:r w:rsidRPr="004A6529">
              <w:t>Requestor</w:t>
            </w:r>
          </w:p>
        </w:tc>
        <w:tc>
          <w:tcPr>
            <w:tcW w:w="2170" w:type="dxa"/>
            <w:shd w:val="clear" w:color="auto" w:fill="FFFFFF"/>
          </w:tcPr>
          <w:p w14:paraId="7596CDBE" w14:textId="590B15F9" w:rsidR="004A6529" w:rsidRPr="004A6529" w:rsidRDefault="004A6529" w:rsidP="004A6529">
            <w:pPr>
              <w:pStyle w:val="TableText"/>
            </w:pPr>
            <w:r w:rsidRPr="004A6529">
              <w:t>&lt;BICFI&gt;</w:t>
            </w:r>
          </w:p>
        </w:tc>
        <w:tc>
          <w:tcPr>
            <w:tcW w:w="2036" w:type="dxa"/>
            <w:shd w:val="clear" w:color="auto" w:fill="FFFFFF"/>
          </w:tcPr>
          <w:p w14:paraId="355FDDFF" w14:textId="5D8B294F" w:rsidR="004A6529" w:rsidRPr="004A6529" w:rsidRDefault="004A6529" w:rsidP="004A6529">
            <w:pPr>
              <w:pStyle w:val="TableText"/>
              <w:rPr>
                <w:rStyle w:val="Bold"/>
              </w:rPr>
            </w:pPr>
            <w:r w:rsidRPr="004A6529">
              <w:rPr>
                <w:rStyle w:val="Bold"/>
              </w:rPr>
              <w:t>DD</w:t>
            </w:r>
            <w:r w:rsidR="00772F93">
              <w:rPr>
                <w:rStyle w:val="Bold"/>
              </w:rPr>
              <w:t>DD</w:t>
            </w:r>
            <w:r w:rsidRPr="004A6529">
              <w:rPr>
                <w:rStyle w:val="Bold"/>
              </w:rPr>
              <w:t>GB2L</w:t>
            </w:r>
          </w:p>
        </w:tc>
      </w:tr>
      <w:tr w:rsidR="004A6529" w14:paraId="6A934163" w14:textId="77777777" w:rsidTr="00626395">
        <w:tc>
          <w:tcPr>
            <w:tcW w:w="3933" w:type="dxa"/>
            <w:shd w:val="clear" w:color="auto" w:fill="FFFFFF"/>
          </w:tcPr>
          <w:p w14:paraId="2103BFCF" w14:textId="3EBCAC2B" w:rsidR="004A6529" w:rsidRPr="004A6529" w:rsidRDefault="004A6529" w:rsidP="004A6529">
            <w:pPr>
              <w:pStyle w:val="TableText"/>
            </w:pPr>
            <w:r w:rsidRPr="004A6529">
              <w:t>Responder</w:t>
            </w:r>
          </w:p>
        </w:tc>
        <w:tc>
          <w:tcPr>
            <w:tcW w:w="2170" w:type="dxa"/>
            <w:shd w:val="clear" w:color="auto" w:fill="FFFFFF"/>
          </w:tcPr>
          <w:p w14:paraId="27E219E1" w14:textId="77777777" w:rsidR="004A6529" w:rsidRPr="004A6529" w:rsidRDefault="004A6529" w:rsidP="004A6529">
            <w:pPr>
              <w:pStyle w:val="TableText"/>
            </w:pPr>
            <w:r w:rsidRPr="004A6529">
              <w:t>&lt;BICFI&gt;</w:t>
            </w:r>
          </w:p>
        </w:tc>
        <w:tc>
          <w:tcPr>
            <w:tcW w:w="2036" w:type="dxa"/>
            <w:shd w:val="clear" w:color="auto" w:fill="FFFFFF"/>
          </w:tcPr>
          <w:p w14:paraId="280790A0" w14:textId="6725B9BF" w:rsidR="004A6529" w:rsidRPr="004A6529" w:rsidRDefault="004A6529" w:rsidP="004A6529">
            <w:pPr>
              <w:pStyle w:val="TableText"/>
              <w:rPr>
                <w:rStyle w:val="Bold"/>
              </w:rPr>
            </w:pPr>
            <w:r w:rsidRPr="004A6529">
              <w:rPr>
                <w:rStyle w:val="Bold"/>
              </w:rPr>
              <w:t>AB</w:t>
            </w:r>
            <w:r w:rsidR="00772F93">
              <w:rPr>
                <w:rStyle w:val="Bold"/>
              </w:rPr>
              <w:t>CD</w:t>
            </w:r>
            <w:r w:rsidRPr="004A6529">
              <w:rPr>
                <w:rStyle w:val="Bold"/>
              </w:rPr>
              <w:t>ZAJJ</w:t>
            </w:r>
          </w:p>
        </w:tc>
      </w:tr>
    </w:tbl>
    <w:p w14:paraId="6A1373E3" w14:textId="5DF4936F" w:rsidR="00775DEF" w:rsidRPr="00775DEF" w:rsidRDefault="00775DEF" w:rsidP="00775DEF">
      <w:pPr>
        <w:pStyle w:val="BlockLabelBeforeXML"/>
      </w:pPr>
      <w:r w:rsidRPr="00775DEF">
        <w:t xml:space="preserve">Message </w:t>
      </w:r>
      <w:r w:rsidR="00882EE0">
        <w:t>i</w:t>
      </w:r>
      <w:r w:rsidRPr="00775DEF">
        <w:t>nstance</w:t>
      </w:r>
    </w:p>
    <w:p w14:paraId="5B28206D" w14:textId="7FB5E6BC" w:rsidR="00410772" w:rsidRPr="00410772" w:rsidRDefault="00410772" w:rsidP="00410772">
      <w:pPr>
        <w:pStyle w:val="XMLCode"/>
      </w:pPr>
      <w:r w:rsidRPr="00410772">
        <w:t>&lt;?xml version="1.0" encoding="UTF-8"?&gt;</w:t>
      </w:r>
    </w:p>
    <w:p w14:paraId="2D70D9EE" w14:textId="0ADA373C" w:rsidR="00410772" w:rsidRPr="00410772" w:rsidRDefault="00410772" w:rsidP="00410772">
      <w:pPr>
        <w:pStyle w:val="XMLCode"/>
      </w:pPr>
      <w:r w:rsidRPr="00410772">
        <w:t>&lt;Document xmlns="urn:iso:std:iso:20022:tech:xsd:DRAFT1</w:t>
      </w:r>
      <w:r w:rsidR="00BF0BA7">
        <w:t>camt.111.001.0</w:t>
      </w:r>
      <w:r w:rsidR="00E57317">
        <w:t>3</w:t>
      </w:r>
      <w:r w:rsidRPr="00410772">
        <w:t>" xmlns:xsi="http://www.w3.org/2001/XMLSchema-instance"&gt;</w:t>
      </w:r>
    </w:p>
    <w:p w14:paraId="5D653B41" w14:textId="77777777" w:rsidR="00410772" w:rsidRPr="00410772" w:rsidRDefault="00410772" w:rsidP="00410772">
      <w:pPr>
        <w:pStyle w:val="XMLCode"/>
      </w:pPr>
      <w:r w:rsidRPr="00410772">
        <w:tab/>
        <w:t>&lt;InvstgtnRspn&gt;</w:t>
      </w:r>
    </w:p>
    <w:p w14:paraId="0F9F0482" w14:textId="77777777" w:rsidR="00410772" w:rsidRDefault="00410772" w:rsidP="00410772">
      <w:pPr>
        <w:pStyle w:val="XMLCode"/>
      </w:pPr>
      <w:r w:rsidRPr="00410772">
        <w:tab/>
      </w:r>
      <w:r w:rsidRPr="00410772">
        <w:tab/>
        <w:t>&lt;InvstgtnRspn&gt;</w:t>
      </w:r>
    </w:p>
    <w:p w14:paraId="117321FA" w14:textId="77777777" w:rsidR="004800BA" w:rsidRPr="00A909A7" w:rsidRDefault="004800BA" w:rsidP="004800BA">
      <w:pPr>
        <w:pStyle w:val="XMLCode"/>
      </w:pPr>
      <w:r w:rsidRPr="00A909A7">
        <w:tab/>
      </w:r>
      <w:r w:rsidRPr="00A909A7">
        <w:tab/>
      </w:r>
      <w:r w:rsidRPr="00A909A7">
        <w:tab/>
        <w:t>&lt;</w:t>
      </w:r>
      <w:r>
        <w:t>Msg</w:t>
      </w:r>
      <w:r w:rsidRPr="00A909A7">
        <w:t>Id&gt;</w:t>
      </w:r>
      <w:r>
        <w:t>6789</w:t>
      </w:r>
      <w:r w:rsidRPr="00A909A7">
        <w:t>&lt;/</w:t>
      </w:r>
      <w:r>
        <w:t>MsgId</w:t>
      </w:r>
      <w:r w:rsidRPr="00A909A7">
        <w:t>&gt;</w:t>
      </w:r>
    </w:p>
    <w:p w14:paraId="627CA52C" w14:textId="59AED3FE" w:rsidR="00410772" w:rsidRPr="00410772" w:rsidRDefault="00410772" w:rsidP="00410772">
      <w:pPr>
        <w:pStyle w:val="XMLCode"/>
      </w:pPr>
      <w:r w:rsidRPr="00410772">
        <w:lastRenderedPageBreak/>
        <w:tab/>
      </w:r>
      <w:r w:rsidRPr="00410772">
        <w:tab/>
      </w:r>
      <w:r w:rsidRPr="00410772">
        <w:tab/>
        <w:t>&lt;RspndrInvstgtnId&gt;ABSA45678&lt;/RspndrInvstgtnId&gt;</w:t>
      </w:r>
    </w:p>
    <w:p w14:paraId="62D980CB" w14:textId="77777777" w:rsidR="00410772" w:rsidRPr="00410772" w:rsidRDefault="00410772" w:rsidP="00410772">
      <w:pPr>
        <w:pStyle w:val="XMLCode"/>
      </w:pPr>
      <w:r w:rsidRPr="00410772">
        <w:tab/>
      </w:r>
      <w:r w:rsidRPr="00410772">
        <w:tab/>
      </w:r>
      <w:r w:rsidRPr="00410772">
        <w:tab/>
        <w:t>&lt;InvstgtnSts&gt;</w:t>
      </w:r>
    </w:p>
    <w:p w14:paraId="4D2ED698" w14:textId="77777777" w:rsidR="00410772" w:rsidRPr="00410772" w:rsidRDefault="00410772" w:rsidP="00410772">
      <w:pPr>
        <w:pStyle w:val="XMLCode"/>
      </w:pPr>
      <w:r w:rsidRPr="00410772">
        <w:tab/>
      </w:r>
      <w:r w:rsidRPr="00410772">
        <w:tab/>
      </w:r>
      <w:r w:rsidRPr="00410772">
        <w:tab/>
      </w:r>
      <w:r w:rsidRPr="00410772">
        <w:tab/>
        <w:t>&lt;Sts&gt;CLSD&lt;/Sts&gt;</w:t>
      </w:r>
    </w:p>
    <w:p w14:paraId="18EB5FCF" w14:textId="4EFBE1D7" w:rsidR="00410772" w:rsidRPr="00410772" w:rsidRDefault="00410772" w:rsidP="00410772">
      <w:pPr>
        <w:pStyle w:val="XMLCode"/>
      </w:pPr>
      <w:r w:rsidRPr="00410772">
        <w:tab/>
      </w:r>
      <w:r w:rsidRPr="00410772">
        <w:tab/>
      </w:r>
      <w:r w:rsidRPr="00410772">
        <w:tab/>
        <w:t>&lt;/InvstgtnSts&gt;</w:t>
      </w:r>
    </w:p>
    <w:p w14:paraId="18C752D5" w14:textId="77777777" w:rsidR="00410772" w:rsidRPr="00410772" w:rsidRDefault="00410772" w:rsidP="00410772">
      <w:pPr>
        <w:pStyle w:val="XMLCode"/>
      </w:pPr>
      <w:r w:rsidRPr="00410772">
        <w:tab/>
      </w:r>
      <w:r w:rsidRPr="00410772">
        <w:tab/>
      </w:r>
      <w:r w:rsidRPr="00410772">
        <w:tab/>
        <w:t>&lt;InvstgtnData&gt;</w:t>
      </w:r>
    </w:p>
    <w:p w14:paraId="31C1658F" w14:textId="77777777" w:rsidR="00410772" w:rsidRPr="00410772" w:rsidRDefault="00410772" w:rsidP="00410772">
      <w:pPr>
        <w:pStyle w:val="XMLCode"/>
      </w:pPr>
      <w:r w:rsidRPr="00410772">
        <w:tab/>
      </w:r>
      <w:r w:rsidRPr="00410772">
        <w:tab/>
      </w:r>
      <w:r w:rsidRPr="00410772">
        <w:tab/>
      </w:r>
      <w:r w:rsidRPr="00410772">
        <w:tab/>
        <w:t>&lt;OrgnlInvstgtnRsn&gt;</w:t>
      </w:r>
    </w:p>
    <w:p w14:paraId="7811B287" w14:textId="77777777" w:rsidR="00335D6D" w:rsidRPr="00410772" w:rsidRDefault="00335D6D" w:rsidP="00335D6D">
      <w:pPr>
        <w:pStyle w:val="XMLCode"/>
      </w:pPr>
      <w:r w:rsidRPr="00410772">
        <w:tab/>
      </w:r>
      <w:r w:rsidRPr="00410772">
        <w:tab/>
      </w:r>
      <w:r w:rsidRPr="00410772">
        <w:tab/>
      </w:r>
      <w:r w:rsidRPr="00410772">
        <w:tab/>
      </w:r>
      <w:r w:rsidRPr="00410772">
        <w:tab/>
        <w:t>&lt;Cd&gt;</w:t>
      </w:r>
      <w:r>
        <w:t>DTOR</w:t>
      </w:r>
      <w:r w:rsidRPr="00410772">
        <w:t>&lt;/Cd&gt;&lt;!-- Debtor. --&gt;</w:t>
      </w:r>
    </w:p>
    <w:p w14:paraId="3F645CA2" w14:textId="77777777" w:rsidR="00410772" w:rsidRPr="00410772" w:rsidRDefault="00410772" w:rsidP="00410772">
      <w:pPr>
        <w:pStyle w:val="XMLCode"/>
      </w:pPr>
      <w:r w:rsidRPr="00410772">
        <w:tab/>
      </w:r>
      <w:r w:rsidRPr="00410772">
        <w:tab/>
      </w:r>
      <w:r w:rsidRPr="00410772">
        <w:tab/>
      </w:r>
      <w:r w:rsidRPr="00410772">
        <w:tab/>
        <w:t>&lt;/OrgnlInvstgtnRsn&gt;</w:t>
      </w:r>
    </w:p>
    <w:p w14:paraId="084296F6" w14:textId="77777777" w:rsidR="00410772" w:rsidRPr="00410772" w:rsidRDefault="00410772" w:rsidP="00410772">
      <w:pPr>
        <w:pStyle w:val="XMLCode"/>
      </w:pPr>
      <w:r w:rsidRPr="00410772">
        <w:tab/>
      </w:r>
      <w:r w:rsidRPr="00410772">
        <w:tab/>
      </w:r>
      <w:r w:rsidRPr="00410772">
        <w:tab/>
      </w:r>
      <w:r w:rsidRPr="00410772">
        <w:tab/>
        <w:t>&lt;OrgnlInvstgtnRsnSubTp&gt;</w:t>
      </w:r>
    </w:p>
    <w:p w14:paraId="7DA60240" w14:textId="0E417A3A" w:rsidR="00410772" w:rsidRPr="001650AB" w:rsidRDefault="00410772" w:rsidP="00410772">
      <w:pPr>
        <w:pStyle w:val="XMLCode"/>
        <w:rPr>
          <w:lang w:val="en-US"/>
        </w:rPr>
      </w:pPr>
      <w:r w:rsidRPr="00410772">
        <w:tab/>
      </w:r>
      <w:r w:rsidRPr="00410772">
        <w:tab/>
      </w:r>
      <w:r w:rsidRPr="00410772">
        <w:tab/>
      </w:r>
      <w:r w:rsidRPr="00410772">
        <w:tab/>
      </w:r>
      <w:r w:rsidRPr="00410772">
        <w:tab/>
      </w:r>
      <w:r w:rsidRPr="001650AB">
        <w:t xml:space="preserve">&lt;Cd&gt;RQPP&lt;/Cd&gt;&lt;!-- </w:t>
      </w:r>
      <w:r w:rsidRPr="001650AB">
        <w:rPr>
          <w:lang w:val="en-US"/>
        </w:rPr>
        <w:t>Request</w:t>
      </w:r>
      <w:r w:rsidR="002A062E" w:rsidRPr="001650AB">
        <w:rPr>
          <w:lang w:val="en-US"/>
        </w:rPr>
        <w:t xml:space="preserve"> </w:t>
      </w:r>
      <w:r w:rsidRPr="001650AB">
        <w:rPr>
          <w:lang w:val="en-US"/>
        </w:rPr>
        <w:t>Passport</w:t>
      </w:r>
      <w:r w:rsidR="002A062E" w:rsidRPr="001650AB">
        <w:rPr>
          <w:lang w:val="en-US"/>
        </w:rPr>
        <w:t xml:space="preserve"> </w:t>
      </w:r>
      <w:r w:rsidRPr="001650AB">
        <w:rPr>
          <w:lang w:val="en-US"/>
        </w:rPr>
        <w:t>Copy. --&gt;</w:t>
      </w:r>
    </w:p>
    <w:p w14:paraId="64B15BDE" w14:textId="77777777" w:rsidR="00410772" w:rsidRPr="00410772" w:rsidRDefault="00410772" w:rsidP="00410772">
      <w:pPr>
        <w:pStyle w:val="XMLCode"/>
      </w:pPr>
      <w:r w:rsidRPr="001650AB">
        <w:rPr>
          <w:lang w:val="en-US"/>
        </w:rPr>
        <w:tab/>
      </w:r>
      <w:r w:rsidRPr="001650AB">
        <w:rPr>
          <w:lang w:val="en-US"/>
        </w:rPr>
        <w:tab/>
      </w:r>
      <w:r w:rsidRPr="001650AB">
        <w:rPr>
          <w:lang w:val="en-US"/>
        </w:rPr>
        <w:tab/>
      </w:r>
      <w:r w:rsidRPr="001650AB">
        <w:rPr>
          <w:lang w:val="en-US"/>
        </w:rPr>
        <w:tab/>
      </w:r>
      <w:r w:rsidRPr="00410772">
        <w:t>&lt;/OrgnlInvstgtnRsnSubTp&gt;</w:t>
      </w:r>
    </w:p>
    <w:p w14:paraId="031E2EFD" w14:textId="77777777" w:rsidR="00410772" w:rsidRPr="00410772" w:rsidRDefault="00410772" w:rsidP="00410772">
      <w:pPr>
        <w:pStyle w:val="XMLCode"/>
      </w:pPr>
      <w:r w:rsidRPr="00410772">
        <w:tab/>
      </w:r>
      <w:r w:rsidRPr="00410772">
        <w:tab/>
      </w:r>
      <w:r w:rsidRPr="00410772">
        <w:tab/>
      </w:r>
      <w:r w:rsidRPr="00410772">
        <w:tab/>
        <w:t>&lt;RspnData&gt;</w:t>
      </w:r>
    </w:p>
    <w:p w14:paraId="37FD637F" w14:textId="77777777" w:rsidR="00410772" w:rsidRPr="00410772" w:rsidRDefault="00410772" w:rsidP="00410772">
      <w:pPr>
        <w:pStyle w:val="XMLCode"/>
      </w:pPr>
      <w:r w:rsidRPr="00410772">
        <w:tab/>
      </w:r>
      <w:r w:rsidRPr="00410772">
        <w:tab/>
      </w:r>
      <w:r w:rsidRPr="00410772">
        <w:tab/>
      </w:r>
      <w:r w:rsidRPr="00410772">
        <w:tab/>
      </w:r>
      <w:r w:rsidRPr="00410772">
        <w:tab/>
        <w:t>&lt;RspnNrrtv&gt;Enclosed a copy of the passport&lt;/RspnNrrtv&gt;</w:t>
      </w:r>
    </w:p>
    <w:p w14:paraId="0EDED2D6" w14:textId="77777777" w:rsidR="00410772" w:rsidRPr="00410772" w:rsidRDefault="00410772" w:rsidP="00410772">
      <w:pPr>
        <w:pStyle w:val="XMLCode"/>
      </w:pPr>
      <w:r w:rsidRPr="00410772">
        <w:tab/>
      </w:r>
      <w:r w:rsidRPr="00410772">
        <w:tab/>
      </w:r>
      <w:r w:rsidRPr="00410772">
        <w:tab/>
      </w:r>
      <w:r w:rsidRPr="00410772">
        <w:tab/>
        <w:t>&lt;/RspnData&gt;</w:t>
      </w:r>
    </w:p>
    <w:p w14:paraId="154B221A" w14:textId="77777777" w:rsidR="00410772" w:rsidRPr="00410772" w:rsidRDefault="00410772" w:rsidP="00410772">
      <w:pPr>
        <w:pStyle w:val="XMLCode"/>
      </w:pPr>
      <w:r w:rsidRPr="00410772">
        <w:tab/>
      </w:r>
      <w:r w:rsidRPr="00410772">
        <w:tab/>
      </w:r>
      <w:r w:rsidRPr="00410772">
        <w:tab/>
      </w:r>
      <w:r w:rsidRPr="00410772">
        <w:tab/>
        <w:t>&lt;NclsdFile&gt;</w:t>
      </w:r>
    </w:p>
    <w:p w14:paraId="7E68086C" w14:textId="77777777" w:rsidR="00410772" w:rsidRPr="00410772" w:rsidRDefault="00410772" w:rsidP="00410772">
      <w:pPr>
        <w:pStyle w:val="XMLCode"/>
      </w:pPr>
      <w:r w:rsidRPr="00410772">
        <w:tab/>
      </w:r>
      <w:r w:rsidRPr="00410772">
        <w:tab/>
      </w:r>
      <w:r w:rsidRPr="00410772">
        <w:tab/>
      </w:r>
      <w:r w:rsidRPr="00410772">
        <w:tab/>
      </w:r>
      <w:r w:rsidRPr="00410772">
        <w:tab/>
        <w:t>&lt;Tp&gt;</w:t>
      </w:r>
    </w:p>
    <w:p w14:paraId="78181449" w14:textId="77777777" w:rsidR="00410772" w:rsidRPr="00410772" w:rsidRDefault="00410772" w:rsidP="00410772">
      <w:pPr>
        <w:pStyle w:val="XMLCode"/>
      </w:pPr>
      <w:r w:rsidRPr="00410772">
        <w:tab/>
      </w:r>
      <w:r w:rsidRPr="00410772">
        <w:tab/>
      </w:r>
      <w:r w:rsidRPr="00410772">
        <w:tab/>
      </w:r>
      <w:r w:rsidRPr="00410772">
        <w:tab/>
      </w:r>
      <w:r w:rsidRPr="00410772">
        <w:tab/>
      </w:r>
      <w:r w:rsidRPr="00410772">
        <w:tab/>
        <w:t>&lt;Prtry&gt;</w:t>
      </w:r>
    </w:p>
    <w:p w14:paraId="4ECF3ADE" w14:textId="77777777" w:rsidR="00410772" w:rsidRPr="00410772" w:rsidRDefault="00410772" w:rsidP="00410772">
      <w:pPr>
        <w:pStyle w:val="XMLCode"/>
      </w:pPr>
      <w:r w:rsidRPr="00410772">
        <w:tab/>
      </w:r>
      <w:r w:rsidRPr="00410772">
        <w:tab/>
      </w:r>
      <w:r w:rsidRPr="00410772">
        <w:tab/>
      </w:r>
      <w:r w:rsidRPr="00410772">
        <w:tab/>
      </w:r>
      <w:r w:rsidRPr="00410772">
        <w:tab/>
      </w:r>
      <w:r w:rsidRPr="00410772">
        <w:tab/>
      </w:r>
      <w:r w:rsidRPr="00410772">
        <w:tab/>
        <w:t>&lt;Id&gt;Passport&lt;/Id&gt;</w:t>
      </w:r>
    </w:p>
    <w:p w14:paraId="7F122458" w14:textId="77777777" w:rsidR="00410772" w:rsidRPr="00410772" w:rsidRDefault="00410772" w:rsidP="00410772">
      <w:pPr>
        <w:pStyle w:val="XMLCode"/>
      </w:pPr>
      <w:r w:rsidRPr="00410772">
        <w:tab/>
      </w:r>
      <w:r w:rsidRPr="00410772">
        <w:tab/>
      </w:r>
      <w:r w:rsidRPr="00410772">
        <w:tab/>
      </w:r>
      <w:r w:rsidRPr="00410772">
        <w:tab/>
      </w:r>
      <w:r w:rsidRPr="00410772">
        <w:tab/>
      </w:r>
      <w:r w:rsidRPr="00410772">
        <w:tab/>
        <w:t>&lt;/Prtry&gt;</w:t>
      </w:r>
    </w:p>
    <w:p w14:paraId="76095208" w14:textId="77777777" w:rsidR="00410772" w:rsidRPr="00410772" w:rsidRDefault="00410772" w:rsidP="00410772">
      <w:pPr>
        <w:pStyle w:val="XMLCode"/>
      </w:pPr>
      <w:r w:rsidRPr="00410772">
        <w:tab/>
      </w:r>
      <w:r w:rsidRPr="00410772">
        <w:tab/>
      </w:r>
      <w:r w:rsidRPr="00410772">
        <w:tab/>
      </w:r>
      <w:r w:rsidRPr="00410772">
        <w:tab/>
      </w:r>
      <w:r w:rsidRPr="00410772">
        <w:tab/>
        <w:t>&lt;/Tp&gt;</w:t>
      </w:r>
    </w:p>
    <w:p w14:paraId="5E9CE5BB" w14:textId="77777777" w:rsidR="00410772" w:rsidRPr="00410772" w:rsidRDefault="00410772" w:rsidP="00410772">
      <w:pPr>
        <w:pStyle w:val="XMLCode"/>
      </w:pPr>
      <w:r w:rsidRPr="00410772">
        <w:tab/>
      </w:r>
      <w:r w:rsidRPr="00410772">
        <w:tab/>
      </w:r>
      <w:r w:rsidRPr="00410772">
        <w:tab/>
      </w:r>
      <w:r w:rsidRPr="00410772">
        <w:tab/>
      </w:r>
      <w:r w:rsidRPr="00410772">
        <w:tab/>
        <w:t>&lt;Id&gt;Passport&lt;/Id&gt;</w:t>
      </w:r>
    </w:p>
    <w:p w14:paraId="44261545" w14:textId="77777777" w:rsidR="00410772" w:rsidRPr="001650AB" w:rsidRDefault="00410772" w:rsidP="00410772">
      <w:pPr>
        <w:pStyle w:val="XMLCode"/>
        <w:rPr>
          <w:lang w:val="nl-BE"/>
        </w:rPr>
      </w:pPr>
      <w:r w:rsidRPr="00410772">
        <w:tab/>
      </w:r>
      <w:r w:rsidRPr="00410772">
        <w:tab/>
      </w:r>
      <w:r w:rsidRPr="00410772">
        <w:tab/>
      </w:r>
      <w:r w:rsidRPr="00410772">
        <w:tab/>
      </w:r>
      <w:r w:rsidRPr="00410772">
        <w:tab/>
      </w:r>
      <w:r w:rsidRPr="001650AB">
        <w:rPr>
          <w:lang w:val="nl-BE"/>
        </w:rPr>
        <w:t>&lt;IsseDt&gt;</w:t>
      </w:r>
    </w:p>
    <w:p w14:paraId="040AC5D9" w14:textId="77777777" w:rsidR="00410772" w:rsidRPr="001650AB" w:rsidRDefault="00410772" w:rsidP="00410772">
      <w:pPr>
        <w:pStyle w:val="XMLCode"/>
        <w:rPr>
          <w:lang w:val="nl-BE"/>
        </w:rPr>
      </w:pPr>
      <w:r w:rsidRPr="001650AB">
        <w:rPr>
          <w:lang w:val="nl-BE"/>
        </w:rPr>
        <w:tab/>
      </w:r>
      <w:r w:rsidRPr="001650AB">
        <w:rPr>
          <w:lang w:val="nl-BE"/>
        </w:rPr>
        <w:tab/>
      </w:r>
      <w:r w:rsidRPr="001650AB">
        <w:rPr>
          <w:lang w:val="nl-BE"/>
        </w:rPr>
        <w:tab/>
      </w:r>
      <w:r w:rsidRPr="001650AB">
        <w:rPr>
          <w:lang w:val="nl-BE"/>
        </w:rPr>
        <w:tab/>
      </w:r>
      <w:r w:rsidRPr="001650AB">
        <w:rPr>
          <w:lang w:val="nl-BE"/>
        </w:rPr>
        <w:tab/>
      </w:r>
      <w:r w:rsidRPr="001650AB">
        <w:rPr>
          <w:lang w:val="nl-BE"/>
        </w:rPr>
        <w:tab/>
        <w:t>&lt;Dt&gt;2023-01-01&lt;/Dt&gt;</w:t>
      </w:r>
    </w:p>
    <w:p w14:paraId="2C54B7C7" w14:textId="77777777" w:rsidR="00410772" w:rsidRPr="001650AB" w:rsidRDefault="00410772" w:rsidP="00410772">
      <w:pPr>
        <w:pStyle w:val="XMLCode"/>
        <w:rPr>
          <w:lang w:val="nl-BE"/>
        </w:rPr>
      </w:pPr>
      <w:r w:rsidRPr="001650AB">
        <w:rPr>
          <w:lang w:val="nl-BE"/>
        </w:rPr>
        <w:tab/>
      </w:r>
      <w:r w:rsidRPr="001650AB">
        <w:rPr>
          <w:lang w:val="nl-BE"/>
        </w:rPr>
        <w:tab/>
      </w:r>
      <w:r w:rsidRPr="001650AB">
        <w:rPr>
          <w:lang w:val="nl-BE"/>
        </w:rPr>
        <w:tab/>
      </w:r>
      <w:r w:rsidRPr="001650AB">
        <w:rPr>
          <w:lang w:val="nl-BE"/>
        </w:rPr>
        <w:tab/>
      </w:r>
      <w:r w:rsidRPr="001650AB">
        <w:rPr>
          <w:lang w:val="nl-BE"/>
        </w:rPr>
        <w:tab/>
        <w:t>&lt;/IsseDt&gt;</w:t>
      </w:r>
    </w:p>
    <w:p w14:paraId="491B0BA2" w14:textId="77777777" w:rsidR="00410772" w:rsidRPr="001650AB" w:rsidRDefault="00410772" w:rsidP="00410772">
      <w:pPr>
        <w:pStyle w:val="XMLCode"/>
        <w:rPr>
          <w:lang w:val="nl-BE"/>
        </w:rPr>
      </w:pPr>
      <w:r w:rsidRPr="001650AB">
        <w:rPr>
          <w:lang w:val="nl-BE"/>
        </w:rPr>
        <w:tab/>
      </w:r>
      <w:r w:rsidRPr="001650AB">
        <w:rPr>
          <w:lang w:val="nl-BE"/>
        </w:rPr>
        <w:tab/>
      </w:r>
      <w:r w:rsidRPr="001650AB">
        <w:rPr>
          <w:lang w:val="nl-BE"/>
        </w:rPr>
        <w:tab/>
      </w:r>
      <w:r w:rsidRPr="001650AB">
        <w:rPr>
          <w:lang w:val="nl-BE"/>
        </w:rPr>
        <w:tab/>
      </w:r>
      <w:r w:rsidRPr="001650AB">
        <w:rPr>
          <w:lang w:val="nl-BE"/>
        </w:rPr>
        <w:tab/>
        <w:t>&lt;Frmt&gt;</w:t>
      </w:r>
    </w:p>
    <w:p w14:paraId="2D9A247D" w14:textId="77777777" w:rsidR="00410772" w:rsidRPr="001650AB" w:rsidRDefault="00410772" w:rsidP="00410772">
      <w:pPr>
        <w:pStyle w:val="XMLCode"/>
        <w:rPr>
          <w:lang w:val="nl-BE"/>
        </w:rPr>
      </w:pPr>
      <w:r w:rsidRPr="001650AB">
        <w:rPr>
          <w:lang w:val="nl-BE"/>
        </w:rPr>
        <w:tab/>
      </w:r>
      <w:r w:rsidRPr="001650AB">
        <w:rPr>
          <w:lang w:val="nl-BE"/>
        </w:rPr>
        <w:tab/>
      </w:r>
      <w:r w:rsidRPr="001650AB">
        <w:rPr>
          <w:lang w:val="nl-BE"/>
        </w:rPr>
        <w:tab/>
      </w:r>
      <w:r w:rsidRPr="001650AB">
        <w:rPr>
          <w:lang w:val="nl-BE"/>
        </w:rPr>
        <w:tab/>
      </w:r>
      <w:r w:rsidRPr="001650AB">
        <w:rPr>
          <w:lang w:val="nl-BE"/>
        </w:rPr>
        <w:tab/>
      </w:r>
      <w:r w:rsidRPr="001650AB">
        <w:rPr>
          <w:lang w:val="nl-BE"/>
        </w:rPr>
        <w:tab/>
        <w:t>&lt;Cd&gt;DPDF&lt;/Cd&gt;</w:t>
      </w:r>
    </w:p>
    <w:p w14:paraId="0D7692B3" w14:textId="77777777" w:rsidR="00410772" w:rsidRPr="001650AB" w:rsidRDefault="00410772" w:rsidP="00410772">
      <w:pPr>
        <w:pStyle w:val="XMLCode"/>
        <w:rPr>
          <w:lang w:val="nl-BE"/>
        </w:rPr>
      </w:pPr>
      <w:r w:rsidRPr="001650AB">
        <w:rPr>
          <w:lang w:val="nl-BE"/>
        </w:rPr>
        <w:tab/>
      </w:r>
      <w:r w:rsidRPr="001650AB">
        <w:rPr>
          <w:lang w:val="nl-BE"/>
        </w:rPr>
        <w:tab/>
      </w:r>
      <w:r w:rsidRPr="001650AB">
        <w:rPr>
          <w:lang w:val="nl-BE"/>
        </w:rPr>
        <w:tab/>
      </w:r>
      <w:r w:rsidRPr="001650AB">
        <w:rPr>
          <w:lang w:val="nl-BE"/>
        </w:rPr>
        <w:tab/>
      </w:r>
      <w:r w:rsidRPr="001650AB">
        <w:rPr>
          <w:lang w:val="nl-BE"/>
        </w:rPr>
        <w:tab/>
        <w:t>&lt;/Frmt&gt;</w:t>
      </w:r>
    </w:p>
    <w:p w14:paraId="18E694DA" w14:textId="32A42718" w:rsidR="00410772" w:rsidRPr="001650AB" w:rsidRDefault="00410772" w:rsidP="00410772">
      <w:pPr>
        <w:pStyle w:val="XMLCode"/>
        <w:rPr>
          <w:lang w:val="nl-BE"/>
        </w:rPr>
      </w:pPr>
      <w:r w:rsidRPr="001650AB">
        <w:rPr>
          <w:lang w:val="nl-BE"/>
        </w:rPr>
        <w:tab/>
      </w:r>
      <w:r w:rsidRPr="001650AB">
        <w:rPr>
          <w:lang w:val="nl-BE"/>
        </w:rPr>
        <w:tab/>
      </w:r>
      <w:r w:rsidRPr="001650AB">
        <w:rPr>
          <w:lang w:val="nl-BE"/>
        </w:rPr>
        <w:tab/>
      </w:r>
      <w:r w:rsidRPr="001650AB">
        <w:rPr>
          <w:lang w:val="nl-BE"/>
        </w:rPr>
        <w:tab/>
      </w:r>
      <w:r w:rsidRPr="001650AB">
        <w:rPr>
          <w:lang w:val="nl-BE"/>
        </w:rPr>
        <w:tab/>
        <w:t>&lt;Nclsr&gt;</w:t>
      </w:r>
      <w:r w:rsidR="00445E3D" w:rsidRPr="001650AB">
        <w:rPr>
          <w:highlight w:val="white"/>
          <w:lang w:val="nl-BE"/>
        </w:rPr>
        <w:t>UjBsR09EbGhjZ0dTQUxNQUFBUUNBRU1tQ1p0dU1GUXhEUzhi</w:t>
      </w:r>
      <w:r w:rsidRPr="001650AB">
        <w:rPr>
          <w:lang w:val="nl-BE"/>
        </w:rPr>
        <w:t>&lt;/Nclsr&gt;</w:t>
      </w:r>
    </w:p>
    <w:p w14:paraId="60E92F08" w14:textId="77777777" w:rsidR="00410772" w:rsidRPr="001650AB" w:rsidRDefault="00410772" w:rsidP="00410772">
      <w:pPr>
        <w:pStyle w:val="XMLCode"/>
        <w:rPr>
          <w:lang w:val="nl-BE"/>
        </w:rPr>
      </w:pPr>
      <w:r w:rsidRPr="001650AB">
        <w:rPr>
          <w:lang w:val="nl-BE"/>
        </w:rPr>
        <w:tab/>
      </w:r>
      <w:r w:rsidRPr="001650AB">
        <w:rPr>
          <w:lang w:val="nl-BE"/>
        </w:rPr>
        <w:tab/>
      </w:r>
      <w:r w:rsidRPr="001650AB">
        <w:rPr>
          <w:lang w:val="nl-BE"/>
        </w:rPr>
        <w:tab/>
      </w:r>
      <w:r w:rsidRPr="001650AB">
        <w:rPr>
          <w:lang w:val="nl-BE"/>
        </w:rPr>
        <w:tab/>
        <w:t>&lt;/NclsdFile&gt;</w:t>
      </w:r>
    </w:p>
    <w:p w14:paraId="6CBE3CD1" w14:textId="77777777" w:rsidR="00410772" w:rsidRPr="001650AB" w:rsidRDefault="00410772" w:rsidP="00410772">
      <w:pPr>
        <w:pStyle w:val="XMLCode"/>
        <w:rPr>
          <w:lang w:val="nl-BE"/>
        </w:rPr>
      </w:pPr>
      <w:r w:rsidRPr="001650AB">
        <w:rPr>
          <w:lang w:val="nl-BE"/>
        </w:rPr>
        <w:tab/>
      </w:r>
      <w:r w:rsidRPr="001650AB">
        <w:rPr>
          <w:lang w:val="nl-BE"/>
        </w:rPr>
        <w:tab/>
      </w:r>
      <w:r w:rsidRPr="001650AB">
        <w:rPr>
          <w:lang w:val="nl-BE"/>
        </w:rPr>
        <w:tab/>
        <w:t>&lt;/InvstgtnData&gt;</w:t>
      </w:r>
    </w:p>
    <w:p w14:paraId="593001E1" w14:textId="77777777" w:rsidR="00410772" w:rsidRPr="001650AB" w:rsidRDefault="00410772" w:rsidP="00410772">
      <w:pPr>
        <w:pStyle w:val="XMLCode"/>
        <w:rPr>
          <w:lang w:val="nl-BE"/>
        </w:rPr>
      </w:pPr>
      <w:r w:rsidRPr="001650AB">
        <w:rPr>
          <w:lang w:val="nl-BE"/>
        </w:rPr>
        <w:tab/>
      </w:r>
      <w:r w:rsidRPr="001650AB">
        <w:rPr>
          <w:lang w:val="nl-BE"/>
        </w:rPr>
        <w:tab/>
      </w:r>
      <w:r w:rsidRPr="001650AB">
        <w:rPr>
          <w:lang w:val="nl-BE"/>
        </w:rPr>
        <w:tab/>
        <w:t>&lt;InvstgtnData&gt;</w:t>
      </w:r>
    </w:p>
    <w:p w14:paraId="21C4FA91" w14:textId="77777777" w:rsidR="00410772" w:rsidRPr="001650AB" w:rsidRDefault="00410772" w:rsidP="00410772">
      <w:pPr>
        <w:pStyle w:val="XMLCode"/>
        <w:rPr>
          <w:lang w:val="nl-BE"/>
        </w:rPr>
      </w:pPr>
      <w:r w:rsidRPr="001650AB">
        <w:rPr>
          <w:lang w:val="nl-BE"/>
        </w:rPr>
        <w:tab/>
      </w:r>
      <w:r w:rsidRPr="001650AB">
        <w:rPr>
          <w:lang w:val="nl-BE"/>
        </w:rPr>
        <w:tab/>
      </w:r>
      <w:r w:rsidRPr="001650AB">
        <w:rPr>
          <w:lang w:val="nl-BE"/>
        </w:rPr>
        <w:tab/>
      </w:r>
      <w:r w:rsidRPr="001650AB">
        <w:rPr>
          <w:lang w:val="nl-BE"/>
        </w:rPr>
        <w:tab/>
        <w:t>&lt;OrgnlInvstgtnRsn&gt;</w:t>
      </w:r>
    </w:p>
    <w:p w14:paraId="7DA60FD7" w14:textId="77777777" w:rsidR="00335D6D" w:rsidRPr="001650AB" w:rsidRDefault="00335D6D" w:rsidP="00335D6D">
      <w:pPr>
        <w:pStyle w:val="XMLCode"/>
        <w:rPr>
          <w:lang w:val="nl-BE"/>
        </w:rPr>
      </w:pPr>
      <w:r w:rsidRPr="001650AB">
        <w:rPr>
          <w:lang w:val="nl-BE"/>
        </w:rPr>
        <w:tab/>
      </w:r>
      <w:r w:rsidRPr="001650AB">
        <w:rPr>
          <w:lang w:val="nl-BE"/>
        </w:rPr>
        <w:tab/>
      </w:r>
      <w:r w:rsidRPr="001650AB">
        <w:rPr>
          <w:lang w:val="nl-BE"/>
        </w:rPr>
        <w:tab/>
      </w:r>
      <w:r w:rsidRPr="001650AB">
        <w:rPr>
          <w:lang w:val="nl-BE"/>
        </w:rPr>
        <w:tab/>
      </w:r>
      <w:r w:rsidRPr="001650AB">
        <w:rPr>
          <w:lang w:val="nl-BE"/>
        </w:rPr>
        <w:tab/>
        <w:t>&lt;Cd&gt;DTOR&lt;/Cd&gt;&lt;!-- Debtor. --&gt;</w:t>
      </w:r>
    </w:p>
    <w:p w14:paraId="0E055196" w14:textId="77777777" w:rsidR="00410772" w:rsidRPr="001650AB" w:rsidRDefault="00410772" w:rsidP="00410772">
      <w:pPr>
        <w:pStyle w:val="XMLCode"/>
        <w:rPr>
          <w:lang w:val="nl-BE"/>
        </w:rPr>
      </w:pPr>
      <w:r w:rsidRPr="001650AB">
        <w:rPr>
          <w:lang w:val="nl-BE"/>
        </w:rPr>
        <w:tab/>
      </w:r>
      <w:r w:rsidRPr="001650AB">
        <w:rPr>
          <w:lang w:val="nl-BE"/>
        </w:rPr>
        <w:tab/>
      </w:r>
      <w:r w:rsidRPr="001650AB">
        <w:rPr>
          <w:lang w:val="nl-BE"/>
        </w:rPr>
        <w:tab/>
      </w:r>
      <w:r w:rsidRPr="001650AB">
        <w:rPr>
          <w:lang w:val="nl-BE"/>
        </w:rPr>
        <w:tab/>
        <w:t>&lt;/OrgnlInvstgtnRsn&gt;</w:t>
      </w:r>
    </w:p>
    <w:p w14:paraId="7D17A4EE" w14:textId="77777777" w:rsidR="00410772" w:rsidRPr="001650AB" w:rsidRDefault="00410772" w:rsidP="00410772">
      <w:pPr>
        <w:pStyle w:val="XMLCode"/>
        <w:rPr>
          <w:lang w:val="nl-BE"/>
        </w:rPr>
      </w:pPr>
      <w:r w:rsidRPr="001650AB">
        <w:rPr>
          <w:lang w:val="nl-BE"/>
        </w:rPr>
        <w:tab/>
      </w:r>
      <w:r w:rsidRPr="001650AB">
        <w:rPr>
          <w:lang w:val="nl-BE"/>
        </w:rPr>
        <w:tab/>
      </w:r>
      <w:r w:rsidRPr="001650AB">
        <w:rPr>
          <w:lang w:val="nl-BE"/>
        </w:rPr>
        <w:tab/>
      </w:r>
      <w:r w:rsidRPr="001650AB">
        <w:rPr>
          <w:lang w:val="nl-BE"/>
        </w:rPr>
        <w:tab/>
        <w:t>&lt;OrgnlInvstgtnRsnSubTp&gt;</w:t>
      </w:r>
    </w:p>
    <w:p w14:paraId="0F1F3C92" w14:textId="37BA7C5E" w:rsidR="00410772" w:rsidRPr="00410772" w:rsidRDefault="00410772" w:rsidP="00410772">
      <w:pPr>
        <w:pStyle w:val="XMLCode"/>
      </w:pPr>
      <w:r w:rsidRPr="001650AB">
        <w:rPr>
          <w:lang w:val="nl-BE"/>
        </w:rPr>
        <w:tab/>
      </w:r>
      <w:r w:rsidRPr="001650AB">
        <w:rPr>
          <w:lang w:val="nl-BE"/>
        </w:rPr>
        <w:tab/>
      </w:r>
      <w:r w:rsidRPr="001650AB">
        <w:rPr>
          <w:lang w:val="nl-BE"/>
        </w:rPr>
        <w:tab/>
      </w:r>
      <w:r w:rsidRPr="001650AB">
        <w:rPr>
          <w:lang w:val="nl-BE"/>
        </w:rPr>
        <w:tab/>
      </w:r>
      <w:r w:rsidRPr="001650AB">
        <w:rPr>
          <w:lang w:val="nl-BE"/>
        </w:rPr>
        <w:tab/>
        <w:t xml:space="preserve">&lt;Cd&gt;RQCC&lt;/Cd&gt;&lt;!-- </w:t>
      </w:r>
      <w:r w:rsidRPr="00410772">
        <w:t>Request</w:t>
      </w:r>
      <w:r w:rsidR="002A062E">
        <w:t xml:space="preserve"> </w:t>
      </w:r>
      <w:r w:rsidRPr="00410772">
        <w:t>Postal</w:t>
      </w:r>
      <w:r w:rsidR="002A062E">
        <w:t xml:space="preserve"> </w:t>
      </w:r>
      <w:r w:rsidRPr="00410772">
        <w:t>Address</w:t>
      </w:r>
      <w:r w:rsidR="002A062E">
        <w:t xml:space="preserve"> </w:t>
      </w:r>
      <w:r w:rsidRPr="00410772">
        <w:t>Country. --&gt;</w:t>
      </w:r>
    </w:p>
    <w:p w14:paraId="3C635520" w14:textId="77777777" w:rsidR="00410772" w:rsidRPr="00410772" w:rsidRDefault="00410772" w:rsidP="00410772">
      <w:pPr>
        <w:pStyle w:val="XMLCode"/>
      </w:pPr>
      <w:r w:rsidRPr="00410772">
        <w:tab/>
      </w:r>
      <w:r w:rsidRPr="00410772">
        <w:tab/>
      </w:r>
      <w:r w:rsidRPr="00410772">
        <w:tab/>
      </w:r>
      <w:r w:rsidRPr="00410772">
        <w:tab/>
        <w:t>&lt;/OrgnlInvstgtnRsnSubTp&gt;</w:t>
      </w:r>
    </w:p>
    <w:p w14:paraId="49C58D48" w14:textId="77777777" w:rsidR="00410772" w:rsidRPr="00410772" w:rsidRDefault="00410772" w:rsidP="00410772">
      <w:pPr>
        <w:pStyle w:val="XMLCode"/>
      </w:pPr>
      <w:r w:rsidRPr="00410772">
        <w:tab/>
      </w:r>
      <w:r w:rsidRPr="00410772">
        <w:tab/>
      </w:r>
      <w:r w:rsidRPr="00410772">
        <w:tab/>
      </w:r>
      <w:r w:rsidRPr="00410772">
        <w:tab/>
        <w:t>&lt;RspnData&gt;</w:t>
      </w:r>
    </w:p>
    <w:p w14:paraId="3AC9E922" w14:textId="77777777" w:rsidR="00410772" w:rsidRPr="00410772" w:rsidRDefault="00410772" w:rsidP="00410772">
      <w:pPr>
        <w:pStyle w:val="XMLCode"/>
      </w:pPr>
      <w:r w:rsidRPr="00410772">
        <w:lastRenderedPageBreak/>
        <w:tab/>
      </w:r>
      <w:r w:rsidRPr="00410772">
        <w:tab/>
      </w:r>
      <w:r w:rsidRPr="00410772">
        <w:tab/>
      </w:r>
      <w:r w:rsidRPr="00410772">
        <w:tab/>
      </w:r>
      <w:r w:rsidRPr="00410772">
        <w:tab/>
        <w:t>&lt;RspnNrrtv&gt;Belgium&lt;/RspnNrrtv&gt;</w:t>
      </w:r>
    </w:p>
    <w:p w14:paraId="6F019F5B" w14:textId="77777777" w:rsidR="00410772" w:rsidRPr="00410772" w:rsidRDefault="00410772" w:rsidP="00410772">
      <w:pPr>
        <w:pStyle w:val="XMLCode"/>
      </w:pPr>
      <w:r w:rsidRPr="00410772">
        <w:tab/>
      </w:r>
      <w:r w:rsidRPr="00410772">
        <w:tab/>
      </w:r>
      <w:r w:rsidRPr="00410772">
        <w:tab/>
      </w:r>
      <w:r w:rsidRPr="00410772">
        <w:tab/>
        <w:t>&lt;/RspnData&gt;</w:t>
      </w:r>
    </w:p>
    <w:p w14:paraId="2C4B5661" w14:textId="77777777" w:rsidR="00410772" w:rsidRPr="00410772" w:rsidRDefault="00410772" w:rsidP="00410772">
      <w:pPr>
        <w:pStyle w:val="XMLCode"/>
      </w:pPr>
      <w:r w:rsidRPr="00410772">
        <w:tab/>
      </w:r>
      <w:r w:rsidRPr="00410772">
        <w:tab/>
      </w:r>
      <w:r w:rsidRPr="00410772">
        <w:tab/>
        <w:t>&lt;/InvstgtnData&gt;</w:t>
      </w:r>
    </w:p>
    <w:p w14:paraId="613D8581" w14:textId="77777777" w:rsidR="00410772" w:rsidRPr="00410772" w:rsidRDefault="00410772" w:rsidP="00410772">
      <w:pPr>
        <w:pStyle w:val="XMLCode"/>
      </w:pPr>
      <w:r w:rsidRPr="00410772">
        <w:tab/>
      </w:r>
      <w:r w:rsidRPr="00410772">
        <w:tab/>
        <w:t>&lt;/InvstgtnRspn&gt;</w:t>
      </w:r>
    </w:p>
    <w:p w14:paraId="10377D88" w14:textId="77777777" w:rsidR="00410772" w:rsidRDefault="00410772" w:rsidP="00410772">
      <w:pPr>
        <w:pStyle w:val="XMLCode"/>
      </w:pPr>
      <w:r w:rsidRPr="00410772">
        <w:tab/>
      </w:r>
      <w:r w:rsidRPr="00410772">
        <w:tab/>
        <w:t>&lt;OrgnlInvstgtnReq&gt;</w:t>
      </w:r>
    </w:p>
    <w:p w14:paraId="6625B991" w14:textId="77777777" w:rsidR="004F737B" w:rsidRPr="00A909A7" w:rsidRDefault="004F737B" w:rsidP="004F737B">
      <w:pPr>
        <w:pStyle w:val="XMLCode"/>
      </w:pPr>
      <w:r w:rsidRPr="00A909A7">
        <w:tab/>
      </w:r>
      <w:r w:rsidRPr="00A909A7">
        <w:tab/>
      </w:r>
      <w:r w:rsidRPr="00A909A7">
        <w:tab/>
        <w:t>&lt;</w:t>
      </w:r>
      <w:r>
        <w:t>Msg</w:t>
      </w:r>
      <w:r w:rsidRPr="00A909A7">
        <w:t>Id&gt;</w:t>
      </w:r>
      <w:r>
        <w:t>12345</w:t>
      </w:r>
      <w:r w:rsidRPr="00A909A7">
        <w:t>&lt;/</w:t>
      </w:r>
      <w:r>
        <w:t>MsgId</w:t>
      </w:r>
      <w:r w:rsidRPr="00A909A7">
        <w:t>&gt;</w:t>
      </w:r>
    </w:p>
    <w:p w14:paraId="3BD791D0" w14:textId="77777777" w:rsidR="00410772" w:rsidRPr="00410772" w:rsidRDefault="00410772" w:rsidP="00410772">
      <w:pPr>
        <w:pStyle w:val="XMLCode"/>
      </w:pPr>
      <w:r w:rsidRPr="00410772">
        <w:tab/>
      </w:r>
      <w:r w:rsidRPr="00410772">
        <w:tab/>
      </w:r>
      <w:r w:rsidRPr="00410772">
        <w:tab/>
        <w:t>&lt;RqstrInvstgtnId&gt;DDMZ123456&lt;/RqstrInvstgtnId&gt;</w:t>
      </w:r>
    </w:p>
    <w:p w14:paraId="5801B65F" w14:textId="77777777" w:rsidR="00410772" w:rsidRPr="00410772" w:rsidRDefault="00410772" w:rsidP="00410772">
      <w:pPr>
        <w:pStyle w:val="XMLCode"/>
      </w:pPr>
      <w:r w:rsidRPr="00410772">
        <w:tab/>
      </w:r>
      <w:r w:rsidRPr="00410772">
        <w:tab/>
      </w:r>
      <w:r w:rsidRPr="00410772">
        <w:tab/>
        <w:t>&lt;InvstgtnTp&gt;</w:t>
      </w:r>
    </w:p>
    <w:p w14:paraId="54BE443C" w14:textId="74231988" w:rsidR="00410772" w:rsidRPr="00410772" w:rsidRDefault="00410772" w:rsidP="00410772">
      <w:pPr>
        <w:pStyle w:val="XMLCode"/>
      </w:pPr>
      <w:r w:rsidRPr="00410772">
        <w:tab/>
      </w:r>
      <w:r w:rsidRPr="00410772">
        <w:tab/>
      </w:r>
      <w:r w:rsidRPr="00410772">
        <w:tab/>
      </w:r>
      <w:r w:rsidRPr="00410772">
        <w:tab/>
        <w:t>&lt;Cd&gt;RQFI&lt;/Cd&gt;</w:t>
      </w:r>
    </w:p>
    <w:p w14:paraId="224C96F4" w14:textId="77777777" w:rsidR="00410772" w:rsidRPr="00410772" w:rsidRDefault="00410772" w:rsidP="00410772">
      <w:pPr>
        <w:pStyle w:val="XMLCode"/>
      </w:pPr>
      <w:r w:rsidRPr="00410772">
        <w:tab/>
      </w:r>
      <w:r w:rsidRPr="00410772">
        <w:tab/>
      </w:r>
      <w:r w:rsidRPr="00410772">
        <w:tab/>
        <w:t>&lt;/InvstgtnTp&gt;</w:t>
      </w:r>
    </w:p>
    <w:p w14:paraId="6F47CA5B" w14:textId="77777777" w:rsidR="00410772" w:rsidRPr="00410772" w:rsidRDefault="00410772" w:rsidP="00410772">
      <w:pPr>
        <w:pStyle w:val="XMLCode"/>
      </w:pPr>
      <w:r w:rsidRPr="00410772">
        <w:tab/>
      </w:r>
      <w:r w:rsidRPr="00410772">
        <w:tab/>
      </w:r>
      <w:r w:rsidRPr="00410772">
        <w:tab/>
        <w:t>&lt;InvstgtnSubTp&gt;</w:t>
      </w:r>
    </w:p>
    <w:p w14:paraId="302AFC59" w14:textId="77777777" w:rsidR="00410772" w:rsidRPr="00410772" w:rsidRDefault="00410772" w:rsidP="00410772">
      <w:pPr>
        <w:pStyle w:val="XMLCode"/>
      </w:pPr>
      <w:r w:rsidRPr="00410772">
        <w:tab/>
      </w:r>
      <w:r w:rsidRPr="00410772">
        <w:tab/>
      </w:r>
      <w:r w:rsidRPr="00410772">
        <w:tab/>
      </w:r>
      <w:r w:rsidRPr="00410772">
        <w:tab/>
        <w:t>&lt;Cd&gt;AMLI&lt;/Cd&gt;</w:t>
      </w:r>
    </w:p>
    <w:p w14:paraId="7C1F9C66" w14:textId="77777777" w:rsidR="00410772" w:rsidRDefault="00410772" w:rsidP="00410772">
      <w:pPr>
        <w:pStyle w:val="XMLCode"/>
      </w:pPr>
      <w:r w:rsidRPr="00410772">
        <w:tab/>
      </w:r>
      <w:r w:rsidRPr="00410772">
        <w:tab/>
      </w:r>
      <w:r w:rsidRPr="00410772">
        <w:tab/>
        <w:t>&lt;/InvstgtnSubTp&gt;</w:t>
      </w:r>
    </w:p>
    <w:p w14:paraId="413B4E1D" w14:textId="77777777" w:rsidR="00E92051" w:rsidRPr="00E92051" w:rsidRDefault="00E92051" w:rsidP="00E92051">
      <w:pPr>
        <w:pStyle w:val="XMLCode"/>
      </w:pPr>
      <w:r w:rsidRPr="00E92051">
        <w:tab/>
      </w:r>
      <w:r w:rsidRPr="00E92051">
        <w:tab/>
      </w:r>
      <w:r w:rsidRPr="00E92051">
        <w:tab/>
        <w:t>&lt;UndrlygInstrm&gt;</w:t>
      </w:r>
    </w:p>
    <w:p w14:paraId="1B3091D1" w14:textId="09000EAE" w:rsidR="00E92051" w:rsidRPr="00E92051" w:rsidRDefault="00E92051" w:rsidP="00E92051">
      <w:pPr>
        <w:pStyle w:val="XMLCode"/>
      </w:pPr>
      <w:r w:rsidRPr="00E92051">
        <w:tab/>
      </w:r>
      <w:r w:rsidRPr="00E92051">
        <w:tab/>
      </w:r>
      <w:r w:rsidRPr="00E92051">
        <w:tab/>
      </w:r>
      <w:r w:rsidRPr="00E92051">
        <w:tab/>
        <w:t>&lt;Cd&gt;XBCT&lt;/Cd&gt;</w:t>
      </w:r>
    </w:p>
    <w:p w14:paraId="3156CC41" w14:textId="77777777" w:rsidR="00E92051" w:rsidRPr="00E92051" w:rsidRDefault="00E92051" w:rsidP="00E92051">
      <w:pPr>
        <w:pStyle w:val="XMLCode"/>
      </w:pPr>
      <w:r w:rsidRPr="00E92051">
        <w:tab/>
      </w:r>
      <w:r w:rsidRPr="00E92051">
        <w:tab/>
      </w:r>
      <w:r w:rsidRPr="00E92051">
        <w:tab/>
        <w:t>&lt;/UndrlygInstrm&gt;</w:t>
      </w:r>
    </w:p>
    <w:p w14:paraId="63BFEC7D" w14:textId="77777777" w:rsidR="00410772" w:rsidRPr="00410772" w:rsidRDefault="00410772" w:rsidP="00410772">
      <w:pPr>
        <w:pStyle w:val="XMLCode"/>
      </w:pPr>
      <w:r w:rsidRPr="00410772">
        <w:tab/>
      </w:r>
      <w:r w:rsidRPr="00410772">
        <w:tab/>
      </w:r>
      <w:r w:rsidRPr="00410772">
        <w:tab/>
        <w:t>&lt;Undrlyg&gt;</w:t>
      </w:r>
    </w:p>
    <w:p w14:paraId="54E065EE" w14:textId="77777777" w:rsidR="00410772" w:rsidRPr="00410772" w:rsidRDefault="00410772" w:rsidP="00410772">
      <w:pPr>
        <w:pStyle w:val="XMLCode"/>
      </w:pPr>
      <w:r w:rsidRPr="00410772">
        <w:tab/>
      </w:r>
      <w:r w:rsidRPr="00410772">
        <w:tab/>
      </w:r>
      <w:r w:rsidRPr="00410772">
        <w:tab/>
      </w:r>
      <w:r w:rsidRPr="00410772">
        <w:tab/>
        <w:t>&lt;IntrBk&gt;</w:t>
      </w:r>
    </w:p>
    <w:p w14:paraId="3FB3323A" w14:textId="77777777" w:rsidR="00410772" w:rsidRPr="00410772" w:rsidRDefault="00410772" w:rsidP="00410772">
      <w:pPr>
        <w:pStyle w:val="XMLCode"/>
      </w:pPr>
      <w:r w:rsidRPr="00410772">
        <w:tab/>
      </w:r>
      <w:r w:rsidRPr="00410772">
        <w:tab/>
      </w:r>
      <w:r w:rsidRPr="00410772">
        <w:tab/>
      </w:r>
      <w:r w:rsidRPr="00410772">
        <w:tab/>
      </w:r>
      <w:r w:rsidRPr="00410772">
        <w:tab/>
        <w:t>&lt;OrgnlUETR&gt;00c2fdfb-c392-46b1-918a-1ffdfff7d42b&lt;/OrgnlUETR&gt;</w:t>
      </w:r>
    </w:p>
    <w:p w14:paraId="589AC1F2" w14:textId="77777777" w:rsidR="00410772" w:rsidRPr="00410772" w:rsidRDefault="00410772" w:rsidP="00410772">
      <w:pPr>
        <w:pStyle w:val="XMLCode"/>
      </w:pPr>
      <w:r w:rsidRPr="00410772">
        <w:tab/>
      </w:r>
      <w:r w:rsidRPr="00410772">
        <w:tab/>
      </w:r>
      <w:r w:rsidRPr="00410772">
        <w:tab/>
      </w:r>
      <w:r w:rsidRPr="00410772">
        <w:tab/>
      </w:r>
      <w:r w:rsidRPr="00410772">
        <w:tab/>
        <w:t>&lt;OrgnlIntrBkSttlmAmt Ccy="EUR"&gt;10000&lt;/OrgnlIntrBkSttlmAmt&gt;</w:t>
      </w:r>
    </w:p>
    <w:p w14:paraId="440F49D0" w14:textId="77777777" w:rsidR="00410772" w:rsidRPr="00410772" w:rsidRDefault="00410772" w:rsidP="00410772">
      <w:pPr>
        <w:pStyle w:val="XMLCode"/>
      </w:pPr>
      <w:r w:rsidRPr="00410772">
        <w:tab/>
      </w:r>
      <w:r w:rsidRPr="00410772">
        <w:tab/>
      </w:r>
      <w:r w:rsidRPr="00410772">
        <w:tab/>
      </w:r>
      <w:r w:rsidRPr="00410772">
        <w:tab/>
      </w:r>
      <w:r w:rsidRPr="00410772">
        <w:tab/>
        <w:t>&lt;OrgnlIntrBkSttlmDt&gt;2022-12-23&lt;/OrgnlIntrBkSttlmDt&gt;</w:t>
      </w:r>
    </w:p>
    <w:p w14:paraId="198F95CB" w14:textId="77777777" w:rsidR="00410772" w:rsidRPr="00410772" w:rsidRDefault="00410772" w:rsidP="00410772">
      <w:pPr>
        <w:pStyle w:val="XMLCode"/>
      </w:pPr>
      <w:r w:rsidRPr="00410772">
        <w:tab/>
      </w:r>
      <w:r w:rsidRPr="00410772">
        <w:tab/>
      </w:r>
      <w:r w:rsidRPr="00410772">
        <w:tab/>
      </w:r>
      <w:r w:rsidRPr="00410772">
        <w:tab/>
        <w:t>&lt;/IntrBk&gt;</w:t>
      </w:r>
    </w:p>
    <w:p w14:paraId="34724F6F" w14:textId="77777777" w:rsidR="00410772" w:rsidRPr="00410772" w:rsidRDefault="00410772" w:rsidP="00410772">
      <w:pPr>
        <w:pStyle w:val="XMLCode"/>
      </w:pPr>
      <w:r w:rsidRPr="00410772">
        <w:tab/>
      </w:r>
      <w:r w:rsidRPr="00410772">
        <w:tab/>
      </w:r>
      <w:r w:rsidRPr="00410772">
        <w:tab/>
        <w:t>&lt;/Undrlyg&gt;</w:t>
      </w:r>
    </w:p>
    <w:p w14:paraId="205E2221" w14:textId="77777777" w:rsidR="00410772" w:rsidRPr="00410772" w:rsidRDefault="00410772" w:rsidP="00410772">
      <w:pPr>
        <w:pStyle w:val="XMLCode"/>
      </w:pPr>
      <w:r w:rsidRPr="00410772">
        <w:tab/>
      </w:r>
      <w:r w:rsidRPr="00410772">
        <w:tab/>
      </w:r>
      <w:r w:rsidRPr="00410772">
        <w:tab/>
        <w:t>&lt;Rqstr&gt;</w:t>
      </w:r>
    </w:p>
    <w:p w14:paraId="5650066E" w14:textId="77777777" w:rsidR="00410772" w:rsidRPr="00410772" w:rsidRDefault="00410772" w:rsidP="00410772">
      <w:pPr>
        <w:pStyle w:val="XMLCode"/>
      </w:pPr>
      <w:r w:rsidRPr="00410772">
        <w:tab/>
      </w:r>
      <w:r w:rsidRPr="00410772">
        <w:tab/>
      </w:r>
      <w:r w:rsidRPr="00410772">
        <w:tab/>
      </w:r>
      <w:r w:rsidRPr="00410772">
        <w:tab/>
        <w:t>&lt;Agt&gt;</w:t>
      </w:r>
    </w:p>
    <w:p w14:paraId="57139DE0" w14:textId="77777777" w:rsidR="00410772" w:rsidRPr="00410772" w:rsidRDefault="00410772" w:rsidP="00410772">
      <w:pPr>
        <w:pStyle w:val="XMLCode"/>
      </w:pPr>
      <w:r w:rsidRPr="00410772">
        <w:tab/>
      </w:r>
      <w:r w:rsidRPr="00410772">
        <w:tab/>
      </w:r>
      <w:r w:rsidRPr="00410772">
        <w:tab/>
      </w:r>
      <w:r w:rsidRPr="00410772">
        <w:tab/>
      </w:r>
      <w:r w:rsidRPr="00410772">
        <w:tab/>
        <w:t>&lt;FinInstnId&gt;</w:t>
      </w:r>
    </w:p>
    <w:p w14:paraId="269C7424" w14:textId="77777777" w:rsidR="00410772" w:rsidRPr="00410772" w:rsidRDefault="00410772" w:rsidP="00410772">
      <w:pPr>
        <w:pStyle w:val="XMLCode"/>
      </w:pPr>
      <w:r w:rsidRPr="00410772">
        <w:tab/>
      </w:r>
      <w:r w:rsidRPr="00410772">
        <w:tab/>
      </w:r>
      <w:r w:rsidRPr="00410772">
        <w:tab/>
      </w:r>
      <w:r w:rsidRPr="00410772">
        <w:tab/>
      </w:r>
      <w:r w:rsidRPr="00410772">
        <w:tab/>
      </w:r>
      <w:r w:rsidRPr="00410772">
        <w:tab/>
        <w:t>&lt;BICFI&gt;DDDDGB2L&lt;/BICFI&gt;</w:t>
      </w:r>
    </w:p>
    <w:p w14:paraId="5B2053C8" w14:textId="77777777" w:rsidR="00410772" w:rsidRPr="00410772" w:rsidRDefault="00410772" w:rsidP="00410772">
      <w:pPr>
        <w:pStyle w:val="XMLCode"/>
      </w:pPr>
      <w:r w:rsidRPr="00410772">
        <w:tab/>
      </w:r>
      <w:r w:rsidRPr="00410772">
        <w:tab/>
      </w:r>
      <w:r w:rsidRPr="00410772">
        <w:tab/>
      </w:r>
      <w:r w:rsidRPr="00410772">
        <w:tab/>
      </w:r>
      <w:r w:rsidRPr="00410772">
        <w:tab/>
        <w:t>&lt;/FinInstnId&gt;</w:t>
      </w:r>
    </w:p>
    <w:p w14:paraId="023AFD2C" w14:textId="77777777" w:rsidR="00410772" w:rsidRPr="00410772" w:rsidRDefault="00410772" w:rsidP="00410772">
      <w:pPr>
        <w:pStyle w:val="XMLCode"/>
      </w:pPr>
      <w:r w:rsidRPr="00410772">
        <w:tab/>
      </w:r>
      <w:r w:rsidRPr="00410772">
        <w:tab/>
      </w:r>
      <w:r w:rsidRPr="00410772">
        <w:tab/>
      </w:r>
      <w:r w:rsidRPr="00410772">
        <w:tab/>
        <w:t>&lt;/Agt&gt;</w:t>
      </w:r>
    </w:p>
    <w:p w14:paraId="2C0F2879" w14:textId="77777777" w:rsidR="00410772" w:rsidRPr="00410772" w:rsidRDefault="00410772" w:rsidP="00410772">
      <w:pPr>
        <w:pStyle w:val="XMLCode"/>
      </w:pPr>
      <w:r w:rsidRPr="00410772">
        <w:tab/>
      </w:r>
      <w:r w:rsidRPr="00410772">
        <w:tab/>
      </w:r>
      <w:r w:rsidRPr="00410772">
        <w:tab/>
        <w:t>&lt;/Rqstr&gt;</w:t>
      </w:r>
    </w:p>
    <w:p w14:paraId="5C90793B" w14:textId="77777777" w:rsidR="00410772" w:rsidRPr="00410772" w:rsidRDefault="00410772" w:rsidP="00410772">
      <w:pPr>
        <w:pStyle w:val="XMLCode"/>
      </w:pPr>
      <w:r w:rsidRPr="00410772">
        <w:tab/>
      </w:r>
      <w:r w:rsidRPr="00410772">
        <w:tab/>
      </w:r>
      <w:r w:rsidRPr="00410772">
        <w:tab/>
        <w:t>&lt;Rspndr&gt;</w:t>
      </w:r>
    </w:p>
    <w:p w14:paraId="2D87C405" w14:textId="77777777" w:rsidR="00410772" w:rsidRPr="00410772" w:rsidRDefault="00410772" w:rsidP="00410772">
      <w:pPr>
        <w:pStyle w:val="XMLCode"/>
      </w:pPr>
      <w:r w:rsidRPr="00410772">
        <w:tab/>
      </w:r>
      <w:r w:rsidRPr="00410772">
        <w:tab/>
      </w:r>
      <w:r w:rsidRPr="00410772">
        <w:tab/>
      </w:r>
      <w:r w:rsidRPr="00410772">
        <w:tab/>
        <w:t>&lt;Agt&gt;</w:t>
      </w:r>
    </w:p>
    <w:p w14:paraId="4C77C9C2" w14:textId="77777777" w:rsidR="00410772" w:rsidRPr="00410772" w:rsidRDefault="00410772" w:rsidP="00410772">
      <w:pPr>
        <w:pStyle w:val="XMLCode"/>
      </w:pPr>
      <w:r w:rsidRPr="00410772">
        <w:tab/>
      </w:r>
      <w:r w:rsidRPr="00410772">
        <w:tab/>
      </w:r>
      <w:r w:rsidRPr="00410772">
        <w:tab/>
      </w:r>
      <w:r w:rsidRPr="00410772">
        <w:tab/>
      </w:r>
      <w:r w:rsidRPr="00410772">
        <w:tab/>
        <w:t>&lt;FinInstnId&gt;</w:t>
      </w:r>
    </w:p>
    <w:p w14:paraId="2A83FE6E" w14:textId="77777777" w:rsidR="00410772" w:rsidRPr="00410772" w:rsidRDefault="00410772" w:rsidP="00410772">
      <w:pPr>
        <w:pStyle w:val="XMLCode"/>
      </w:pPr>
      <w:r w:rsidRPr="00410772">
        <w:tab/>
      </w:r>
      <w:r w:rsidRPr="00410772">
        <w:tab/>
      </w:r>
      <w:r w:rsidRPr="00410772">
        <w:tab/>
      </w:r>
      <w:r w:rsidRPr="00410772">
        <w:tab/>
      </w:r>
      <w:r w:rsidRPr="00410772">
        <w:tab/>
      </w:r>
      <w:r w:rsidRPr="00410772">
        <w:tab/>
        <w:t>&lt;BICFI&gt;ABCDZAJJ&lt;/BICFI&gt;</w:t>
      </w:r>
    </w:p>
    <w:p w14:paraId="24C48B78" w14:textId="77777777" w:rsidR="00410772" w:rsidRPr="00410772" w:rsidRDefault="00410772" w:rsidP="00410772">
      <w:pPr>
        <w:pStyle w:val="XMLCode"/>
      </w:pPr>
      <w:r w:rsidRPr="00410772">
        <w:tab/>
      </w:r>
      <w:r w:rsidRPr="00410772">
        <w:tab/>
      </w:r>
      <w:r w:rsidRPr="00410772">
        <w:tab/>
      </w:r>
      <w:r w:rsidRPr="00410772">
        <w:tab/>
      </w:r>
      <w:r w:rsidRPr="00410772">
        <w:tab/>
        <w:t>&lt;/FinInstnId&gt;</w:t>
      </w:r>
    </w:p>
    <w:p w14:paraId="23273557" w14:textId="77777777" w:rsidR="00410772" w:rsidRPr="00410772" w:rsidRDefault="00410772" w:rsidP="00410772">
      <w:pPr>
        <w:pStyle w:val="XMLCode"/>
      </w:pPr>
      <w:r w:rsidRPr="00410772">
        <w:tab/>
      </w:r>
      <w:r w:rsidRPr="00410772">
        <w:tab/>
      </w:r>
      <w:r w:rsidRPr="00410772">
        <w:tab/>
      </w:r>
      <w:r w:rsidRPr="00410772">
        <w:tab/>
        <w:t>&lt;/Agt&gt;</w:t>
      </w:r>
    </w:p>
    <w:p w14:paraId="32360DAB" w14:textId="77777777" w:rsidR="00410772" w:rsidRPr="00410772" w:rsidRDefault="00410772" w:rsidP="00410772">
      <w:pPr>
        <w:pStyle w:val="XMLCode"/>
      </w:pPr>
      <w:r w:rsidRPr="00410772">
        <w:tab/>
      </w:r>
      <w:r w:rsidRPr="00410772">
        <w:tab/>
      </w:r>
      <w:r w:rsidRPr="00410772">
        <w:tab/>
        <w:t>&lt;/Rspndr&gt;</w:t>
      </w:r>
    </w:p>
    <w:p w14:paraId="5EB72266" w14:textId="77777777" w:rsidR="00410772" w:rsidRPr="00410772" w:rsidRDefault="00410772" w:rsidP="00410772">
      <w:pPr>
        <w:pStyle w:val="XMLCode"/>
      </w:pPr>
      <w:r w:rsidRPr="00410772">
        <w:tab/>
      </w:r>
      <w:r w:rsidRPr="00410772">
        <w:tab/>
        <w:t>&lt;/OrgnlInvstgtnReq&gt;</w:t>
      </w:r>
    </w:p>
    <w:p w14:paraId="32AF959F" w14:textId="77777777" w:rsidR="00410772" w:rsidRPr="00410772" w:rsidRDefault="00410772" w:rsidP="00410772">
      <w:pPr>
        <w:pStyle w:val="XMLCode"/>
      </w:pPr>
      <w:r w:rsidRPr="00410772">
        <w:lastRenderedPageBreak/>
        <w:tab/>
        <w:t>&lt;/InvstgtnRspn&gt;</w:t>
      </w:r>
    </w:p>
    <w:p w14:paraId="0F7D8C5D" w14:textId="150BC430" w:rsidR="00410772" w:rsidRDefault="00410772" w:rsidP="00410772">
      <w:pPr>
        <w:pStyle w:val="XMLCode"/>
      </w:pPr>
      <w:r w:rsidRPr="00410772">
        <w:t>&lt;/Document&gt;</w:t>
      </w:r>
    </w:p>
    <w:p w14:paraId="4E838607" w14:textId="3D9DE90F" w:rsidR="00F76B40" w:rsidRDefault="00F76B40">
      <w:pPr>
        <w:suppressAutoHyphens w:val="0"/>
        <w:spacing w:before="0"/>
        <w:rPr>
          <w:rFonts w:ascii="Calibri" w:hAnsi="Calibri"/>
          <w:sz w:val="22"/>
        </w:rPr>
      </w:pPr>
      <w:r>
        <w:br w:type="page"/>
      </w:r>
    </w:p>
    <w:p w14:paraId="5FD1310C" w14:textId="3DA58575" w:rsidR="000A20D2" w:rsidRDefault="000A20D2" w:rsidP="00FC2CEC">
      <w:pPr>
        <w:pStyle w:val="Heading4"/>
      </w:pPr>
      <w:r>
        <w:lastRenderedPageBreak/>
        <w:t>Use</w:t>
      </w:r>
      <w:r w:rsidR="00202F5C">
        <w:t>r</w:t>
      </w:r>
      <w:r>
        <w:t xml:space="preserve"> </w:t>
      </w:r>
      <w:r w:rsidR="00202F5C">
        <w:t>c</w:t>
      </w:r>
      <w:r>
        <w:t>ase 2</w:t>
      </w:r>
      <w:r w:rsidR="00F7053E">
        <w:t xml:space="preserve"> (Regulatory / Sanctions)</w:t>
      </w:r>
    </w:p>
    <w:p w14:paraId="274A68EF" w14:textId="66A3A47F" w:rsidR="00B41D2C" w:rsidRDefault="00B41D2C" w:rsidP="00B41D2C">
      <w:r>
        <w:t xml:space="preserve">The </w:t>
      </w:r>
      <w:r w:rsidR="00174739">
        <w:t>I</w:t>
      </w:r>
      <w:r>
        <w:t xml:space="preserve">nvestigation </w:t>
      </w:r>
      <w:r w:rsidR="00174739">
        <w:t>R</w:t>
      </w:r>
      <w:r>
        <w:t>equestor (</w:t>
      </w:r>
      <w:r w:rsidRPr="00AE6C96">
        <w:t>DD</w:t>
      </w:r>
      <w:r w:rsidR="00387B6B">
        <w:t>D</w:t>
      </w:r>
      <w:r w:rsidR="009132C6">
        <w:t>D</w:t>
      </w:r>
      <w:r w:rsidRPr="00AE6C96">
        <w:t>GB2L)</w:t>
      </w:r>
      <w:r>
        <w:t xml:space="preserve"> sends an investigation request (camt.110) to t</w:t>
      </w:r>
      <w:r w:rsidRPr="00AE6C96">
        <w:t xml:space="preserve">he </w:t>
      </w:r>
      <w:r w:rsidR="00963DC5">
        <w:t>I</w:t>
      </w:r>
      <w:r w:rsidRPr="00AE6C96">
        <w:t xml:space="preserve">nvestigation </w:t>
      </w:r>
      <w:r w:rsidR="00963DC5">
        <w:t>R</w:t>
      </w:r>
      <w:r w:rsidRPr="00AE6C96">
        <w:t>esponder</w:t>
      </w:r>
      <w:r>
        <w:t xml:space="preserve"> </w:t>
      </w:r>
      <w:r w:rsidRPr="00AE6C96">
        <w:t>(AB</w:t>
      </w:r>
      <w:r w:rsidR="009132C6">
        <w:t>CD</w:t>
      </w:r>
      <w:r w:rsidRPr="00AE6C96">
        <w:t>ZAJJ)</w:t>
      </w:r>
      <w:r>
        <w:t xml:space="preserve"> to request additional information </w:t>
      </w:r>
      <w:r w:rsidR="00D147EC">
        <w:t xml:space="preserve">as there is a possible </w:t>
      </w:r>
      <w:r>
        <w:t>sanctions</w:t>
      </w:r>
      <w:r w:rsidR="00D147EC">
        <w:t xml:space="preserve"> hit on the payment</w:t>
      </w:r>
      <w:r>
        <w:t>.</w:t>
      </w:r>
    </w:p>
    <w:p w14:paraId="3429A149" w14:textId="5CE9E547" w:rsidR="007D05AF" w:rsidRDefault="00382DD1" w:rsidP="00B41D2C">
      <w:r w:rsidRPr="00382DD1">
        <w:t xml:space="preserve"> </w:t>
      </w:r>
      <w:r w:rsidR="00CB2149">
        <w:object w:dxaOrig="6346" w:dyaOrig="8387" w14:anchorId="4F634800">
          <v:shape id="_x0000_i1040" type="#_x0000_t75" style="width:315.75pt;height:417.75pt" o:ole="">
            <v:imagedata r:id="rId63" o:title=""/>
          </v:shape>
          <o:OLEObject Type="Embed" ProgID="Visio.Drawing.15" ShapeID="_x0000_i1040" DrawAspect="Content" ObjectID="_1834942897" r:id="rId64"/>
        </w:object>
      </w:r>
    </w:p>
    <w:p w14:paraId="61925592" w14:textId="77777777" w:rsidR="00D0037C" w:rsidRDefault="00D0037C" w:rsidP="00C12BFC">
      <w:pPr>
        <w:pStyle w:val="Normalbeforetable"/>
        <w:rPr>
          <w:rStyle w:val="Bold"/>
        </w:rPr>
      </w:pPr>
    </w:p>
    <w:p w14:paraId="3350954A" w14:textId="77777777" w:rsidR="00D0037C" w:rsidRDefault="00D0037C" w:rsidP="00C12BFC">
      <w:pPr>
        <w:pStyle w:val="Normalbeforetable"/>
        <w:rPr>
          <w:rStyle w:val="Bold"/>
        </w:rPr>
      </w:pPr>
    </w:p>
    <w:p w14:paraId="285E9274" w14:textId="77777777" w:rsidR="00D0037C" w:rsidRDefault="00D0037C" w:rsidP="00C12BFC">
      <w:pPr>
        <w:pStyle w:val="Normalbeforetable"/>
        <w:rPr>
          <w:rStyle w:val="Bold"/>
        </w:rPr>
      </w:pPr>
    </w:p>
    <w:p w14:paraId="4A9CB6E3" w14:textId="77777777" w:rsidR="00D0037C" w:rsidRDefault="00D0037C" w:rsidP="00C12BFC">
      <w:pPr>
        <w:pStyle w:val="Normalbeforetable"/>
        <w:rPr>
          <w:rStyle w:val="Bold"/>
        </w:rPr>
      </w:pPr>
    </w:p>
    <w:p w14:paraId="33AB74D7" w14:textId="77777777" w:rsidR="00D0037C" w:rsidRDefault="00D0037C" w:rsidP="00C12BFC">
      <w:pPr>
        <w:pStyle w:val="Normalbeforetable"/>
        <w:rPr>
          <w:rStyle w:val="Bold"/>
        </w:rPr>
      </w:pPr>
    </w:p>
    <w:p w14:paraId="01842C51" w14:textId="77777777" w:rsidR="00D0037C" w:rsidRDefault="00D0037C" w:rsidP="00C12BFC">
      <w:pPr>
        <w:pStyle w:val="Normalbeforetable"/>
        <w:rPr>
          <w:rStyle w:val="Bold"/>
        </w:rPr>
      </w:pPr>
    </w:p>
    <w:p w14:paraId="50D7AB21" w14:textId="77777777" w:rsidR="00D0037C" w:rsidRDefault="00D0037C" w:rsidP="00C12BFC">
      <w:pPr>
        <w:pStyle w:val="Normalbeforetable"/>
        <w:rPr>
          <w:rStyle w:val="Bold"/>
        </w:rPr>
      </w:pPr>
    </w:p>
    <w:p w14:paraId="3E04D5D8" w14:textId="2B9366B3" w:rsidR="007D05AF" w:rsidRPr="00C12BFC" w:rsidRDefault="007D05AF" w:rsidP="00C12BFC">
      <w:pPr>
        <w:pStyle w:val="Normalbeforetable"/>
        <w:rPr>
          <w:rStyle w:val="Bold"/>
        </w:rPr>
      </w:pPr>
      <w:r w:rsidRPr="00C12BFC">
        <w:rPr>
          <w:rStyle w:val="Bold"/>
        </w:rPr>
        <w:lastRenderedPageBreak/>
        <w:t xml:space="preserve">Investigation </w:t>
      </w:r>
      <w:r w:rsidR="0068303F">
        <w:rPr>
          <w:rStyle w:val="Bold"/>
        </w:rPr>
        <w:t>r</w:t>
      </w:r>
      <w:r w:rsidRPr="00C12BFC">
        <w:rPr>
          <w:rStyle w:val="Bold"/>
        </w:rPr>
        <w:t>equest</w:t>
      </w:r>
    </w:p>
    <w:p w14:paraId="5A8C9350" w14:textId="77777777" w:rsidR="007D05AF" w:rsidRDefault="007D05AF" w:rsidP="007D05AF">
      <w:pPr>
        <w:pStyle w:val="BlockLabel"/>
      </w:pPr>
      <w:r w:rsidRPr="00E60705">
        <w:t>Description</w:t>
      </w:r>
    </w:p>
    <w:p w14:paraId="325827A6" w14:textId="659A886B" w:rsidR="007D05AF" w:rsidRDefault="007D05AF" w:rsidP="007D05AF">
      <w:r>
        <w:t xml:space="preserve">The </w:t>
      </w:r>
      <w:r w:rsidR="00440536">
        <w:t>I</w:t>
      </w:r>
      <w:r>
        <w:t xml:space="preserve">nvestigation </w:t>
      </w:r>
      <w:r w:rsidR="00440536">
        <w:t>R</w:t>
      </w:r>
      <w:r>
        <w:t>equestor (</w:t>
      </w:r>
      <w:r w:rsidRPr="00AE6C96">
        <w:t>DD</w:t>
      </w:r>
      <w:r w:rsidR="009132C6">
        <w:t>D</w:t>
      </w:r>
      <w:r w:rsidR="00387B6B">
        <w:t>D</w:t>
      </w:r>
      <w:r w:rsidRPr="00AE6C96">
        <w:t>GB2L)</w:t>
      </w:r>
      <w:r>
        <w:t xml:space="preserve"> sends an investigation request (camt.110) to t</w:t>
      </w:r>
      <w:r w:rsidRPr="00AE6C96">
        <w:t xml:space="preserve">he </w:t>
      </w:r>
      <w:r w:rsidR="00133DD1">
        <w:t>I</w:t>
      </w:r>
      <w:r w:rsidRPr="00AE6C96">
        <w:t xml:space="preserve">nvestigation </w:t>
      </w:r>
      <w:r w:rsidR="00133DD1">
        <w:t>R</w:t>
      </w:r>
      <w:r w:rsidRPr="00AE6C96">
        <w:t>esponder (A</w:t>
      </w:r>
      <w:r w:rsidR="009132C6">
        <w:t>BCD</w:t>
      </w:r>
      <w:r w:rsidRPr="00AE6C96">
        <w:t>ZAJJ)</w:t>
      </w:r>
      <w:r>
        <w:t xml:space="preserve"> </w:t>
      </w:r>
      <w:r w:rsidR="006A71E1">
        <w:t>with investigation type RQFI (Request for information)</w:t>
      </w:r>
      <w:r>
        <w:t xml:space="preserve">. In particular, information is requested about the </w:t>
      </w:r>
      <w:r w:rsidR="008C7B5B">
        <w:t>d</w:t>
      </w:r>
      <w:r>
        <w:t>ebtor's</w:t>
      </w:r>
      <w:r w:rsidDel="006947E9">
        <w:t xml:space="preserve"> </w:t>
      </w:r>
      <w:r>
        <w:t xml:space="preserve">address and the </w:t>
      </w:r>
      <w:r w:rsidR="008C7B5B">
        <w:t>u</w:t>
      </w:r>
      <w:r>
        <w:t xml:space="preserve">ltimate </w:t>
      </w:r>
      <w:r w:rsidR="008C7B5B">
        <w:t>d</w:t>
      </w:r>
      <w:r>
        <w:t xml:space="preserve">ebtor's date of birth and passport number. </w:t>
      </w:r>
    </w:p>
    <w:p w14:paraId="7AF5E1EB" w14:textId="77777777" w:rsidR="007D05AF" w:rsidRDefault="007D05AF" w:rsidP="007D05AF"/>
    <w:p w14:paraId="45E8F3AD" w14:textId="7A3552F1" w:rsidR="007D05AF" w:rsidRPr="0015611B" w:rsidRDefault="007D05AF" w:rsidP="007D05AF">
      <w:pPr>
        <w:rPr>
          <w:rStyle w:val="Bold"/>
        </w:rPr>
      </w:pPr>
      <w:r w:rsidRPr="0015611B">
        <w:rPr>
          <w:rStyle w:val="Bold"/>
        </w:rPr>
        <w:t xml:space="preserve">Business </w:t>
      </w:r>
      <w:r w:rsidR="00F645F8">
        <w:rPr>
          <w:rStyle w:val="Bold"/>
        </w:rPr>
        <w:t>d</w:t>
      </w:r>
      <w:r w:rsidRPr="0015611B">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5"/>
        <w:gridCol w:w="2170"/>
        <w:gridCol w:w="2584"/>
      </w:tblGrid>
      <w:tr w:rsidR="007D05AF" w14:paraId="458D577C" w14:textId="77777777" w:rsidTr="003C231B">
        <w:trPr>
          <w:cantSplit/>
          <w:tblHeader/>
        </w:trPr>
        <w:tc>
          <w:tcPr>
            <w:tcW w:w="3385"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4D8FEB4" w14:textId="77777777" w:rsidR="007D05AF" w:rsidRPr="007D05AF" w:rsidRDefault="007D05AF" w:rsidP="007D05AF">
            <w:pPr>
              <w:pStyle w:val="TableHeading"/>
            </w:pPr>
            <w:r>
              <w:t>Element</w:t>
            </w:r>
          </w:p>
        </w:tc>
        <w:tc>
          <w:tcPr>
            <w:tcW w:w="217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3B00479" w14:textId="77777777" w:rsidR="007D05AF" w:rsidRPr="007D05AF" w:rsidRDefault="007D05AF" w:rsidP="007D05AF">
            <w:pPr>
              <w:pStyle w:val="TableHeading"/>
            </w:pPr>
            <w:r>
              <w:t>XML Tag</w:t>
            </w:r>
          </w:p>
        </w:tc>
        <w:tc>
          <w:tcPr>
            <w:tcW w:w="258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2A881ED" w14:textId="77777777" w:rsidR="007D05AF" w:rsidRPr="007D05AF" w:rsidRDefault="007D05AF" w:rsidP="007D05AF">
            <w:pPr>
              <w:pStyle w:val="TableHeading"/>
              <w:rPr>
                <w:rStyle w:val="Bold"/>
              </w:rPr>
            </w:pPr>
            <w:r w:rsidRPr="00167E94">
              <w:rPr>
                <w:rStyle w:val="Bold"/>
              </w:rPr>
              <w:t>Content</w:t>
            </w:r>
          </w:p>
        </w:tc>
      </w:tr>
      <w:tr w:rsidR="007D05AF" w14:paraId="6EB8844C" w14:textId="77777777" w:rsidTr="003C231B">
        <w:tc>
          <w:tcPr>
            <w:tcW w:w="3385" w:type="dxa"/>
            <w:shd w:val="clear" w:color="auto" w:fill="FFFFFF"/>
          </w:tcPr>
          <w:p w14:paraId="5A620996" w14:textId="77777777" w:rsidR="007D05AF" w:rsidRPr="007D05AF" w:rsidRDefault="007D05AF" w:rsidP="007D05AF">
            <w:r w:rsidRPr="006F78EA">
              <w:t>Requestor Investigation Identification</w:t>
            </w:r>
          </w:p>
        </w:tc>
        <w:tc>
          <w:tcPr>
            <w:tcW w:w="2170" w:type="dxa"/>
            <w:shd w:val="clear" w:color="auto" w:fill="FFFFFF"/>
          </w:tcPr>
          <w:p w14:paraId="7E169BA7" w14:textId="77777777" w:rsidR="007D05AF" w:rsidRPr="007D05AF" w:rsidRDefault="007D05AF" w:rsidP="007D05AF">
            <w:pPr>
              <w:pStyle w:val="TableText"/>
            </w:pPr>
            <w:r w:rsidRPr="00D81250">
              <w:t>&lt;RqstrInvstgtnId&gt;</w:t>
            </w:r>
          </w:p>
        </w:tc>
        <w:tc>
          <w:tcPr>
            <w:tcW w:w="2584" w:type="dxa"/>
            <w:shd w:val="clear" w:color="auto" w:fill="FFFFFF"/>
          </w:tcPr>
          <w:p w14:paraId="445E3F8B" w14:textId="75F933C7" w:rsidR="007D05AF" w:rsidRPr="007D05AF" w:rsidRDefault="00975F35" w:rsidP="007D05AF">
            <w:pPr>
              <w:rPr>
                <w:rStyle w:val="Bold"/>
              </w:rPr>
            </w:pPr>
            <w:r>
              <w:rPr>
                <w:rStyle w:val="Bold"/>
              </w:rPr>
              <w:t>12345</w:t>
            </w:r>
          </w:p>
        </w:tc>
      </w:tr>
      <w:tr w:rsidR="007D05AF" w14:paraId="2BEA2DB4" w14:textId="77777777" w:rsidTr="003C231B">
        <w:tc>
          <w:tcPr>
            <w:tcW w:w="3385" w:type="dxa"/>
            <w:shd w:val="clear" w:color="auto" w:fill="FFFFFF"/>
          </w:tcPr>
          <w:p w14:paraId="37B8386B" w14:textId="5B9DD299" w:rsidR="007D05AF" w:rsidRPr="007D05AF" w:rsidRDefault="007D05AF" w:rsidP="007D05AF">
            <w:r w:rsidRPr="00976CFC">
              <w:t>Investigation Type</w:t>
            </w:r>
          </w:p>
        </w:tc>
        <w:tc>
          <w:tcPr>
            <w:tcW w:w="2170" w:type="dxa"/>
            <w:shd w:val="clear" w:color="auto" w:fill="FFFFFF"/>
          </w:tcPr>
          <w:p w14:paraId="31592E6C" w14:textId="77777777" w:rsidR="007D05AF" w:rsidRPr="007D05AF" w:rsidRDefault="007D05AF" w:rsidP="007D05AF">
            <w:pPr>
              <w:pStyle w:val="TableText"/>
            </w:pPr>
            <w:r w:rsidRPr="00720E52">
              <w:t>&lt;Cd&gt;</w:t>
            </w:r>
          </w:p>
        </w:tc>
        <w:tc>
          <w:tcPr>
            <w:tcW w:w="2584" w:type="dxa"/>
            <w:shd w:val="clear" w:color="auto" w:fill="FFFFFF"/>
          </w:tcPr>
          <w:p w14:paraId="4556BF00" w14:textId="77777777" w:rsidR="007D05AF" w:rsidRPr="007D05AF" w:rsidRDefault="007D05AF" w:rsidP="007D05AF">
            <w:pPr>
              <w:pStyle w:val="TableText"/>
              <w:rPr>
                <w:rStyle w:val="Bold"/>
              </w:rPr>
            </w:pPr>
            <w:r w:rsidRPr="00167E94">
              <w:rPr>
                <w:rStyle w:val="Bold"/>
              </w:rPr>
              <w:t>RQFI</w:t>
            </w:r>
          </w:p>
        </w:tc>
      </w:tr>
      <w:tr w:rsidR="007D05AF" w14:paraId="2C808AB1" w14:textId="77777777" w:rsidTr="003C231B">
        <w:tc>
          <w:tcPr>
            <w:tcW w:w="3385" w:type="dxa"/>
            <w:shd w:val="clear" w:color="auto" w:fill="FFFFFF"/>
          </w:tcPr>
          <w:p w14:paraId="51E82FE6" w14:textId="50A52A72" w:rsidR="007D05AF" w:rsidRPr="007D05AF" w:rsidRDefault="007D05AF" w:rsidP="007D05AF">
            <w:r>
              <w:t>Investigation Sub</w:t>
            </w:r>
            <w:r w:rsidR="009C5858">
              <w:t xml:space="preserve"> </w:t>
            </w:r>
            <w:r>
              <w:t>Type</w:t>
            </w:r>
          </w:p>
        </w:tc>
        <w:tc>
          <w:tcPr>
            <w:tcW w:w="2170" w:type="dxa"/>
            <w:shd w:val="clear" w:color="auto" w:fill="FFFFFF"/>
          </w:tcPr>
          <w:p w14:paraId="53827EC5" w14:textId="77777777" w:rsidR="007D05AF" w:rsidRPr="007D05AF" w:rsidRDefault="007D05AF" w:rsidP="007D05AF">
            <w:pPr>
              <w:pStyle w:val="TableText"/>
            </w:pPr>
            <w:r>
              <w:t>&lt;Cd&gt;</w:t>
            </w:r>
          </w:p>
        </w:tc>
        <w:tc>
          <w:tcPr>
            <w:tcW w:w="2584" w:type="dxa"/>
            <w:shd w:val="clear" w:color="auto" w:fill="FFFFFF"/>
          </w:tcPr>
          <w:p w14:paraId="50461AD7" w14:textId="08FBF4A0" w:rsidR="007D05AF" w:rsidRPr="007D05AF" w:rsidRDefault="00975F35" w:rsidP="007D05AF">
            <w:pPr>
              <w:pStyle w:val="TableText"/>
              <w:rPr>
                <w:rStyle w:val="Bold"/>
              </w:rPr>
            </w:pPr>
            <w:r>
              <w:rPr>
                <w:rStyle w:val="Bold"/>
              </w:rPr>
              <w:t>SANC</w:t>
            </w:r>
          </w:p>
        </w:tc>
      </w:tr>
      <w:tr w:rsidR="007D05AF" w14:paraId="26221C7B" w14:textId="77777777" w:rsidTr="003C231B">
        <w:tc>
          <w:tcPr>
            <w:tcW w:w="3385" w:type="dxa"/>
            <w:shd w:val="clear" w:color="auto" w:fill="FFFFFF"/>
          </w:tcPr>
          <w:p w14:paraId="5A5560F2" w14:textId="6B5A42B6" w:rsidR="007D05AF" w:rsidRPr="007D05AF" w:rsidRDefault="007D05AF" w:rsidP="007D05AF">
            <w:r>
              <w:t>Underlying</w:t>
            </w:r>
            <w:r w:rsidR="009C5858">
              <w:t xml:space="preserve"> </w:t>
            </w:r>
            <w:r>
              <w:t>Instrument</w:t>
            </w:r>
          </w:p>
        </w:tc>
        <w:tc>
          <w:tcPr>
            <w:tcW w:w="2170" w:type="dxa"/>
            <w:shd w:val="clear" w:color="auto" w:fill="FFFFFF"/>
          </w:tcPr>
          <w:p w14:paraId="18750A0B" w14:textId="77777777" w:rsidR="007D05AF" w:rsidRPr="007D05AF" w:rsidRDefault="007D05AF" w:rsidP="007D05AF">
            <w:pPr>
              <w:pStyle w:val="TableText"/>
            </w:pPr>
            <w:r>
              <w:t>&lt;Cd&gt;</w:t>
            </w:r>
          </w:p>
        </w:tc>
        <w:tc>
          <w:tcPr>
            <w:tcW w:w="2584" w:type="dxa"/>
            <w:shd w:val="clear" w:color="auto" w:fill="FFFFFF"/>
          </w:tcPr>
          <w:p w14:paraId="5D0F1193" w14:textId="77777777" w:rsidR="007D05AF" w:rsidRPr="007D05AF" w:rsidRDefault="007D05AF" w:rsidP="007D05AF">
            <w:pPr>
              <w:pStyle w:val="TableText"/>
              <w:rPr>
                <w:rStyle w:val="Bold"/>
              </w:rPr>
            </w:pPr>
            <w:r w:rsidRPr="00167E94">
              <w:rPr>
                <w:rStyle w:val="Bold"/>
              </w:rPr>
              <w:t>XBCT</w:t>
            </w:r>
          </w:p>
        </w:tc>
      </w:tr>
      <w:tr w:rsidR="00935679" w14:paraId="590B197D" w14:textId="77777777" w:rsidTr="003C231B">
        <w:tc>
          <w:tcPr>
            <w:tcW w:w="3385" w:type="dxa"/>
            <w:shd w:val="clear" w:color="auto" w:fill="FFFFFF"/>
          </w:tcPr>
          <w:p w14:paraId="4D27C682" w14:textId="001F9337" w:rsidR="00935679" w:rsidRDefault="00935679" w:rsidP="007D05AF">
            <w:pPr>
              <w:pStyle w:val="Normalbeforetable"/>
            </w:pPr>
            <w:r>
              <w:t>Original</w:t>
            </w:r>
            <w:r w:rsidR="009C5858">
              <w:t xml:space="preserve"> </w:t>
            </w:r>
            <w:r>
              <w:t>Instruction</w:t>
            </w:r>
            <w:r w:rsidR="009C5858">
              <w:t xml:space="preserve"> </w:t>
            </w:r>
            <w:r>
              <w:t>ID</w:t>
            </w:r>
          </w:p>
        </w:tc>
        <w:tc>
          <w:tcPr>
            <w:tcW w:w="2170" w:type="dxa"/>
            <w:shd w:val="clear" w:color="auto" w:fill="FFFFFF"/>
          </w:tcPr>
          <w:p w14:paraId="09F744F1" w14:textId="68C4C354" w:rsidR="00935679" w:rsidRPr="00E26E79" w:rsidRDefault="00935679" w:rsidP="007D05AF">
            <w:pPr>
              <w:pStyle w:val="TableText"/>
            </w:pPr>
            <w:r w:rsidRPr="00935679">
              <w:t>&lt;OrgnlInstrId&gt;</w:t>
            </w:r>
          </w:p>
        </w:tc>
        <w:tc>
          <w:tcPr>
            <w:tcW w:w="2584" w:type="dxa"/>
            <w:shd w:val="clear" w:color="auto" w:fill="FFFFFF"/>
          </w:tcPr>
          <w:p w14:paraId="53444FE3" w14:textId="77777777" w:rsidR="00935679" w:rsidRPr="00935679" w:rsidRDefault="00935679" w:rsidP="00935679">
            <w:pPr>
              <w:pStyle w:val="TableText"/>
              <w:rPr>
                <w:rStyle w:val="Bold"/>
              </w:rPr>
            </w:pPr>
            <w:r w:rsidRPr="00935679">
              <w:rPr>
                <w:rStyle w:val="Bold"/>
              </w:rPr>
              <w:t>FIELD20REF001</w:t>
            </w:r>
          </w:p>
          <w:p w14:paraId="6E1C919D" w14:textId="77777777" w:rsidR="00935679" w:rsidRPr="00935679" w:rsidRDefault="00935679" w:rsidP="007D05AF">
            <w:pPr>
              <w:pStyle w:val="TableText"/>
              <w:rPr>
                <w:rStyle w:val="Bold"/>
              </w:rPr>
            </w:pPr>
          </w:p>
        </w:tc>
      </w:tr>
      <w:tr w:rsidR="007D05AF" w14:paraId="556254A0" w14:textId="77777777" w:rsidTr="003C231B">
        <w:tc>
          <w:tcPr>
            <w:tcW w:w="3385" w:type="dxa"/>
            <w:shd w:val="clear" w:color="auto" w:fill="FFFFFF"/>
          </w:tcPr>
          <w:p w14:paraId="05AB59A1" w14:textId="77777777" w:rsidR="007D05AF" w:rsidRPr="007D05AF" w:rsidRDefault="007D05AF" w:rsidP="007D05AF">
            <w:pPr>
              <w:pStyle w:val="Normalbeforetable"/>
            </w:pPr>
            <w:r>
              <w:t>Original UETR</w:t>
            </w:r>
          </w:p>
        </w:tc>
        <w:tc>
          <w:tcPr>
            <w:tcW w:w="2170" w:type="dxa"/>
            <w:shd w:val="clear" w:color="auto" w:fill="FFFFFF"/>
          </w:tcPr>
          <w:p w14:paraId="199A18C8" w14:textId="77777777" w:rsidR="007D05AF" w:rsidRPr="007D05AF" w:rsidRDefault="007D05AF" w:rsidP="007D05AF">
            <w:pPr>
              <w:pStyle w:val="TableText"/>
            </w:pPr>
            <w:r w:rsidRPr="00E26E79">
              <w:t>&lt;OrgnlUETR&gt;</w:t>
            </w:r>
          </w:p>
        </w:tc>
        <w:tc>
          <w:tcPr>
            <w:tcW w:w="2584" w:type="dxa"/>
            <w:shd w:val="clear" w:color="auto" w:fill="FFFFFF"/>
          </w:tcPr>
          <w:p w14:paraId="17FCB96D" w14:textId="1220E70E" w:rsidR="007D05AF" w:rsidRPr="00935679" w:rsidRDefault="00D73316" w:rsidP="00935679">
            <w:pPr>
              <w:pStyle w:val="TableText"/>
              <w:rPr>
                <w:rStyle w:val="Bold"/>
              </w:rPr>
            </w:pPr>
            <w:r w:rsidRPr="00D73316">
              <w:rPr>
                <w:rStyle w:val="Bold"/>
              </w:rPr>
              <w:t>174c245f-2682-4291-ad67-2a41e530cd27</w:t>
            </w:r>
          </w:p>
        </w:tc>
      </w:tr>
      <w:tr w:rsidR="007D05AF" w14:paraId="021573D3" w14:textId="77777777" w:rsidTr="003C231B">
        <w:tc>
          <w:tcPr>
            <w:tcW w:w="3385" w:type="dxa"/>
            <w:shd w:val="clear" w:color="auto" w:fill="FFFFFF"/>
          </w:tcPr>
          <w:p w14:paraId="385569A6" w14:textId="303BB69B" w:rsidR="007D05AF" w:rsidRPr="007D05AF" w:rsidRDefault="007D05AF" w:rsidP="007D05AF">
            <w:r>
              <w:t>Original</w:t>
            </w:r>
            <w:r w:rsidR="009C5858">
              <w:t xml:space="preserve"> </w:t>
            </w:r>
            <w:r>
              <w:t>Interbank</w:t>
            </w:r>
            <w:r w:rsidR="009C5858">
              <w:t xml:space="preserve"> </w:t>
            </w:r>
            <w:r>
              <w:t>Settlement</w:t>
            </w:r>
            <w:r w:rsidR="009C5858">
              <w:t xml:space="preserve"> </w:t>
            </w:r>
            <w:r>
              <w:t>Amou</w:t>
            </w:r>
            <w:r w:rsidRPr="007D05AF">
              <w:t>nt</w:t>
            </w:r>
          </w:p>
          <w:p w14:paraId="3FC2D1E2" w14:textId="77777777" w:rsidR="007D05AF" w:rsidRPr="007D05AF" w:rsidRDefault="007D05AF" w:rsidP="007D05AF">
            <w:r w:rsidRPr="00B1244E">
              <w:t>Currency</w:t>
            </w:r>
          </w:p>
        </w:tc>
        <w:tc>
          <w:tcPr>
            <w:tcW w:w="2170" w:type="dxa"/>
            <w:shd w:val="clear" w:color="auto" w:fill="FFFFFF"/>
          </w:tcPr>
          <w:p w14:paraId="2FFA9701" w14:textId="77777777" w:rsidR="007D05AF" w:rsidRPr="007D05AF" w:rsidRDefault="007D05AF" w:rsidP="007D05AF">
            <w:pPr>
              <w:pStyle w:val="TableText"/>
            </w:pPr>
            <w:r w:rsidRPr="00B1244E">
              <w:t>&lt;OrgnlIntrBkSttlmAmt&gt;</w:t>
            </w:r>
          </w:p>
          <w:p w14:paraId="3B7FDB47" w14:textId="77777777" w:rsidR="007D05AF" w:rsidRPr="007D05AF" w:rsidRDefault="007D05AF" w:rsidP="007D05AF">
            <w:pPr>
              <w:pStyle w:val="TableText"/>
            </w:pPr>
            <w:r>
              <w:t>&lt;Ccy&gt;</w:t>
            </w:r>
          </w:p>
        </w:tc>
        <w:tc>
          <w:tcPr>
            <w:tcW w:w="2584" w:type="dxa"/>
            <w:shd w:val="clear" w:color="auto" w:fill="FFFFFF"/>
          </w:tcPr>
          <w:p w14:paraId="330C0B6F" w14:textId="4F7CE97A" w:rsidR="007D05AF" w:rsidRPr="007D05AF" w:rsidRDefault="007D05AF" w:rsidP="007D05AF">
            <w:pPr>
              <w:pStyle w:val="TableText"/>
              <w:rPr>
                <w:rStyle w:val="Bold"/>
              </w:rPr>
            </w:pPr>
            <w:r w:rsidRPr="00167E94">
              <w:rPr>
                <w:rStyle w:val="Bold"/>
              </w:rPr>
              <w:t>100</w:t>
            </w:r>
          </w:p>
          <w:p w14:paraId="701F7697" w14:textId="77777777" w:rsidR="007D05AF" w:rsidRPr="007D05AF" w:rsidRDefault="007D05AF" w:rsidP="007D05AF">
            <w:pPr>
              <w:pStyle w:val="TableText"/>
              <w:rPr>
                <w:rStyle w:val="Bold"/>
              </w:rPr>
            </w:pPr>
            <w:r w:rsidRPr="00167E94">
              <w:rPr>
                <w:rStyle w:val="Bold"/>
              </w:rPr>
              <w:t>EUR</w:t>
            </w:r>
          </w:p>
        </w:tc>
      </w:tr>
      <w:tr w:rsidR="007D05AF" w14:paraId="6FE04E14" w14:textId="77777777" w:rsidTr="003C231B">
        <w:tc>
          <w:tcPr>
            <w:tcW w:w="3385" w:type="dxa"/>
            <w:shd w:val="clear" w:color="auto" w:fill="FFFFFF"/>
          </w:tcPr>
          <w:p w14:paraId="0C090799" w14:textId="44C112D9" w:rsidR="007D05AF" w:rsidRPr="007D05AF" w:rsidRDefault="007D05AF" w:rsidP="007D05AF">
            <w:r w:rsidRPr="00B1244E">
              <w:t>Original</w:t>
            </w:r>
            <w:r w:rsidR="009C5858">
              <w:t xml:space="preserve"> </w:t>
            </w:r>
            <w:r w:rsidRPr="00B1244E">
              <w:t>Interbank</w:t>
            </w:r>
            <w:r w:rsidR="009C5858">
              <w:t xml:space="preserve"> </w:t>
            </w:r>
            <w:r w:rsidRPr="00B1244E">
              <w:t>Settlemen</w:t>
            </w:r>
            <w:r w:rsidRPr="007D05AF">
              <w:t>t</w:t>
            </w:r>
            <w:r w:rsidR="009C5858">
              <w:t xml:space="preserve"> </w:t>
            </w:r>
            <w:r w:rsidRPr="007D05AF">
              <w:t>Date</w:t>
            </w:r>
          </w:p>
        </w:tc>
        <w:tc>
          <w:tcPr>
            <w:tcW w:w="2170" w:type="dxa"/>
            <w:shd w:val="clear" w:color="auto" w:fill="FFFFFF"/>
          </w:tcPr>
          <w:p w14:paraId="517536ED" w14:textId="77777777" w:rsidR="007D05AF" w:rsidRPr="007D05AF" w:rsidRDefault="007D05AF" w:rsidP="007D05AF">
            <w:pPr>
              <w:pStyle w:val="TableText"/>
            </w:pPr>
            <w:r w:rsidRPr="00B1244E">
              <w:t>&lt;OrgnlIntrBkSttlmDt&gt;</w:t>
            </w:r>
          </w:p>
        </w:tc>
        <w:tc>
          <w:tcPr>
            <w:tcW w:w="2584" w:type="dxa"/>
            <w:shd w:val="clear" w:color="auto" w:fill="FFFFFF"/>
          </w:tcPr>
          <w:p w14:paraId="18C8F15D" w14:textId="0328A97E" w:rsidR="007D05AF" w:rsidRPr="007D05AF" w:rsidRDefault="007D05AF" w:rsidP="007D05AF">
            <w:pPr>
              <w:pStyle w:val="TableText"/>
              <w:rPr>
                <w:rStyle w:val="Bold"/>
              </w:rPr>
            </w:pPr>
            <w:r w:rsidRPr="00167E94">
              <w:rPr>
                <w:rStyle w:val="Bold"/>
              </w:rPr>
              <w:t>202</w:t>
            </w:r>
            <w:r w:rsidR="00ED2A4A">
              <w:rPr>
                <w:rStyle w:val="Bold"/>
              </w:rPr>
              <w:t>3-02-16</w:t>
            </w:r>
          </w:p>
        </w:tc>
      </w:tr>
      <w:tr w:rsidR="007D05AF" w14:paraId="69B57F68" w14:textId="77777777" w:rsidTr="003C231B">
        <w:tc>
          <w:tcPr>
            <w:tcW w:w="3385" w:type="dxa"/>
            <w:shd w:val="clear" w:color="auto" w:fill="FFFFFF"/>
          </w:tcPr>
          <w:p w14:paraId="0B20588B" w14:textId="00BE1E28" w:rsidR="007D05AF" w:rsidRPr="007D05AF" w:rsidRDefault="007D05AF" w:rsidP="007D05AF">
            <w:pPr>
              <w:pStyle w:val="TableText"/>
            </w:pPr>
            <w:r w:rsidRPr="009C4744">
              <w:t>Requesto</w:t>
            </w:r>
            <w:r w:rsidRPr="007D05AF">
              <w:t>r</w:t>
            </w:r>
            <w:r w:rsidRPr="007D05AF" w:rsidDel="009C5858">
              <w:t xml:space="preserve"> </w:t>
            </w:r>
          </w:p>
        </w:tc>
        <w:tc>
          <w:tcPr>
            <w:tcW w:w="2170" w:type="dxa"/>
            <w:shd w:val="clear" w:color="auto" w:fill="FFFFFF"/>
          </w:tcPr>
          <w:p w14:paraId="72F188F6" w14:textId="77777777" w:rsidR="007D05AF" w:rsidRPr="007D05AF" w:rsidRDefault="007D05AF" w:rsidP="007D05AF">
            <w:pPr>
              <w:pStyle w:val="TableText"/>
            </w:pPr>
            <w:r w:rsidRPr="009C4744">
              <w:t>&lt;BICFI&gt;</w:t>
            </w:r>
          </w:p>
        </w:tc>
        <w:tc>
          <w:tcPr>
            <w:tcW w:w="2584" w:type="dxa"/>
            <w:shd w:val="clear" w:color="auto" w:fill="FFFFFF"/>
          </w:tcPr>
          <w:p w14:paraId="3720359C" w14:textId="36BD7AD6" w:rsidR="007D05AF" w:rsidRPr="007D05AF" w:rsidRDefault="00387B6B" w:rsidP="007D05AF">
            <w:pPr>
              <w:pStyle w:val="TableText"/>
              <w:rPr>
                <w:rStyle w:val="Bold"/>
              </w:rPr>
            </w:pPr>
            <w:r>
              <w:rPr>
                <w:rStyle w:val="Bold"/>
              </w:rPr>
              <w:t>D</w:t>
            </w:r>
            <w:r w:rsidR="007D05AF" w:rsidRPr="00167E94">
              <w:rPr>
                <w:rStyle w:val="Bold"/>
              </w:rPr>
              <w:t>DD</w:t>
            </w:r>
            <w:r w:rsidR="009132C6">
              <w:rPr>
                <w:rStyle w:val="Bold"/>
              </w:rPr>
              <w:t>D</w:t>
            </w:r>
            <w:r w:rsidR="007D05AF" w:rsidRPr="00167E94">
              <w:rPr>
                <w:rStyle w:val="Bold"/>
              </w:rPr>
              <w:t>GB2L</w:t>
            </w:r>
          </w:p>
        </w:tc>
      </w:tr>
      <w:tr w:rsidR="007D05AF" w14:paraId="44BE78C8" w14:textId="77777777" w:rsidTr="003C231B">
        <w:tc>
          <w:tcPr>
            <w:tcW w:w="3385" w:type="dxa"/>
            <w:shd w:val="clear" w:color="auto" w:fill="FFFFFF"/>
          </w:tcPr>
          <w:p w14:paraId="72E59B89" w14:textId="0A75D8FD" w:rsidR="007D05AF" w:rsidRPr="007D05AF" w:rsidRDefault="007D05AF" w:rsidP="007D05AF">
            <w:pPr>
              <w:pStyle w:val="TableText"/>
            </w:pPr>
            <w:r w:rsidRPr="009C4744">
              <w:t>Responder</w:t>
            </w:r>
          </w:p>
        </w:tc>
        <w:tc>
          <w:tcPr>
            <w:tcW w:w="2170" w:type="dxa"/>
            <w:shd w:val="clear" w:color="auto" w:fill="FFFFFF"/>
          </w:tcPr>
          <w:p w14:paraId="6D8CC00B" w14:textId="77777777" w:rsidR="007D05AF" w:rsidRPr="007D05AF" w:rsidRDefault="007D05AF" w:rsidP="007D05AF">
            <w:pPr>
              <w:pStyle w:val="TableText"/>
            </w:pPr>
            <w:r w:rsidRPr="009C4744">
              <w:t>&lt;BICFI&gt;</w:t>
            </w:r>
          </w:p>
        </w:tc>
        <w:tc>
          <w:tcPr>
            <w:tcW w:w="2584" w:type="dxa"/>
            <w:shd w:val="clear" w:color="auto" w:fill="FFFFFF"/>
          </w:tcPr>
          <w:p w14:paraId="4BB047C7" w14:textId="66122621" w:rsidR="007D05AF" w:rsidRPr="007D05AF" w:rsidRDefault="007D05AF" w:rsidP="007D05AF">
            <w:pPr>
              <w:pStyle w:val="TableText"/>
              <w:rPr>
                <w:rStyle w:val="Bold"/>
              </w:rPr>
            </w:pPr>
            <w:r w:rsidRPr="00167E94">
              <w:rPr>
                <w:rStyle w:val="Bold"/>
              </w:rPr>
              <w:t>AB</w:t>
            </w:r>
            <w:r w:rsidR="009132C6">
              <w:rPr>
                <w:rStyle w:val="Bold"/>
              </w:rPr>
              <w:t>CD</w:t>
            </w:r>
            <w:r w:rsidRPr="00167E94">
              <w:rPr>
                <w:rStyle w:val="Bold"/>
              </w:rPr>
              <w:t>ZAJJ</w:t>
            </w:r>
          </w:p>
        </w:tc>
      </w:tr>
      <w:tr w:rsidR="00EA2389" w14:paraId="18D4C1BA" w14:textId="77777777" w:rsidTr="003C231B">
        <w:tc>
          <w:tcPr>
            <w:tcW w:w="3385" w:type="dxa"/>
            <w:shd w:val="clear" w:color="auto" w:fill="FFFFFF"/>
          </w:tcPr>
          <w:p w14:paraId="5A2C622D" w14:textId="45299A6D" w:rsidR="00EA2389" w:rsidRPr="00EA2389" w:rsidRDefault="00EA2389" w:rsidP="00EA2389">
            <w:pPr>
              <w:pStyle w:val="TableText"/>
            </w:pPr>
            <w:r>
              <w:t xml:space="preserve">Reason </w:t>
            </w:r>
          </w:p>
        </w:tc>
        <w:tc>
          <w:tcPr>
            <w:tcW w:w="2170" w:type="dxa"/>
            <w:shd w:val="clear" w:color="auto" w:fill="FFFFFF"/>
          </w:tcPr>
          <w:p w14:paraId="73BF4A29" w14:textId="3671DBD0" w:rsidR="00EA2389" w:rsidRPr="00EA2389" w:rsidRDefault="00EA2389" w:rsidP="00EA2389">
            <w:pPr>
              <w:pStyle w:val="TableText"/>
            </w:pPr>
            <w:r>
              <w:t>&lt;Cd&gt;</w:t>
            </w:r>
          </w:p>
        </w:tc>
        <w:tc>
          <w:tcPr>
            <w:tcW w:w="2584" w:type="dxa"/>
            <w:shd w:val="clear" w:color="auto" w:fill="FFFFFF"/>
          </w:tcPr>
          <w:p w14:paraId="0C8D03BB" w14:textId="368A1DFA" w:rsidR="00EA2389" w:rsidRPr="00EA2389" w:rsidRDefault="00EA2389" w:rsidP="00EA2389">
            <w:pPr>
              <w:pStyle w:val="TableText"/>
              <w:rPr>
                <w:rStyle w:val="Bold"/>
              </w:rPr>
            </w:pPr>
            <w:r w:rsidRPr="00A767D4">
              <w:rPr>
                <w:rStyle w:val="Bold"/>
              </w:rPr>
              <w:t>ULTD</w:t>
            </w:r>
          </w:p>
        </w:tc>
      </w:tr>
      <w:tr w:rsidR="00EA2389" w14:paraId="0C67CF1A" w14:textId="77777777" w:rsidTr="003C231B">
        <w:tc>
          <w:tcPr>
            <w:tcW w:w="3385" w:type="dxa"/>
            <w:shd w:val="clear" w:color="auto" w:fill="FFFFFF"/>
          </w:tcPr>
          <w:p w14:paraId="3518B72A" w14:textId="619CD4C3" w:rsidR="00EA2389" w:rsidRPr="00EA2389" w:rsidRDefault="00EA2389" w:rsidP="00EA2389">
            <w:pPr>
              <w:pStyle w:val="TableText"/>
            </w:pPr>
            <w:r>
              <w:t>Reason Sub</w:t>
            </w:r>
            <w:r w:rsidRPr="00EA2389">
              <w:t xml:space="preserve"> Type </w:t>
            </w:r>
          </w:p>
        </w:tc>
        <w:tc>
          <w:tcPr>
            <w:tcW w:w="2170" w:type="dxa"/>
            <w:shd w:val="clear" w:color="auto" w:fill="FFFFFF"/>
          </w:tcPr>
          <w:p w14:paraId="1037A1C0" w14:textId="54203C16" w:rsidR="00EA2389" w:rsidRPr="00EA2389" w:rsidRDefault="00EA2389" w:rsidP="00EA2389">
            <w:pPr>
              <w:pStyle w:val="TableText"/>
            </w:pPr>
            <w:r>
              <w:t>&lt;Cd&gt;</w:t>
            </w:r>
          </w:p>
        </w:tc>
        <w:tc>
          <w:tcPr>
            <w:tcW w:w="2584" w:type="dxa"/>
            <w:shd w:val="clear" w:color="auto" w:fill="FFFFFF"/>
          </w:tcPr>
          <w:p w14:paraId="4144EDE9" w14:textId="71C499D3" w:rsidR="00EA2389" w:rsidRPr="00EA2389" w:rsidRDefault="00EA2389" w:rsidP="00EA2389">
            <w:pPr>
              <w:pStyle w:val="TableText"/>
              <w:rPr>
                <w:rStyle w:val="Bold"/>
              </w:rPr>
            </w:pPr>
            <w:r>
              <w:rPr>
                <w:rStyle w:val="Bold"/>
              </w:rPr>
              <w:t>CCPT</w:t>
            </w:r>
          </w:p>
        </w:tc>
      </w:tr>
      <w:tr w:rsidR="00EA2389" w14:paraId="201B7E16" w14:textId="77777777" w:rsidTr="003C231B">
        <w:tc>
          <w:tcPr>
            <w:tcW w:w="3385" w:type="dxa"/>
            <w:shd w:val="clear" w:color="auto" w:fill="FFFFFF"/>
          </w:tcPr>
          <w:p w14:paraId="0580C88E" w14:textId="39B22419" w:rsidR="00EA2389" w:rsidRPr="00EA2389" w:rsidRDefault="00EA2389" w:rsidP="00EA2389">
            <w:pPr>
              <w:pStyle w:val="TableText"/>
              <w:rPr>
                <w:rStyle w:val="Bold"/>
              </w:rPr>
            </w:pPr>
            <w:r>
              <w:t xml:space="preserve">Reason </w:t>
            </w:r>
          </w:p>
        </w:tc>
        <w:tc>
          <w:tcPr>
            <w:tcW w:w="2170" w:type="dxa"/>
            <w:shd w:val="clear" w:color="auto" w:fill="FFFFFF"/>
          </w:tcPr>
          <w:p w14:paraId="389A943A" w14:textId="144DCA81" w:rsidR="00EA2389" w:rsidRPr="00EA2389" w:rsidRDefault="00EA2389" w:rsidP="00EA2389">
            <w:pPr>
              <w:pStyle w:val="TableText"/>
            </w:pPr>
            <w:r>
              <w:t>&lt;Cd&gt;</w:t>
            </w:r>
          </w:p>
        </w:tc>
        <w:tc>
          <w:tcPr>
            <w:tcW w:w="2584" w:type="dxa"/>
            <w:shd w:val="clear" w:color="auto" w:fill="FFFFFF"/>
          </w:tcPr>
          <w:p w14:paraId="1D354818" w14:textId="4D7E44A2" w:rsidR="00EA2389" w:rsidRPr="00EA2389" w:rsidRDefault="00EA2389" w:rsidP="00EA2389">
            <w:pPr>
              <w:pStyle w:val="TableText"/>
              <w:rPr>
                <w:rStyle w:val="Bold"/>
              </w:rPr>
            </w:pPr>
            <w:r w:rsidRPr="00A767D4">
              <w:rPr>
                <w:rStyle w:val="Bold"/>
              </w:rPr>
              <w:t>ULTD</w:t>
            </w:r>
          </w:p>
        </w:tc>
      </w:tr>
      <w:tr w:rsidR="00EA2389" w14:paraId="1CAD563A" w14:textId="77777777" w:rsidTr="003C231B">
        <w:tc>
          <w:tcPr>
            <w:tcW w:w="3385" w:type="dxa"/>
            <w:shd w:val="clear" w:color="auto" w:fill="FFFFFF"/>
          </w:tcPr>
          <w:p w14:paraId="59C0E2C3" w14:textId="45512C45" w:rsidR="00EA2389" w:rsidRPr="00EA2389" w:rsidRDefault="00EA2389" w:rsidP="00EA2389">
            <w:pPr>
              <w:pStyle w:val="TableText"/>
              <w:rPr>
                <w:rStyle w:val="Bold"/>
              </w:rPr>
            </w:pPr>
            <w:r>
              <w:t>Reason Sub</w:t>
            </w:r>
            <w:r w:rsidRPr="00EA2389">
              <w:t xml:space="preserve"> Type</w:t>
            </w:r>
          </w:p>
        </w:tc>
        <w:tc>
          <w:tcPr>
            <w:tcW w:w="2170" w:type="dxa"/>
            <w:shd w:val="clear" w:color="auto" w:fill="FFFFFF"/>
          </w:tcPr>
          <w:p w14:paraId="57C84BB3" w14:textId="0F363FE6" w:rsidR="00EA2389" w:rsidRPr="00EA2389" w:rsidRDefault="00EA2389" w:rsidP="00EA2389">
            <w:pPr>
              <w:pStyle w:val="TableText"/>
            </w:pPr>
            <w:r>
              <w:t>&lt;Cd&gt;</w:t>
            </w:r>
          </w:p>
        </w:tc>
        <w:tc>
          <w:tcPr>
            <w:tcW w:w="2584" w:type="dxa"/>
            <w:shd w:val="clear" w:color="auto" w:fill="FFFFFF"/>
          </w:tcPr>
          <w:p w14:paraId="3A0CEB58" w14:textId="7B1A55A9" w:rsidR="00EA2389" w:rsidRPr="00EA2389" w:rsidRDefault="00EA2389" w:rsidP="00EA2389">
            <w:pPr>
              <w:pStyle w:val="TableText"/>
              <w:rPr>
                <w:rStyle w:val="Bold"/>
              </w:rPr>
            </w:pPr>
            <w:r>
              <w:rPr>
                <w:rStyle w:val="Bold"/>
              </w:rPr>
              <w:t>RQDB</w:t>
            </w:r>
          </w:p>
        </w:tc>
      </w:tr>
      <w:tr w:rsidR="00EA2389" w14:paraId="4CA1852F" w14:textId="77777777" w:rsidTr="003C231B">
        <w:tc>
          <w:tcPr>
            <w:tcW w:w="3385" w:type="dxa"/>
            <w:shd w:val="clear" w:color="auto" w:fill="FFFFFF"/>
          </w:tcPr>
          <w:p w14:paraId="40D1BEF2" w14:textId="2B45A98A" w:rsidR="00EA2389" w:rsidRPr="00EA2389" w:rsidRDefault="00EA2389" w:rsidP="00EA2389">
            <w:pPr>
              <w:pStyle w:val="TableText"/>
            </w:pPr>
            <w:r>
              <w:t xml:space="preserve">Reason </w:t>
            </w:r>
          </w:p>
        </w:tc>
        <w:tc>
          <w:tcPr>
            <w:tcW w:w="2170" w:type="dxa"/>
            <w:shd w:val="clear" w:color="auto" w:fill="FFFFFF"/>
          </w:tcPr>
          <w:p w14:paraId="49971584" w14:textId="6B012ABE" w:rsidR="00EA2389" w:rsidRPr="00EA2389" w:rsidRDefault="00EA2389" w:rsidP="00EA2389">
            <w:pPr>
              <w:pStyle w:val="TableText"/>
            </w:pPr>
            <w:r>
              <w:t>&lt;Cd&gt;</w:t>
            </w:r>
          </w:p>
        </w:tc>
        <w:tc>
          <w:tcPr>
            <w:tcW w:w="2584" w:type="dxa"/>
            <w:shd w:val="clear" w:color="auto" w:fill="FFFFFF"/>
          </w:tcPr>
          <w:p w14:paraId="44214D5B" w14:textId="57504E82" w:rsidR="00EA2389" w:rsidRPr="00EA2389" w:rsidRDefault="00EA2389" w:rsidP="00EA2389">
            <w:pPr>
              <w:pStyle w:val="TableText"/>
              <w:rPr>
                <w:rStyle w:val="Bold"/>
              </w:rPr>
            </w:pPr>
            <w:r>
              <w:rPr>
                <w:rStyle w:val="Bold"/>
              </w:rPr>
              <w:t>DTOR</w:t>
            </w:r>
          </w:p>
        </w:tc>
      </w:tr>
      <w:tr w:rsidR="00EA2389" w14:paraId="2E83989E" w14:textId="77777777" w:rsidTr="003C231B">
        <w:tc>
          <w:tcPr>
            <w:tcW w:w="3385" w:type="dxa"/>
            <w:shd w:val="clear" w:color="auto" w:fill="FFFFFF"/>
          </w:tcPr>
          <w:p w14:paraId="6B7F2FD7" w14:textId="4DCD08CD" w:rsidR="00EA2389" w:rsidRPr="00EA2389" w:rsidRDefault="00EA2389" w:rsidP="00EA2389">
            <w:pPr>
              <w:pStyle w:val="TableText"/>
            </w:pPr>
            <w:r>
              <w:t>Reason Sub</w:t>
            </w:r>
            <w:r w:rsidRPr="00EA2389">
              <w:t xml:space="preserve"> Type</w:t>
            </w:r>
          </w:p>
        </w:tc>
        <w:tc>
          <w:tcPr>
            <w:tcW w:w="2170" w:type="dxa"/>
            <w:shd w:val="clear" w:color="auto" w:fill="FFFFFF"/>
          </w:tcPr>
          <w:p w14:paraId="095B4E29" w14:textId="606D6A5C" w:rsidR="00EA2389" w:rsidRPr="00EA2389" w:rsidRDefault="00EA2389" w:rsidP="00EA2389">
            <w:pPr>
              <w:pStyle w:val="TableText"/>
            </w:pPr>
            <w:r>
              <w:t>&lt;Cd&gt;</w:t>
            </w:r>
          </w:p>
        </w:tc>
        <w:tc>
          <w:tcPr>
            <w:tcW w:w="2584" w:type="dxa"/>
            <w:shd w:val="clear" w:color="auto" w:fill="FFFFFF"/>
          </w:tcPr>
          <w:p w14:paraId="0ED22289" w14:textId="7D73523D" w:rsidR="00EA2389" w:rsidRPr="00EA2389" w:rsidRDefault="00EA2389" w:rsidP="00EA2389">
            <w:pPr>
              <w:pStyle w:val="TableText"/>
              <w:rPr>
                <w:rStyle w:val="Bold"/>
              </w:rPr>
            </w:pPr>
            <w:r w:rsidRPr="00167E94">
              <w:rPr>
                <w:rStyle w:val="Bold"/>
              </w:rPr>
              <w:t>R</w:t>
            </w:r>
            <w:r w:rsidRPr="00EA2389">
              <w:rPr>
                <w:rStyle w:val="Bold"/>
              </w:rPr>
              <w:t>QPA</w:t>
            </w:r>
          </w:p>
        </w:tc>
      </w:tr>
    </w:tbl>
    <w:p w14:paraId="4F5F0E43" w14:textId="77777777" w:rsidR="00D0037C" w:rsidRDefault="00D0037C" w:rsidP="005A0A5B">
      <w:pPr>
        <w:pStyle w:val="BlockLabelBeforeXML"/>
      </w:pPr>
    </w:p>
    <w:p w14:paraId="016A3762" w14:textId="3E22929B" w:rsidR="00D73316" w:rsidRDefault="007D05AF" w:rsidP="005A0A5B">
      <w:pPr>
        <w:pStyle w:val="BlockLabelBeforeXML"/>
      </w:pPr>
      <w:r>
        <w:t xml:space="preserve">Message </w:t>
      </w:r>
      <w:r w:rsidR="00F645F8">
        <w:t>i</w:t>
      </w:r>
      <w:r>
        <w:t>nstance</w:t>
      </w:r>
    </w:p>
    <w:p w14:paraId="218A8D16" w14:textId="77777777" w:rsidR="00D73316" w:rsidRPr="00D73316" w:rsidRDefault="00D73316" w:rsidP="00D73316">
      <w:pPr>
        <w:pStyle w:val="XMLCode"/>
      </w:pPr>
      <w:r w:rsidRPr="00D73316">
        <w:t>&lt;?xml version="1.0" encoding="UTF-8"?&gt;</w:t>
      </w:r>
    </w:p>
    <w:p w14:paraId="5B534C66" w14:textId="1DEE1E92" w:rsidR="00D73316" w:rsidRPr="00D73316" w:rsidRDefault="00D73316" w:rsidP="00D73316">
      <w:pPr>
        <w:pStyle w:val="XMLCode"/>
      </w:pPr>
      <w:r w:rsidRPr="00D73316">
        <w:t>&lt;Document xmlns="urn:iso:std:iso:20022:tech:xsd:DRAFT1camt.110.001.0</w:t>
      </w:r>
      <w:r w:rsidR="00673F40">
        <w:t>2</w:t>
      </w:r>
      <w:r w:rsidRPr="00D73316">
        <w:t>" xmlns:xsi="http://www.w3.org/2001/XMLSchema-instance"&gt;</w:t>
      </w:r>
    </w:p>
    <w:p w14:paraId="25A6C2DE" w14:textId="77777777" w:rsidR="00D73316" w:rsidRPr="00D73316" w:rsidRDefault="00D73316" w:rsidP="00D73316">
      <w:pPr>
        <w:pStyle w:val="XMLCode"/>
      </w:pPr>
      <w:r w:rsidRPr="00D73316">
        <w:tab/>
        <w:t>&lt;InvstgtnReq&gt;</w:t>
      </w:r>
    </w:p>
    <w:p w14:paraId="098E8203" w14:textId="77777777" w:rsidR="00D73316" w:rsidRDefault="00D73316" w:rsidP="00D73316">
      <w:pPr>
        <w:pStyle w:val="XMLCode"/>
      </w:pPr>
      <w:r w:rsidRPr="00D73316">
        <w:tab/>
      </w:r>
      <w:r w:rsidRPr="00D73316">
        <w:tab/>
        <w:t>&lt;InvstgtnReq&gt;</w:t>
      </w:r>
    </w:p>
    <w:p w14:paraId="2A5DC694" w14:textId="6EFA7FDE" w:rsidR="00175145" w:rsidRPr="00A909A7" w:rsidRDefault="00175145" w:rsidP="00175145">
      <w:pPr>
        <w:pStyle w:val="XMLCode"/>
      </w:pPr>
      <w:r w:rsidRPr="00A909A7">
        <w:tab/>
      </w:r>
      <w:r w:rsidRPr="00A909A7">
        <w:tab/>
      </w:r>
      <w:r w:rsidRPr="00A909A7">
        <w:tab/>
        <w:t>&lt;</w:t>
      </w:r>
      <w:r>
        <w:t>Msg</w:t>
      </w:r>
      <w:r w:rsidRPr="00A909A7">
        <w:t>Id&gt;</w:t>
      </w:r>
      <w:r w:rsidR="000C520B">
        <w:t>ABCDE</w:t>
      </w:r>
      <w:r w:rsidRPr="00A909A7">
        <w:t>&lt;/</w:t>
      </w:r>
      <w:r>
        <w:t>MsgId</w:t>
      </w:r>
      <w:r w:rsidRPr="00A909A7">
        <w:t>&gt;</w:t>
      </w:r>
    </w:p>
    <w:p w14:paraId="3B1E6BE1" w14:textId="77777777" w:rsidR="00D73316" w:rsidRPr="00D73316" w:rsidRDefault="00D73316" w:rsidP="00D73316">
      <w:pPr>
        <w:pStyle w:val="XMLCode"/>
      </w:pPr>
      <w:r w:rsidRPr="00D73316">
        <w:tab/>
      </w:r>
      <w:r w:rsidRPr="00D73316">
        <w:tab/>
      </w:r>
      <w:r w:rsidRPr="00D73316">
        <w:tab/>
        <w:t>&lt;RqstrInvstgtnId&gt;12345&lt;/RqstrInvstgtnId&gt;</w:t>
      </w:r>
    </w:p>
    <w:p w14:paraId="191D78D2" w14:textId="77777777" w:rsidR="00D73316" w:rsidRPr="00D73316" w:rsidRDefault="00D73316" w:rsidP="00D73316">
      <w:pPr>
        <w:pStyle w:val="XMLCode"/>
      </w:pPr>
      <w:r w:rsidRPr="00D73316">
        <w:tab/>
      </w:r>
      <w:r w:rsidRPr="00D73316">
        <w:tab/>
      </w:r>
      <w:r w:rsidRPr="00D73316">
        <w:tab/>
        <w:t>&lt;InvstgtnTp&gt;</w:t>
      </w:r>
    </w:p>
    <w:p w14:paraId="1AB0E137" w14:textId="2197A4B1" w:rsidR="00D73316" w:rsidRPr="00D73316" w:rsidRDefault="00D73316" w:rsidP="00D73316">
      <w:pPr>
        <w:pStyle w:val="XMLCode"/>
      </w:pPr>
      <w:r w:rsidRPr="00D73316">
        <w:lastRenderedPageBreak/>
        <w:tab/>
      </w:r>
      <w:r w:rsidRPr="00D73316">
        <w:tab/>
      </w:r>
      <w:r w:rsidRPr="00D73316">
        <w:tab/>
      </w:r>
      <w:r w:rsidRPr="00D73316">
        <w:tab/>
        <w:t>&lt;Cd&gt;RQFI&lt;/Cd&gt;</w:t>
      </w:r>
    </w:p>
    <w:p w14:paraId="0EBCB50E" w14:textId="77777777" w:rsidR="00D73316" w:rsidRPr="00D73316" w:rsidRDefault="00D73316" w:rsidP="00D73316">
      <w:pPr>
        <w:pStyle w:val="XMLCode"/>
      </w:pPr>
      <w:r w:rsidRPr="00D73316">
        <w:tab/>
      </w:r>
      <w:r w:rsidRPr="00D73316">
        <w:tab/>
      </w:r>
      <w:r w:rsidRPr="00D73316">
        <w:tab/>
        <w:t>&lt;/InvstgtnTp&gt;</w:t>
      </w:r>
    </w:p>
    <w:p w14:paraId="787A84CB" w14:textId="77777777" w:rsidR="00D73316" w:rsidRPr="00D73316" w:rsidRDefault="00D73316" w:rsidP="00D73316">
      <w:pPr>
        <w:pStyle w:val="XMLCode"/>
      </w:pPr>
      <w:r w:rsidRPr="00D73316">
        <w:tab/>
      </w:r>
      <w:r w:rsidRPr="00D73316">
        <w:tab/>
      </w:r>
      <w:r w:rsidRPr="00D73316">
        <w:tab/>
        <w:t>&lt;InvstgtnSubTp&gt;</w:t>
      </w:r>
    </w:p>
    <w:p w14:paraId="0F454E1E" w14:textId="77777777" w:rsidR="00D73316" w:rsidRPr="00D73316" w:rsidRDefault="00D73316" w:rsidP="00D73316">
      <w:pPr>
        <w:pStyle w:val="XMLCode"/>
      </w:pPr>
      <w:r w:rsidRPr="00D73316">
        <w:tab/>
      </w:r>
      <w:r w:rsidRPr="00D73316">
        <w:tab/>
      </w:r>
      <w:r w:rsidRPr="00D73316">
        <w:tab/>
      </w:r>
      <w:r w:rsidRPr="00D73316">
        <w:tab/>
        <w:t>&lt;Cd&gt;SANC&lt;/Cd&gt;</w:t>
      </w:r>
    </w:p>
    <w:p w14:paraId="70D29DCD" w14:textId="77777777" w:rsidR="00D73316" w:rsidRPr="00D73316" w:rsidRDefault="00D73316" w:rsidP="00D73316">
      <w:pPr>
        <w:pStyle w:val="XMLCode"/>
      </w:pPr>
      <w:r w:rsidRPr="00D73316">
        <w:tab/>
      </w:r>
      <w:r w:rsidRPr="00D73316">
        <w:tab/>
      </w:r>
      <w:r w:rsidRPr="00D73316">
        <w:tab/>
        <w:t>&lt;/InvstgtnSubTp&gt;</w:t>
      </w:r>
    </w:p>
    <w:p w14:paraId="5AFCB78F" w14:textId="77777777" w:rsidR="00D73316" w:rsidRPr="00D73316" w:rsidRDefault="00D73316" w:rsidP="00D73316">
      <w:pPr>
        <w:pStyle w:val="XMLCode"/>
      </w:pPr>
      <w:r w:rsidRPr="00D73316">
        <w:tab/>
      </w:r>
      <w:r w:rsidRPr="00D73316">
        <w:tab/>
      </w:r>
      <w:r w:rsidRPr="00D73316">
        <w:tab/>
        <w:t>&lt;UndrlygInstrm&gt;</w:t>
      </w:r>
    </w:p>
    <w:p w14:paraId="2C1ACCFB" w14:textId="017C0328" w:rsidR="00D73316" w:rsidRPr="00D73316" w:rsidRDefault="00D73316" w:rsidP="00D73316">
      <w:pPr>
        <w:pStyle w:val="XMLCode"/>
      </w:pPr>
      <w:r w:rsidRPr="00D73316">
        <w:tab/>
      </w:r>
      <w:r w:rsidRPr="00D73316">
        <w:tab/>
      </w:r>
      <w:r w:rsidRPr="00D73316">
        <w:tab/>
      </w:r>
      <w:r w:rsidRPr="00D73316">
        <w:tab/>
        <w:t>&lt;Cd&gt;XBCT&lt;/Cd&gt;</w:t>
      </w:r>
    </w:p>
    <w:p w14:paraId="1B367F78" w14:textId="77777777" w:rsidR="00D73316" w:rsidRPr="00D73316" w:rsidRDefault="00D73316" w:rsidP="00D73316">
      <w:pPr>
        <w:pStyle w:val="XMLCode"/>
      </w:pPr>
      <w:r w:rsidRPr="00D73316">
        <w:tab/>
      </w:r>
      <w:r w:rsidRPr="00D73316">
        <w:tab/>
      </w:r>
      <w:r w:rsidRPr="00D73316">
        <w:tab/>
        <w:t>&lt;/UndrlygInstrm&gt;</w:t>
      </w:r>
    </w:p>
    <w:p w14:paraId="14C4E09C" w14:textId="77777777" w:rsidR="00D73316" w:rsidRPr="00D73316" w:rsidRDefault="00D73316" w:rsidP="00D73316">
      <w:pPr>
        <w:pStyle w:val="XMLCode"/>
      </w:pPr>
      <w:r w:rsidRPr="00D73316">
        <w:tab/>
      </w:r>
      <w:r w:rsidRPr="00D73316">
        <w:tab/>
      </w:r>
      <w:r w:rsidRPr="00D73316">
        <w:tab/>
        <w:t>&lt;Undrlyg&gt;</w:t>
      </w:r>
    </w:p>
    <w:p w14:paraId="5FE9751F" w14:textId="77777777" w:rsidR="00D73316" w:rsidRPr="00D73316" w:rsidRDefault="00D73316" w:rsidP="00D73316">
      <w:pPr>
        <w:pStyle w:val="XMLCode"/>
      </w:pPr>
      <w:r w:rsidRPr="00D73316">
        <w:tab/>
      </w:r>
      <w:r w:rsidRPr="00D73316">
        <w:tab/>
      </w:r>
      <w:r w:rsidRPr="00D73316">
        <w:tab/>
      </w:r>
      <w:r w:rsidRPr="00D73316">
        <w:tab/>
        <w:t>&lt;IntrBk&gt;</w:t>
      </w:r>
    </w:p>
    <w:p w14:paraId="1A3F05CC" w14:textId="77777777" w:rsidR="00D73316" w:rsidRPr="00D73316" w:rsidRDefault="00D73316" w:rsidP="00D73316">
      <w:pPr>
        <w:pStyle w:val="XMLCode"/>
      </w:pPr>
      <w:r w:rsidRPr="00D73316">
        <w:tab/>
      </w:r>
      <w:r w:rsidRPr="00D73316">
        <w:tab/>
      </w:r>
      <w:r w:rsidRPr="00D73316">
        <w:tab/>
      </w:r>
      <w:r w:rsidRPr="00D73316">
        <w:tab/>
      </w:r>
      <w:r w:rsidRPr="00D73316">
        <w:tab/>
        <w:t>&lt;OrgnlInstrId&gt;FIELD20REF001&lt;/OrgnlInstrId&gt;</w:t>
      </w:r>
    </w:p>
    <w:p w14:paraId="7ECE2D49" w14:textId="77777777" w:rsidR="00D73316" w:rsidRPr="00D73316" w:rsidRDefault="00D73316" w:rsidP="00D73316">
      <w:pPr>
        <w:pStyle w:val="XMLCode"/>
      </w:pPr>
      <w:r w:rsidRPr="00D73316">
        <w:tab/>
      </w:r>
      <w:r w:rsidRPr="00D73316">
        <w:tab/>
      </w:r>
      <w:r w:rsidRPr="00D73316">
        <w:tab/>
      </w:r>
      <w:r w:rsidRPr="00D73316">
        <w:tab/>
      </w:r>
      <w:r w:rsidRPr="00D73316">
        <w:tab/>
        <w:t>&lt;OrgnlUETR&gt;174c245f-2682-4291-ad67-2a41e530cd27&lt;/OrgnlUETR&gt;</w:t>
      </w:r>
    </w:p>
    <w:p w14:paraId="46AC42FA" w14:textId="77777777" w:rsidR="00D73316" w:rsidRPr="00D73316" w:rsidRDefault="00D73316" w:rsidP="00D73316">
      <w:pPr>
        <w:pStyle w:val="XMLCode"/>
      </w:pPr>
      <w:r w:rsidRPr="00D73316">
        <w:tab/>
      </w:r>
      <w:r w:rsidRPr="00D73316">
        <w:tab/>
      </w:r>
      <w:r w:rsidRPr="00D73316">
        <w:tab/>
      </w:r>
      <w:r w:rsidRPr="00D73316">
        <w:tab/>
      </w:r>
      <w:r w:rsidRPr="00D73316">
        <w:tab/>
        <w:t>&lt;OrgnlIntrBkSttlmAmt Ccy="EUR"&gt;100&lt;/OrgnlIntrBkSttlmAmt&gt;</w:t>
      </w:r>
    </w:p>
    <w:p w14:paraId="59925B98" w14:textId="77777777" w:rsidR="00D73316" w:rsidRPr="00D73316" w:rsidRDefault="00D73316" w:rsidP="00D73316">
      <w:pPr>
        <w:pStyle w:val="XMLCode"/>
      </w:pPr>
      <w:r w:rsidRPr="00D73316">
        <w:tab/>
      </w:r>
      <w:r w:rsidRPr="00D73316">
        <w:tab/>
      </w:r>
      <w:r w:rsidRPr="00D73316">
        <w:tab/>
      </w:r>
      <w:r w:rsidRPr="00D73316">
        <w:tab/>
      </w:r>
      <w:r w:rsidRPr="00D73316">
        <w:tab/>
        <w:t>&lt;OrgnlIntrBkSttlmDt&gt;2023-02-16&lt;/OrgnlIntrBkSttlmDt&gt;</w:t>
      </w:r>
    </w:p>
    <w:p w14:paraId="5ED0A9D6" w14:textId="77777777" w:rsidR="00D73316" w:rsidRPr="00D73316" w:rsidRDefault="00D73316" w:rsidP="00D73316">
      <w:pPr>
        <w:pStyle w:val="XMLCode"/>
      </w:pPr>
      <w:r w:rsidRPr="00D73316">
        <w:tab/>
      </w:r>
      <w:r w:rsidRPr="00D73316">
        <w:tab/>
      </w:r>
      <w:r w:rsidRPr="00D73316">
        <w:tab/>
      </w:r>
      <w:r w:rsidRPr="00D73316">
        <w:tab/>
        <w:t>&lt;/IntrBk&gt;</w:t>
      </w:r>
    </w:p>
    <w:p w14:paraId="06106BDC" w14:textId="77777777" w:rsidR="00D73316" w:rsidRPr="00D73316" w:rsidRDefault="00D73316" w:rsidP="00D73316">
      <w:pPr>
        <w:pStyle w:val="XMLCode"/>
      </w:pPr>
      <w:r w:rsidRPr="00D73316">
        <w:tab/>
      </w:r>
      <w:r w:rsidRPr="00D73316">
        <w:tab/>
      </w:r>
      <w:r w:rsidRPr="00D73316">
        <w:tab/>
        <w:t>&lt;/Undrlyg&gt;</w:t>
      </w:r>
    </w:p>
    <w:p w14:paraId="3F0686BA" w14:textId="77777777" w:rsidR="00D73316" w:rsidRPr="00D73316" w:rsidRDefault="00D73316" w:rsidP="00D73316">
      <w:pPr>
        <w:pStyle w:val="XMLCode"/>
      </w:pPr>
      <w:r w:rsidRPr="00D73316">
        <w:tab/>
      </w:r>
      <w:r w:rsidRPr="00D73316">
        <w:tab/>
      </w:r>
      <w:r w:rsidRPr="00D73316">
        <w:tab/>
        <w:t>&lt;Rqstr&gt;</w:t>
      </w:r>
    </w:p>
    <w:p w14:paraId="786B630F" w14:textId="77777777" w:rsidR="00D73316" w:rsidRPr="00D73316" w:rsidRDefault="00D73316" w:rsidP="00D73316">
      <w:pPr>
        <w:pStyle w:val="XMLCode"/>
      </w:pPr>
      <w:r w:rsidRPr="00D73316">
        <w:tab/>
      </w:r>
      <w:r w:rsidRPr="00D73316">
        <w:tab/>
      </w:r>
      <w:r w:rsidRPr="00D73316">
        <w:tab/>
      </w:r>
      <w:r w:rsidRPr="00D73316">
        <w:tab/>
        <w:t>&lt;Agt&gt;</w:t>
      </w:r>
    </w:p>
    <w:p w14:paraId="4AC44051" w14:textId="77777777" w:rsidR="00D73316" w:rsidRPr="00D73316" w:rsidRDefault="00D73316" w:rsidP="00D73316">
      <w:pPr>
        <w:pStyle w:val="XMLCode"/>
      </w:pPr>
      <w:r w:rsidRPr="00D73316">
        <w:tab/>
      </w:r>
      <w:r w:rsidRPr="00D73316">
        <w:tab/>
      </w:r>
      <w:r w:rsidRPr="00D73316">
        <w:tab/>
      </w:r>
      <w:r w:rsidRPr="00D73316">
        <w:tab/>
      </w:r>
      <w:r w:rsidRPr="00D73316">
        <w:tab/>
        <w:t>&lt;FinInstnId&gt;</w:t>
      </w:r>
    </w:p>
    <w:p w14:paraId="65E445A8" w14:textId="77777777" w:rsidR="00D73316" w:rsidRPr="00D73316" w:rsidRDefault="00D73316" w:rsidP="00D73316">
      <w:pPr>
        <w:pStyle w:val="XMLCode"/>
      </w:pPr>
      <w:r w:rsidRPr="00D73316">
        <w:tab/>
      </w:r>
      <w:r w:rsidRPr="00D73316">
        <w:tab/>
      </w:r>
      <w:r w:rsidRPr="00D73316">
        <w:tab/>
      </w:r>
      <w:r w:rsidRPr="00D73316">
        <w:tab/>
      </w:r>
      <w:r w:rsidRPr="00D73316">
        <w:tab/>
      </w:r>
      <w:r w:rsidRPr="00D73316">
        <w:tab/>
        <w:t>&lt;BICFI&gt;DDDDGB2L&lt;/BICFI&gt;</w:t>
      </w:r>
    </w:p>
    <w:p w14:paraId="01511CE5" w14:textId="77777777" w:rsidR="00D73316" w:rsidRPr="00D73316" w:rsidRDefault="00D73316" w:rsidP="00D73316">
      <w:pPr>
        <w:pStyle w:val="XMLCode"/>
      </w:pPr>
      <w:r w:rsidRPr="00D73316">
        <w:tab/>
      </w:r>
      <w:r w:rsidRPr="00D73316">
        <w:tab/>
      </w:r>
      <w:r w:rsidRPr="00D73316">
        <w:tab/>
      </w:r>
      <w:r w:rsidRPr="00D73316">
        <w:tab/>
      </w:r>
      <w:r w:rsidRPr="00D73316">
        <w:tab/>
        <w:t>&lt;/FinInstnId&gt;</w:t>
      </w:r>
    </w:p>
    <w:p w14:paraId="1FCE2F05" w14:textId="77777777" w:rsidR="00D73316" w:rsidRPr="00D73316" w:rsidRDefault="00D73316" w:rsidP="00D73316">
      <w:pPr>
        <w:pStyle w:val="XMLCode"/>
      </w:pPr>
      <w:r w:rsidRPr="00D73316">
        <w:tab/>
      </w:r>
      <w:r w:rsidRPr="00D73316">
        <w:tab/>
      </w:r>
      <w:r w:rsidRPr="00D73316">
        <w:tab/>
      </w:r>
      <w:r w:rsidRPr="00D73316">
        <w:tab/>
        <w:t>&lt;/Agt&gt;</w:t>
      </w:r>
    </w:p>
    <w:p w14:paraId="43EEA4A4" w14:textId="77777777" w:rsidR="00D73316" w:rsidRPr="00D73316" w:rsidRDefault="00D73316" w:rsidP="00D73316">
      <w:pPr>
        <w:pStyle w:val="XMLCode"/>
      </w:pPr>
      <w:r w:rsidRPr="00D73316">
        <w:tab/>
      </w:r>
      <w:r w:rsidRPr="00D73316">
        <w:tab/>
      </w:r>
      <w:r w:rsidRPr="00D73316">
        <w:tab/>
        <w:t>&lt;/Rqstr&gt;</w:t>
      </w:r>
    </w:p>
    <w:p w14:paraId="352EF40B" w14:textId="77777777" w:rsidR="00D73316" w:rsidRPr="00D73316" w:rsidRDefault="00D73316" w:rsidP="00D73316">
      <w:pPr>
        <w:pStyle w:val="XMLCode"/>
      </w:pPr>
      <w:r w:rsidRPr="00D73316">
        <w:tab/>
      </w:r>
      <w:r w:rsidRPr="00D73316">
        <w:tab/>
      </w:r>
      <w:r w:rsidRPr="00D73316">
        <w:tab/>
        <w:t>&lt;Rspndr&gt;</w:t>
      </w:r>
    </w:p>
    <w:p w14:paraId="65551EAA" w14:textId="77777777" w:rsidR="00D73316" w:rsidRPr="00D73316" w:rsidRDefault="00D73316" w:rsidP="00D73316">
      <w:pPr>
        <w:pStyle w:val="XMLCode"/>
      </w:pPr>
      <w:r w:rsidRPr="00D73316">
        <w:tab/>
      </w:r>
      <w:r w:rsidRPr="00D73316">
        <w:tab/>
      </w:r>
      <w:r w:rsidRPr="00D73316">
        <w:tab/>
      </w:r>
      <w:r w:rsidRPr="00D73316">
        <w:tab/>
        <w:t>&lt;Agt&gt;</w:t>
      </w:r>
    </w:p>
    <w:p w14:paraId="0D864357" w14:textId="77777777" w:rsidR="00D73316" w:rsidRPr="00D73316" w:rsidRDefault="00D73316" w:rsidP="00D73316">
      <w:pPr>
        <w:pStyle w:val="XMLCode"/>
      </w:pPr>
      <w:r w:rsidRPr="00D73316">
        <w:tab/>
      </w:r>
      <w:r w:rsidRPr="00D73316">
        <w:tab/>
      </w:r>
      <w:r w:rsidRPr="00D73316">
        <w:tab/>
      </w:r>
      <w:r w:rsidRPr="00D73316">
        <w:tab/>
      </w:r>
      <w:r w:rsidRPr="00D73316">
        <w:tab/>
        <w:t>&lt;FinInstnId&gt;</w:t>
      </w:r>
    </w:p>
    <w:p w14:paraId="72D22370" w14:textId="77777777" w:rsidR="00D73316" w:rsidRPr="00D73316" w:rsidRDefault="00D73316" w:rsidP="00D73316">
      <w:pPr>
        <w:pStyle w:val="XMLCode"/>
      </w:pPr>
      <w:r w:rsidRPr="00D73316">
        <w:tab/>
      </w:r>
      <w:r w:rsidRPr="00D73316">
        <w:tab/>
      </w:r>
      <w:r w:rsidRPr="00D73316">
        <w:tab/>
      </w:r>
      <w:r w:rsidRPr="00D73316">
        <w:tab/>
      </w:r>
      <w:r w:rsidRPr="00D73316">
        <w:tab/>
      </w:r>
      <w:r w:rsidRPr="00D73316">
        <w:tab/>
        <w:t>&lt;BICFI&gt;ABCDZAJJ&lt;/BICFI&gt;</w:t>
      </w:r>
    </w:p>
    <w:p w14:paraId="02A680CB" w14:textId="77777777" w:rsidR="00D73316" w:rsidRPr="00D73316" w:rsidRDefault="00D73316" w:rsidP="00D73316">
      <w:pPr>
        <w:pStyle w:val="XMLCode"/>
      </w:pPr>
      <w:r w:rsidRPr="00D73316">
        <w:tab/>
      </w:r>
      <w:r w:rsidRPr="00D73316">
        <w:tab/>
      </w:r>
      <w:r w:rsidRPr="00D73316">
        <w:tab/>
      </w:r>
      <w:r w:rsidRPr="00D73316">
        <w:tab/>
      </w:r>
      <w:r w:rsidRPr="00D73316">
        <w:tab/>
        <w:t>&lt;/FinInstnId&gt;</w:t>
      </w:r>
    </w:p>
    <w:p w14:paraId="48A79E06" w14:textId="77777777" w:rsidR="00D73316" w:rsidRPr="00D73316" w:rsidRDefault="00D73316" w:rsidP="00D73316">
      <w:pPr>
        <w:pStyle w:val="XMLCode"/>
      </w:pPr>
      <w:r w:rsidRPr="00D73316">
        <w:tab/>
      </w:r>
      <w:r w:rsidRPr="00D73316">
        <w:tab/>
      </w:r>
      <w:r w:rsidRPr="00D73316">
        <w:tab/>
      </w:r>
      <w:r w:rsidRPr="00D73316">
        <w:tab/>
        <w:t>&lt;/Agt&gt;</w:t>
      </w:r>
    </w:p>
    <w:p w14:paraId="61662173" w14:textId="77777777" w:rsidR="00D73316" w:rsidRPr="00D73316" w:rsidRDefault="00D73316" w:rsidP="00D73316">
      <w:pPr>
        <w:pStyle w:val="XMLCode"/>
      </w:pPr>
      <w:r w:rsidRPr="00D73316">
        <w:tab/>
      </w:r>
      <w:r w:rsidRPr="00D73316">
        <w:tab/>
      </w:r>
      <w:r w:rsidRPr="00D73316">
        <w:tab/>
        <w:t>&lt;/Rspndr&gt;</w:t>
      </w:r>
    </w:p>
    <w:p w14:paraId="261E1E62" w14:textId="77777777" w:rsidR="00D73316" w:rsidRPr="00D73316" w:rsidRDefault="00D73316" w:rsidP="00D73316">
      <w:pPr>
        <w:pStyle w:val="XMLCode"/>
      </w:pPr>
      <w:r w:rsidRPr="00D73316">
        <w:tab/>
      </w:r>
      <w:r w:rsidRPr="00D73316">
        <w:tab/>
        <w:t>&lt;/InvstgtnReq&gt;</w:t>
      </w:r>
    </w:p>
    <w:p w14:paraId="71849575" w14:textId="77777777" w:rsidR="00911248" w:rsidRPr="00D73316" w:rsidRDefault="00911248" w:rsidP="00911248">
      <w:pPr>
        <w:pStyle w:val="XMLCode"/>
      </w:pPr>
      <w:r w:rsidRPr="00D73316">
        <w:tab/>
      </w:r>
      <w:r w:rsidRPr="00D73316">
        <w:tab/>
        <w:t>&lt;InvstgtnData&gt;</w:t>
      </w:r>
    </w:p>
    <w:p w14:paraId="0666A7D6" w14:textId="77777777" w:rsidR="00911248" w:rsidRPr="00D73316" w:rsidRDefault="00911248" w:rsidP="00911248">
      <w:pPr>
        <w:pStyle w:val="XMLCode"/>
      </w:pPr>
      <w:r w:rsidRPr="00D73316">
        <w:tab/>
      </w:r>
      <w:r w:rsidRPr="00D73316">
        <w:tab/>
      </w:r>
      <w:r w:rsidRPr="00D73316">
        <w:tab/>
        <w:t>&lt;Rsn&gt;</w:t>
      </w:r>
    </w:p>
    <w:p w14:paraId="2B4179CF" w14:textId="77777777" w:rsidR="00911248" w:rsidRPr="00D73316" w:rsidRDefault="00911248" w:rsidP="00911248">
      <w:pPr>
        <w:pStyle w:val="XMLCode"/>
      </w:pPr>
      <w:r w:rsidRPr="00D73316">
        <w:tab/>
      </w:r>
      <w:r w:rsidRPr="00D73316">
        <w:tab/>
      </w:r>
      <w:r w:rsidRPr="00D73316">
        <w:tab/>
      </w:r>
      <w:r w:rsidRPr="00D73316">
        <w:tab/>
        <w:t>&lt;Cd&gt;</w:t>
      </w:r>
      <w:r w:rsidRPr="001073C7">
        <w:t>ULTD</w:t>
      </w:r>
      <w:r w:rsidRPr="00D73316">
        <w:t>&lt;/Cd&gt;&lt;!-- Ultimate</w:t>
      </w:r>
      <w:r>
        <w:t xml:space="preserve"> </w:t>
      </w:r>
      <w:r w:rsidRPr="00D73316">
        <w:t>Debtor. --&gt;</w:t>
      </w:r>
    </w:p>
    <w:p w14:paraId="09EAD577" w14:textId="77777777" w:rsidR="00911248" w:rsidRPr="00D73316" w:rsidRDefault="00911248" w:rsidP="00911248">
      <w:pPr>
        <w:pStyle w:val="XMLCode"/>
      </w:pPr>
      <w:r w:rsidRPr="00D73316">
        <w:tab/>
      </w:r>
      <w:r w:rsidRPr="00D73316">
        <w:tab/>
      </w:r>
      <w:r w:rsidRPr="00D73316">
        <w:tab/>
        <w:t>&lt;/Rsn&gt;</w:t>
      </w:r>
    </w:p>
    <w:p w14:paraId="110BF2DA" w14:textId="77777777" w:rsidR="00911248" w:rsidRPr="00D73316" w:rsidRDefault="00911248" w:rsidP="00911248">
      <w:pPr>
        <w:pStyle w:val="XMLCode"/>
      </w:pPr>
      <w:r w:rsidRPr="00D73316">
        <w:tab/>
      </w:r>
      <w:r w:rsidRPr="00D73316">
        <w:tab/>
      </w:r>
      <w:r w:rsidRPr="00D73316">
        <w:tab/>
        <w:t>&lt;RsnSubTp&gt;</w:t>
      </w:r>
    </w:p>
    <w:p w14:paraId="127046A7" w14:textId="77777777" w:rsidR="00911248" w:rsidRPr="00D73316" w:rsidRDefault="00911248" w:rsidP="00911248">
      <w:pPr>
        <w:pStyle w:val="XMLCode"/>
      </w:pPr>
      <w:r w:rsidRPr="00D73316">
        <w:tab/>
      </w:r>
      <w:r w:rsidRPr="00D73316">
        <w:tab/>
      </w:r>
      <w:r w:rsidRPr="00D73316">
        <w:tab/>
      </w:r>
      <w:r w:rsidRPr="00D73316">
        <w:tab/>
        <w:t>&lt;Cd&gt;CCPT&lt;/Cd&gt;&lt;!-- Request</w:t>
      </w:r>
      <w:r>
        <w:t xml:space="preserve"> </w:t>
      </w:r>
      <w:r w:rsidRPr="00D73316">
        <w:t>Passport Number. --&gt;</w:t>
      </w:r>
    </w:p>
    <w:p w14:paraId="785323A5" w14:textId="77777777" w:rsidR="00911248" w:rsidRPr="00D73316" w:rsidRDefault="00911248" w:rsidP="00911248">
      <w:pPr>
        <w:pStyle w:val="XMLCode"/>
      </w:pPr>
      <w:r w:rsidRPr="00D73316">
        <w:tab/>
      </w:r>
      <w:r w:rsidRPr="00D73316">
        <w:tab/>
      </w:r>
      <w:r w:rsidRPr="00D73316">
        <w:tab/>
        <w:t>&lt;/RsnSubTp&gt;</w:t>
      </w:r>
    </w:p>
    <w:p w14:paraId="288B6CE0" w14:textId="77777777" w:rsidR="00911248" w:rsidRPr="00D73316" w:rsidRDefault="00911248" w:rsidP="00911248">
      <w:pPr>
        <w:pStyle w:val="XMLCode"/>
      </w:pPr>
      <w:r w:rsidRPr="00D73316">
        <w:lastRenderedPageBreak/>
        <w:tab/>
      </w:r>
      <w:r w:rsidRPr="00D73316">
        <w:tab/>
        <w:t>&lt;/InvstgtnData&gt;</w:t>
      </w:r>
    </w:p>
    <w:p w14:paraId="07DC91A3" w14:textId="77777777" w:rsidR="00911248" w:rsidRPr="00D73316" w:rsidRDefault="00911248" w:rsidP="00911248">
      <w:pPr>
        <w:pStyle w:val="XMLCode"/>
      </w:pPr>
      <w:r w:rsidRPr="00D73316">
        <w:tab/>
      </w:r>
      <w:r w:rsidRPr="00D73316">
        <w:tab/>
        <w:t>&lt;InvstgtnData&gt;</w:t>
      </w:r>
    </w:p>
    <w:p w14:paraId="33CBDFE6" w14:textId="77777777" w:rsidR="00911248" w:rsidRPr="00D73316" w:rsidRDefault="00911248" w:rsidP="00911248">
      <w:pPr>
        <w:pStyle w:val="XMLCode"/>
      </w:pPr>
      <w:r w:rsidRPr="00D73316">
        <w:tab/>
      </w:r>
      <w:r w:rsidRPr="00D73316">
        <w:tab/>
      </w:r>
      <w:r w:rsidRPr="00D73316">
        <w:tab/>
        <w:t>&lt;Rsn&gt;</w:t>
      </w:r>
    </w:p>
    <w:p w14:paraId="2F59518C" w14:textId="77777777" w:rsidR="00911248" w:rsidRPr="00D73316" w:rsidRDefault="00911248" w:rsidP="00911248">
      <w:pPr>
        <w:pStyle w:val="XMLCode"/>
      </w:pPr>
      <w:r w:rsidRPr="00D73316">
        <w:tab/>
      </w:r>
      <w:r w:rsidRPr="00D73316">
        <w:tab/>
      </w:r>
      <w:r w:rsidRPr="00D73316">
        <w:tab/>
      </w:r>
      <w:r w:rsidRPr="00D73316">
        <w:tab/>
        <w:t>&lt;Cd&gt;</w:t>
      </w:r>
      <w:r w:rsidRPr="001073C7">
        <w:t>ULTD</w:t>
      </w:r>
      <w:r w:rsidRPr="00D73316">
        <w:t>&lt;/Cd&gt;&lt;!-- Ultimate</w:t>
      </w:r>
      <w:r>
        <w:t xml:space="preserve"> </w:t>
      </w:r>
      <w:r w:rsidRPr="00D73316">
        <w:t>Debtor. --&gt;</w:t>
      </w:r>
    </w:p>
    <w:p w14:paraId="109A3D48" w14:textId="77777777" w:rsidR="00911248" w:rsidRPr="00D73316" w:rsidRDefault="00911248" w:rsidP="00911248">
      <w:pPr>
        <w:pStyle w:val="XMLCode"/>
      </w:pPr>
      <w:r w:rsidRPr="00D73316">
        <w:tab/>
      </w:r>
      <w:r w:rsidRPr="00D73316">
        <w:tab/>
      </w:r>
      <w:r w:rsidRPr="00D73316">
        <w:tab/>
        <w:t>&lt;/Rsn&gt;</w:t>
      </w:r>
    </w:p>
    <w:p w14:paraId="082DA955" w14:textId="77777777" w:rsidR="00911248" w:rsidRPr="00D73316" w:rsidRDefault="00911248" w:rsidP="00911248">
      <w:pPr>
        <w:pStyle w:val="XMLCode"/>
      </w:pPr>
      <w:r w:rsidRPr="00D73316">
        <w:tab/>
      </w:r>
      <w:r w:rsidRPr="00D73316">
        <w:tab/>
      </w:r>
      <w:r w:rsidRPr="00D73316">
        <w:tab/>
        <w:t>&lt;RsnSubTp&gt;</w:t>
      </w:r>
    </w:p>
    <w:p w14:paraId="5AC5E1DE" w14:textId="77777777" w:rsidR="00911248" w:rsidRPr="00D73316" w:rsidRDefault="00911248" w:rsidP="00911248">
      <w:pPr>
        <w:pStyle w:val="XMLCode"/>
      </w:pPr>
      <w:r w:rsidRPr="00D73316">
        <w:tab/>
      </w:r>
      <w:r w:rsidRPr="00D73316">
        <w:tab/>
      </w:r>
      <w:r w:rsidRPr="00D73316">
        <w:tab/>
      </w:r>
      <w:r w:rsidRPr="00D73316">
        <w:tab/>
        <w:t>&lt;Cd&gt;RQDB&lt;/Cd&gt;&lt;!-- Request</w:t>
      </w:r>
      <w:r>
        <w:t xml:space="preserve"> </w:t>
      </w:r>
      <w:r w:rsidRPr="00D73316">
        <w:t>Date</w:t>
      </w:r>
      <w:r>
        <w:t xml:space="preserve"> </w:t>
      </w:r>
      <w:r w:rsidRPr="00D73316">
        <w:t>Of</w:t>
      </w:r>
      <w:r>
        <w:t xml:space="preserve"> </w:t>
      </w:r>
      <w:r w:rsidRPr="00D73316">
        <w:t>Birth. --&gt;</w:t>
      </w:r>
    </w:p>
    <w:p w14:paraId="7476E021" w14:textId="77777777" w:rsidR="00911248" w:rsidRPr="00D73316" w:rsidRDefault="00911248" w:rsidP="00911248">
      <w:pPr>
        <w:pStyle w:val="XMLCode"/>
      </w:pPr>
      <w:r w:rsidRPr="00D73316">
        <w:tab/>
      </w:r>
      <w:r w:rsidRPr="00D73316">
        <w:tab/>
      </w:r>
      <w:r w:rsidRPr="00D73316">
        <w:tab/>
        <w:t>&lt;/RsnSubTp&gt;</w:t>
      </w:r>
    </w:p>
    <w:p w14:paraId="0F815411" w14:textId="77777777" w:rsidR="00911248" w:rsidRPr="00D73316" w:rsidRDefault="00911248" w:rsidP="00911248">
      <w:pPr>
        <w:pStyle w:val="XMLCode"/>
      </w:pPr>
      <w:r w:rsidRPr="00D73316">
        <w:tab/>
      </w:r>
      <w:r w:rsidRPr="00D73316">
        <w:tab/>
        <w:t>&lt;/InvstgtnData&gt;</w:t>
      </w:r>
    </w:p>
    <w:p w14:paraId="6F82D03D" w14:textId="77777777" w:rsidR="00911248" w:rsidRPr="00D73316" w:rsidRDefault="00911248" w:rsidP="00911248">
      <w:pPr>
        <w:pStyle w:val="XMLCode"/>
      </w:pPr>
      <w:r w:rsidRPr="00D73316">
        <w:tab/>
      </w:r>
      <w:r w:rsidRPr="00D73316">
        <w:tab/>
        <w:t>&lt;InvstgtnData&gt;</w:t>
      </w:r>
    </w:p>
    <w:p w14:paraId="087B999E" w14:textId="77777777" w:rsidR="00911248" w:rsidRPr="00D73316" w:rsidRDefault="00911248" w:rsidP="00911248">
      <w:pPr>
        <w:pStyle w:val="XMLCode"/>
      </w:pPr>
      <w:r w:rsidRPr="00D73316">
        <w:tab/>
      </w:r>
      <w:r w:rsidRPr="00D73316">
        <w:tab/>
      </w:r>
      <w:r w:rsidRPr="00D73316">
        <w:tab/>
        <w:t>&lt;Rsn&gt;</w:t>
      </w:r>
    </w:p>
    <w:p w14:paraId="08C0F3C8" w14:textId="77777777" w:rsidR="00911248" w:rsidRPr="00D73316" w:rsidRDefault="00911248" w:rsidP="00911248">
      <w:pPr>
        <w:pStyle w:val="XMLCode"/>
      </w:pPr>
      <w:r w:rsidRPr="00D73316">
        <w:tab/>
      </w:r>
      <w:r w:rsidRPr="00D73316">
        <w:tab/>
      </w:r>
      <w:r w:rsidRPr="00D73316">
        <w:tab/>
      </w:r>
      <w:r w:rsidRPr="00D73316">
        <w:tab/>
        <w:t>&lt;Cd&gt;</w:t>
      </w:r>
      <w:r>
        <w:t>DTOR</w:t>
      </w:r>
      <w:r w:rsidRPr="00D73316">
        <w:t xml:space="preserve">&lt;/Cd&gt;&lt;!-- </w:t>
      </w:r>
      <w:r>
        <w:t>De</w:t>
      </w:r>
      <w:r w:rsidRPr="00D73316">
        <w:t>btor. --&gt;</w:t>
      </w:r>
    </w:p>
    <w:p w14:paraId="6D54E7AA" w14:textId="77777777" w:rsidR="00911248" w:rsidRPr="00D73316" w:rsidRDefault="00911248" w:rsidP="00911248">
      <w:pPr>
        <w:pStyle w:val="XMLCode"/>
      </w:pPr>
      <w:r w:rsidRPr="00D73316">
        <w:tab/>
      </w:r>
      <w:r w:rsidRPr="00D73316">
        <w:tab/>
      </w:r>
      <w:r w:rsidRPr="00D73316">
        <w:tab/>
        <w:t>&lt;/Rsn&gt;</w:t>
      </w:r>
    </w:p>
    <w:p w14:paraId="6D4864CF" w14:textId="77777777" w:rsidR="00911248" w:rsidRPr="00D73316" w:rsidRDefault="00911248" w:rsidP="00911248">
      <w:pPr>
        <w:pStyle w:val="XMLCode"/>
      </w:pPr>
      <w:r w:rsidRPr="00D73316">
        <w:tab/>
      </w:r>
      <w:r w:rsidRPr="00D73316">
        <w:tab/>
      </w:r>
      <w:r w:rsidRPr="00D73316">
        <w:tab/>
        <w:t>&lt;RsnSubTp&gt;</w:t>
      </w:r>
    </w:p>
    <w:p w14:paraId="0D504360" w14:textId="77777777" w:rsidR="00911248" w:rsidRPr="00D73316" w:rsidRDefault="00911248" w:rsidP="00911248">
      <w:pPr>
        <w:pStyle w:val="XMLCode"/>
      </w:pPr>
      <w:r w:rsidRPr="00D73316">
        <w:tab/>
      </w:r>
      <w:r w:rsidRPr="00D73316">
        <w:tab/>
      </w:r>
      <w:r w:rsidRPr="00D73316">
        <w:tab/>
      </w:r>
      <w:r w:rsidRPr="00D73316">
        <w:tab/>
        <w:t>&lt;Cd&gt;RQPA&lt;/Cd&gt;&lt;!-- Request</w:t>
      </w:r>
      <w:r>
        <w:t xml:space="preserve"> </w:t>
      </w:r>
      <w:r w:rsidRPr="00D73316">
        <w:t>Postal</w:t>
      </w:r>
      <w:r>
        <w:t xml:space="preserve"> </w:t>
      </w:r>
      <w:r w:rsidRPr="00D73316">
        <w:t>Address. --&gt;</w:t>
      </w:r>
    </w:p>
    <w:p w14:paraId="5B357C2F" w14:textId="77777777" w:rsidR="00911248" w:rsidRPr="00D73316" w:rsidRDefault="00911248" w:rsidP="00911248">
      <w:pPr>
        <w:pStyle w:val="XMLCode"/>
      </w:pPr>
      <w:r w:rsidRPr="00D73316">
        <w:tab/>
      </w:r>
      <w:r w:rsidRPr="00D73316">
        <w:tab/>
      </w:r>
      <w:r w:rsidRPr="00D73316">
        <w:tab/>
        <w:t>&lt;/RsnSubTp&gt;</w:t>
      </w:r>
    </w:p>
    <w:p w14:paraId="2DEA0DC3" w14:textId="77777777" w:rsidR="00911248" w:rsidRPr="00D73316" w:rsidRDefault="00911248" w:rsidP="00911248">
      <w:pPr>
        <w:pStyle w:val="XMLCode"/>
      </w:pPr>
      <w:r w:rsidRPr="00D73316">
        <w:tab/>
      </w:r>
      <w:r w:rsidRPr="00D73316">
        <w:tab/>
        <w:t>&lt;/InvstgtnData&gt;</w:t>
      </w:r>
    </w:p>
    <w:p w14:paraId="10FD8E2B" w14:textId="77777777" w:rsidR="00D73316" w:rsidRPr="00D73316" w:rsidRDefault="00D73316" w:rsidP="00D73316">
      <w:pPr>
        <w:pStyle w:val="XMLCode"/>
      </w:pPr>
      <w:r w:rsidRPr="00D73316">
        <w:tab/>
        <w:t>&lt;/InvstgtnReq&gt;</w:t>
      </w:r>
    </w:p>
    <w:p w14:paraId="19BF2DA9" w14:textId="6A43CDE7" w:rsidR="00D73316" w:rsidRPr="004206C0" w:rsidRDefault="00D73316" w:rsidP="00D73316">
      <w:pPr>
        <w:pStyle w:val="XMLCode"/>
      </w:pPr>
      <w:r w:rsidRPr="00D73316">
        <w:t>&lt;/Document&gt;</w:t>
      </w:r>
    </w:p>
    <w:p w14:paraId="66DB577A" w14:textId="77777777" w:rsidR="006947E9" w:rsidRPr="00E94F28" w:rsidRDefault="006947E9" w:rsidP="007D05AF">
      <w:pPr>
        <w:pStyle w:val="XMLCode"/>
      </w:pPr>
    </w:p>
    <w:p w14:paraId="3D3CF247" w14:textId="77777777" w:rsidR="00D0037C" w:rsidRDefault="00D0037C" w:rsidP="00C12BFC">
      <w:pPr>
        <w:pStyle w:val="Normalbeforetable"/>
        <w:rPr>
          <w:rStyle w:val="Bold"/>
        </w:rPr>
      </w:pPr>
    </w:p>
    <w:p w14:paraId="57F9A341" w14:textId="77777777" w:rsidR="00D0037C" w:rsidRDefault="00D0037C" w:rsidP="00C12BFC">
      <w:pPr>
        <w:pStyle w:val="Normalbeforetable"/>
        <w:rPr>
          <w:rStyle w:val="Bold"/>
        </w:rPr>
      </w:pPr>
    </w:p>
    <w:p w14:paraId="4E09B53B" w14:textId="77777777" w:rsidR="00D0037C" w:rsidRDefault="00D0037C" w:rsidP="00C12BFC">
      <w:pPr>
        <w:pStyle w:val="Normalbeforetable"/>
        <w:rPr>
          <w:rStyle w:val="Bold"/>
        </w:rPr>
      </w:pPr>
    </w:p>
    <w:p w14:paraId="5CD0131A" w14:textId="77777777" w:rsidR="00D0037C" w:rsidRDefault="00D0037C" w:rsidP="00C12BFC">
      <w:pPr>
        <w:pStyle w:val="Normalbeforetable"/>
        <w:rPr>
          <w:rStyle w:val="Bold"/>
        </w:rPr>
      </w:pPr>
    </w:p>
    <w:p w14:paraId="4F0EC0C8" w14:textId="77777777" w:rsidR="00D0037C" w:rsidRDefault="00D0037C" w:rsidP="00C12BFC">
      <w:pPr>
        <w:pStyle w:val="Normalbeforetable"/>
        <w:rPr>
          <w:rStyle w:val="Bold"/>
        </w:rPr>
      </w:pPr>
    </w:p>
    <w:p w14:paraId="289DDE5E" w14:textId="77777777" w:rsidR="00D0037C" w:rsidRDefault="00D0037C" w:rsidP="00C12BFC">
      <w:pPr>
        <w:pStyle w:val="Normalbeforetable"/>
        <w:rPr>
          <w:rStyle w:val="Bold"/>
        </w:rPr>
      </w:pPr>
    </w:p>
    <w:p w14:paraId="7B39CF93" w14:textId="77777777" w:rsidR="00D0037C" w:rsidRDefault="00D0037C" w:rsidP="00C12BFC">
      <w:pPr>
        <w:pStyle w:val="Normalbeforetable"/>
        <w:rPr>
          <w:rStyle w:val="Bold"/>
        </w:rPr>
      </w:pPr>
    </w:p>
    <w:p w14:paraId="4FDF86AF" w14:textId="77777777" w:rsidR="00D0037C" w:rsidRDefault="00D0037C" w:rsidP="00C12BFC">
      <w:pPr>
        <w:pStyle w:val="Normalbeforetable"/>
        <w:rPr>
          <w:rStyle w:val="Bold"/>
        </w:rPr>
      </w:pPr>
    </w:p>
    <w:p w14:paraId="13AD685D" w14:textId="77777777" w:rsidR="00D0037C" w:rsidRDefault="00D0037C" w:rsidP="00C12BFC">
      <w:pPr>
        <w:pStyle w:val="Normalbeforetable"/>
        <w:rPr>
          <w:rStyle w:val="Bold"/>
        </w:rPr>
      </w:pPr>
    </w:p>
    <w:p w14:paraId="0C8B6D54" w14:textId="77777777" w:rsidR="00D0037C" w:rsidRDefault="00D0037C" w:rsidP="00C12BFC">
      <w:pPr>
        <w:pStyle w:val="Normalbeforetable"/>
        <w:rPr>
          <w:rStyle w:val="Bold"/>
        </w:rPr>
      </w:pPr>
    </w:p>
    <w:p w14:paraId="7DD30351" w14:textId="77777777" w:rsidR="00D0037C" w:rsidRDefault="00D0037C" w:rsidP="00C12BFC">
      <w:pPr>
        <w:pStyle w:val="Normalbeforetable"/>
        <w:rPr>
          <w:rStyle w:val="Bold"/>
        </w:rPr>
      </w:pPr>
    </w:p>
    <w:p w14:paraId="27B94A3D" w14:textId="77777777" w:rsidR="00D0037C" w:rsidRDefault="00D0037C" w:rsidP="00C12BFC">
      <w:pPr>
        <w:pStyle w:val="Normalbeforetable"/>
        <w:rPr>
          <w:rStyle w:val="Bold"/>
        </w:rPr>
      </w:pPr>
    </w:p>
    <w:p w14:paraId="202842EC" w14:textId="77777777" w:rsidR="00D0037C" w:rsidRDefault="00D0037C" w:rsidP="00C12BFC">
      <w:pPr>
        <w:pStyle w:val="Normalbeforetable"/>
        <w:rPr>
          <w:rStyle w:val="Bold"/>
        </w:rPr>
      </w:pPr>
    </w:p>
    <w:p w14:paraId="544B2947" w14:textId="77777777" w:rsidR="00D0037C" w:rsidRDefault="00D0037C" w:rsidP="00C12BFC">
      <w:pPr>
        <w:pStyle w:val="Normalbeforetable"/>
        <w:rPr>
          <w:rStyle w:val="Bold"/>
        </w:rPr>
      </w:pPr>
    </w:p>
    <w:p w14:paraId="7A43F357" w14:textId="77777777" w:rsidR="00D0037C" w:rsidRDefault="00D0037C" w:rsidP="00C12BFC">
      <w:pPr>
        <w:pStyle w:val="Normalbeforetable"/>
        <w:rPr>
          <w:rStyle w:val="Bold"/>
        </w:rPr>
      </w:pPr>
    </w:p>
    <w:p w14:paraId="2947D036" w14:textId="7165E71A" w:rsidR="002B1F25" w:rsidRPr="00C12BFC" w:rsidRDefault="002B1F25" w:rsidP="00C12BFC">
      <w:pPr>
        <w:pStyle w:val="Normalbeforetable"/>
        <w:rPr>
          <w:rStyle w:val="Bold"/>
        </w:rPr>
      </w:pPr>
      <w:r w:rsidRPr="00C12BFC">
        <w:rPr>
          <w:rStyle w:val="Bold"/>
        </w:rPr>
        <w:lastRenderedPageBreak/>
        <w:t xml:space="preserve">Investigation </w:t>
      </w:r>
      <w:r w:rsidR="00F645F8">
        <w:rPr>
          <w:rStyle w:val="Bold"/>
        </w:rPr>
        <w:t>r</w:t>
      </w:r>
      <w:r w:rsidRPr="00C12BFC">
        <w:rPr>
          <w:rStyle w:val="Bold"/>
        </w:rPr>
        <w:t>esponse</w:t>
      </w:r>
    </w:p>
    <w:p w14:paraId="430B80DB" w14:textId="77777777" w:rsidR="002B1F25" w:rsidRPr="002B1F25" w:rsidRDefault="002B1F25" w:rsidP="002B1F25">
      <w:pPr>
        <w:rPr>
          <w:rStyle w:val="Bold"/>
        </w:rPr>
      </w:pPr>
      <w:r w:rsidRPr="002B1F25">
        <w:rPr>
          <w:rStyle w:val="Bold"/>
        </w:rPr>
        <w:t>Description</w:t>
      </w:r>
    </w:p>
    <w:p w14:paraId="645E3DB6" w14:textId="364FBB26" w:rsidR="002B1F25" w:rsidRDefault="002B1F25" w:rsidP="00C12BFC">
      <w:pPr>
        <w:pStyle w:val="Normalbeforetable"/>
      </w:pPr>
      <w:r w:rsidRPr="002B1F25">
        <w:t xml:space="preserve">The </w:t>
      </w:r>
      <w:r w:rsidR="00935481">
        <w:t>I</w:t>
      </w:r>
      <w:r w:rsidRPr="002B1F25">
        <w:t xml:space="preserve">nvestigation </w:t>
      </w:r>
      <w:r w:rsidR="00935481">
        <w:t>R</w:t>
      </w:r>
      <w:r w:rsidRPr="002B1F25">
        <w:t>esponder (AB</w:t>
      </w:r>
      <w:r w:rsidR="009132C6">
        <w:t>CD</w:t>
      </w:r>
      <w:r w:rsidRPr="002B1F25">
        <w:t xml:space="preserve">ZAJJ) sends an </w:t>
      </w:r>
      <w:r w:rsidR="001F5068">
        <w:t>i</w:t>
      </w:r>
      <w:r w:rsidRPr="002B1F25">
        <w:t xml:space="preserve">nvestigation </w:t>
      </w:r>
      <w:r w:rsidRPr="002B1F25" w:rsidDel="00935481">
        <w:t>r</w:t>
      </w:r>
      <w:r w:rsidRPr="002B1F25">
        <w:t xml:space="preserve">esponse (camt.111) to the </w:t>
      </w:r>
      <w:r w:rsidR="001F5068">
        <w:t>I</w:t>
      </w:r>
      <w:r w:rsidRPr="002B1F25">
        <w:t xml:space="preserve">nvestigation </w:t>
      </w:r>
      <w:r w:rsidR="001F5068">
        <w:t>R</w:t>
      </w:r>
      <w:r w:rsidRPr="002B1F25">
        <w:t>equestor (DD</w:t>
      </w:r>
      <w:r w:rsidR="009132C6">
        <w:t>D</w:t>
      </w:r>
      <w:r w:rsidR="002F7F26">
        <w:t>D</w:t>
      </w:r>
      <w:r w:rsidRPr="002B1F25">
        <w:t>GB2L)</w:t>
      </w:r>
      <w:r w:rsidRPr="002B1F25">
        <w:rPr>
          <w:rStyle w:val="Bold"/>
        </w:rPr>
        <w:t xml:space="preserve"> </w:t>
      </w:r>
      <w:r w:rsidRPr="00C12BFC">
        <w:rPr>
          <w:rStyle w:val="Bold"/>
          <w:b w:val="0"/>
        </w:rPr>
        <w:t>wi</w:t>
      </w:r>
      <w:r w:rsidRPr="002B1F25">
        <w:t xml:space="preserve">th information about the </w:t>
      </w:r>
      <w:r w:rsidR="00B40026">
        <w:t>d</w:t>
      </w:r>
      <w:r w:rsidRPr="002B1F25">
        <w:t>ebtor's</w:t>
      </w:r>
      <w:r w:rsidRPr="002B1F25" w:rsidDel="001F5068">
        <w:t xml:space="preserve"> </w:t>
      </w:r>
      <w:r w:rsidRPr="002B1F25">
        <w:t xml:space="preserve">address and the </w:t>
      </w:r>
      <w:r w:rsidR="00B40026">
        <w:t>u</w:t>
      </w:r>
      <w:r w:rsidRPr="002B1F25">
        <w:t xml:space="preserve">ltimate </w:t>
      </w:r>
      <w:r w:rsidR="00B40026">
        <w:t>d</w:t>
      </w:r>
      <w:r w:rsidRPr="002B1F25">
        <w:t>ebtor's date of birth and passport number</w:t>
      </w:r>
      <w:r w:rsidR="00E66F25">
        <w:t xml:space="preserve"> and sets </w:t>
      </w:r>
      <w:r w:rsidR="00E66F25" w:rsidRPr="00A42B74">
        <w:t xml:space="preserve">investigation status as </w:t>
      </w:r>
      <w:r w:rsidR="00E66F25">
        <w:t>CLSD</w:t>
      </w:r>
      <w:r w:rsidR="00A45EB5">
        <w:t xml:space="preserve"> (Closed)</w:t>
      </w:r>
      <w:r w:rsidR="00E66F25" w:rsidRPr="00A42B74">
        <w:t>.</w:t>
      </w:r>
    </w:p>
    <w:p w14:paraId="2487FA0C" w14:textId="77777777" w:rsidR="003C467A" w:rsidRPr="00A42B74" w:rsidRDefault="003C467A" w:rsidP="003C467A">
      <w:r>
        <w:t xml:space="preserve">The Investigation Responder chooses to provide the details in an unstructured manner, utilising the Response Narrative element within the Response Data block. </w:t>
      </w:r>
    </w:p>
    <w:p w14:paraId="6588439C" w14:textId="0E7269EE" w:rsidR="002B1F25" w:rsidRPr="002B1F25" w:rsidRDefault="002B1F25" w:rsidP="00414798">
      <w:pPr>
        <w:pStyle w:val="Normal2"/>
      </w:pPr>
    </w:p>
    <w:p w14:paraId="3796A944" w14:textId="17DF20D0" w:rsidR="002B1F25" w:rsidRPr="002B1F25" w:rsidRDefault="002B1F25" w:rsidP="002B1F25">
      <w:pPr>
        <w:rPr>
          <w:rStyle w:val="Bold"/>
        </w:rPr>
      </w:pPr>
      <w:r w:rsidRPr="002B1F25">
        <w:rPr>
          <w:rStyle w:val="Bold"/>
        </w:rPr>
        <w:t xml:space="preserve">Business </w:t>
      </w:r>
      <w:r w:rsidR="00F645F8">
        <w:rPr>
          <w:rStyle w:val="Bold"/>
        </w:rPr>
        <w:t>d</w:t>
      </w:r>
      <w:r w:rsidRPr="002B1F25">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3"/>
        <w:gridCol w:w="2170"/>
        <w:gridCol w:w="2036"/>
      </w:tblGrid>
      <w:tr w:rsidR="002B1F25" w14:paraId="05D77F9F" w14:textId="77777777" w:rsidTr="003C231B">
        <w:trPr>
          <w:cantSplit/>
          <w:tblHeader/>
        </w:trPr>
        <w:tc>
          <w:tcPr>
            <w:tcW w:w="393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9E85744" w14:textId="77777777" w:rsidR="002B1F25" w:rsidRPr="002B1F25" w:rsidRDefault="002B1F25" w:rsidP="002B1F25">
            <w:pPr>
              <w:pStyle w:val="TableHeading"/>
            </w:pPr>
            <w:r w:rsidRPr="002B1F25">
              <w:t>Element</w:t>
            </w:r>
          </w:p>
        </w:tc>
        <w:tc>
          <w:tcPr>
            <w:tcW w:w="217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168A312" w14:textId="77777777" w:rsidR="002B1F25" w:rsidRPr="002B1F25" w:rsidRDefault="002B1F25" w:rsidP="002B1F25">
            <w:pPr>
              <w:pStyle w:val="TableHeading"/>
            </w:pPr>
            <w:r w:rsidRPr="002B1F25">
              <w:t>XML Tag</w:t>
            </w:r>
          </w:p>
        </w:tc>
        <w:tc>
          <w:tcPr>
            <w:tcW w:w="203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644BB70" w14:textId="77777777" w:rsidR="002B1F25" w:rsidRPr="002B1F25" w:rsidRDefault="002B1F25" w:rsidP="002B1F25">
            <w:pPr>
              <w:pStyle w:val="TableHeading"/>
            </w:pPr>
            <w:r w:rsidRPr="002B1F25">
              <w:t>Content</w:t>
            </w:r>
          </w:p>
        </w:tc>
      </w:tr>
      <w:tr w:rsidR="002B1F25" w14:paraId="0D165DBA" w14:textId="77777777" w:rsidTr="003C231B">
        <w:tc>
          <w:tcPr>
            <w:tcW w:w="3933" w:type="dxa"/>
            <w:shd w:val="clear" w:color="auto" w:fill="FFFFFF"/>
          </w:tcPr>
          <w:p w14:paraId="3747B8A0" w14:textId="77777777" w:rsidR="002B1F25" w:rsidRPr="002B1F25" w:rsidRDefault="002B1F25" w:rsidP="002B1F25">
            <w:pPr>
              <w:pStyle w:val="TableText"/>
            </w:pPr>
            <w:r w:rsidRPr="002B1F25">
              <w:t>Responder Investigation Identification</w:t>
            </w:r>
          </w:p>
        </w:tc>
        <w:tc>
          <w:tcPr>
            <w:tcW w:w="2170" w:type="dxa"/>
            <w:shd w:val="clear" w:color="auto" w:fill="FFFFFF"/>
          </w:tcPr>
          <w:p w14:paraId="55829F00" w14:textId="77777777" w:rsidR="002B1F25" w:rsidRPr="002B1F25" w:rsidRDefault="002B1F25" w:rsidP="002B1F25">
            <w:pPr>
              <w:pStyle w:val="TableText"/>
            </w:pPr>
            <w:r w:rsidRPr="002B1F25">
              <w:t>&lt;RspndrInvstgtnId&gt;</w:t>
            </w:r>
          </w:p>
        </w:tc>
        <w:tc>
          <w:tcPr>
            <w:tcW w:w="2036" w:type="dxa"/>
            <w:shd w:val="clear" w:color="auto" w:fill="FFFFFF"/>
          </w:tcPr>
          <w:p w14:paraId="0F1AAAC7" w14:textId="77ECCB26" w:rsidR="002B1F25" w:rsidRPr="002B1F25" w:rsidRDefault="00CA42E2" w:rsidP="00414798">
            <w:pPr>
              <w:pStyle w:val="TableTextCentre"/>
              <w:jc w:val="left"/>
              <w:rPr>
                <w:rStyle w:val="Bold"/>
              </w:rPr>
            </w:pPr>
            <w:r>
              <w:rPr>
                <w:rStyle w:val="Bold"/>
              </w:rPr>
              <w:t>54321</w:t>
            </w:r>
          </w:p>
        </w:tc>
      </w:tr>
      <w:tr w:rsidR="002B1F25" w14:paraId="2F9BA8A6" w14:textId="77777777" w:rsidTr="003C231B">
        <w:tc>
          <w:tcPr>
            <w:tcW w:w="3933" w:type="dxa"/>
            <w:shd w:val="clear" w:color="auto" w:fill="FFFFFF"/>
          </w:tcPr>
          <w:p w14:paraId="2E165C59" w14:textId="287BB836" w:rsidR="002B1F25" w:rsidRPr="002B1F25" w:rsidRDefault="002B1F25" w:rsidP="002B1F25">
            <w:pPr>
              <w:pStyle w:val="TableText"/>
            </w:pPr>
            <w:r w:rsidRPr="002B1F25">
              <w:t>Status</w:t>
            </w:r>
          </w:p>
        </w:tc>
        <w:tc>
          <w:tcPr>
            <w:tcW w:w="2170" w:type="dxa"/>
            <w:shd w:val="clear" w:color="auto" w:fill="FFFFFF"/>
          </w:tcPr>
          <w:p w14:paraId="2AE18984" w14:textId="2D56AE7C" w:rsidR="002B1F25" w:rsidRPr="002B1F25" w:rsidRDefault="002B1F25" w:rsidP="002B1F25">
            <w:pPr>
              <w:pStyle w:val="TableText"/>
            </w:pPr>
            <w:r w:rsidRPr="002B1F25">
              <w:t>&lt;</w:t>
            </w:r>
            <w:r w:rsidR="003758FE">
              <w:t>Sts</w:t>
            </w:r>
            <w:r w:rsidRPr="002B1F25">
              <w:t>&gt;</w:t>
            </w:r>
          </w:p>
        </w:tc>
        <w:tc>
          <w:tcPr>
            <w:tcW w:w="2036" w:type="dxa"/>
            <w:shd w:val="clear" w:color="auto" w:fill="FFFFFF"/>
          </w:tcPr>
          <w:p w14:paraId="296555DC" w14:textId="77777777" w:rsidR="002B1F25" w:rsidRPr="002B1F25" w:rsidRDefault="002B1F25" w:rsidP="002B1F25">
            <w:pPr>
              <w:pStyle w:val="TableText"/>
              <w:rPr>
                <w:rStyle w:val="Bold"/>
              </w:rPr>
            </w:pPr>
            <w:r w:rsidRPr="002B1F25">
              <w:rPr>
                <w:rStyle w:val="Bold"/>
              </w:rPr>
              <w:t>CLSD</w:t>
            </w:r>
          </w:p>
        </w:tc>
      </w:tr>
      <w:tr w:rsidR="00196C4A" w14:paraId="266C2D96" w14:textId="77777777" w:rsidTr="003C231B">
        <w:tc>
          <w:tcPr>
            <w:tcW w:w="3933" w:type="dxa"/>
            <w:shd w:val="clear" w:color="auto" w:fill="FFFFFF"/>
          </w:tcPr>
          <w:p w14:paraId="01A1A5FA" w14:textId="2E2AB673" w:rsidR="00196C4A" w:rsidRPr="00196C4A" w:rsidRDefault="00196C4A" w:rsidP="00196C4A">
            <w:pPr>
              <w:pStyle w:val="TableText"/>
            </w:pPr>
            <w:r w:rsidRPr="00975018">
              <w:t>Original</w:t>
            </w:r>
            <w:r w:rsidRPr="00196C4A">
              <w:t xml:space="preserve"> Investigation Reason</w:t>
            </w:r>
          </w:p>
        </w:tc>
        <w:tc>
          <w:tcPr>
            <w:tcW w:w="2170" w:type="dxa"/>
            <w:shd w:val="clear" w:color="auto" w:fill="FFFFFF"/>
          </w:tcPr>
          <w:p w14:paraId="316907BE" w14:textId="7BDDDFAC" w:rsidR="00196C4A" w:rsidRPr="00196C4A" w:rsidRDefault="00196C4A" w:rsidP="00196C4A">
            <w:pPr>
              <w:pStyle w:val="TableText"/>
            </w:pPr>
            <w:r w:rsidRPr="002B1F25">
              <w:t>&lt;Cd&gt;</w:t>
            </w:r>
          </w:p>
        </w:tc>
        <w:tc>
          <w:tcPr>
            <w:tcW w:w="2036" w:type="dxa"/>
            <w:shd w:val="clear" w:color="auto" w:fill="FFFFFF"/>
          </w:tcPr>
          <w:p w14:paraId="255AC60A" w14:textId="2AF3A59D" w:rsidR="00196C4A" w:rsidRPr="00196C4A" w:rsidRDefault="00196C4A" w:rsidP="00196C4A">
            <w:pPr>
              <w:pStyle w:val="TableText"/>
              <w:rPr>
                <w:rStyle w:val="Bold"/>
              </w:rPr>
            </w:pPr>
            <w:r>
              <w:rPr>
                <w:rStyle w:val="Bold"/>
              </w:rPr>
              <w:t>ULTD</w:t>
            </w:r>
          </w:p>
        </w:tc>
      </w:tr>
      <w:tr w:rsidR="00196C4A" w14:paraId="2109AD89" w14:textId="77777777" w:rsidTr="003C231B">
        <w:tc>
          <w:tcPr>
            <w:tcW w:w="3933" w:type="dxa"/>
            <w:shd w:val="clear" w:color="auto" w:fill="FFFFFF"/>
          </w:tcPr>
          <w:p w14:paraId="1F1D9B50" w14:textId="12B470B2" w:rsidR="00196C4A" w:rsidRPr="00196C4A" w:rsidRDefault="00196C4A" w:rsidP="00196C4A">
            <w:pPr>
              <w:pStyle w:val="TableText"/>
            </w:pPr>
            <w:r w:rsidRPr="00975018">
              <w:t>Original</w:t>
            </w:r>
            <w:r w:rsidRPr="00196C4A">
              <w:t xml:space="preserve"> Investigation Reason Sub Type</w:t>
            </w:r>
          </w:p>
        </w:tc>
        <w:tc>
          <w:tcPr>
            <w:tcW w:w="2170" w:type="dxa"/>
            <w:shd w:val="clear" w:color="auto" w:fill="FFFFFF"/>
          </w:tcPr>
          <w:p w14:paraId="4DDC16A7" w14:textId="4A0143F6" w:rsidR="00196C4A" w:rsidRPr="00196C4A" w:rsidRDefault="00196C4A" w:rsidP="00196C4A">
            <w:pPr>
              <w:pStyle w:val="TableText"/>
            </w:pPr>
            <w:r w:rsidRPr="002B1F25">
              <w:t>&lt;Cd&gt;</w:t>
            </w:r>
          </w:p>
        </w:tc>
        <w:tc>
          <w:tcPr>
            <w:tcW w:w="2036" w:type="dxa"/>
            <w:shd w:val="clear" w:color="auto" w:fill="FFFFFF"/>
          </w:tcPr>
          <w:p w14:paraId="0F5DEAE9" w14:textId="6449F2D8" w:rsidR="00196C4A" w:rsidRPr="00196C4A" w:rsidRDefault="00196C4A" w:rsidP="00196C4A">
            <w:pPr>
              <w:pStyle w:val="TableText"/>
              <w:rPr>
                <w:rStyle w:val="Bold"/>
              </w:rPr>
            </w:pPr>
            <w:r>
              <w:rPr>
                <w:rStyle w:val="Bold"/>
              </w:rPr>
              <w:t>CCPT</w:t>
            </w:r>
          </w:p>
        </w:tc>
      </w:tr>
      <w:tr w:rsidR="002B1F25" w14:paraId="1673180F" w14:textId="77777777" w:rsidTr="003C231B">
        <w:tc>
          <w:tcPr>
            <w:tcW w:w="3933" w:type="dxa"/>
            <w:shd w:val="clear" w:color="auto" w:fill="FFFFFF"/>
          </w:tcPr>
          <w:p w14:paraId="0B531FCA" w14:textId="0B922DCB" w:rsidR="002B1F25" w:rsidRPr="002B1F25" w:rsidRDefault="002B1F25" w:rsidP="002B1F25">
            <w:pPr>
              <w:pStyle w:val="Normalbeforetable"/>
              <w:rPr>
                <w:rStyle w:val="Bold"/>
              </w:rPr>
            </w:pPr>
            <w:r w:rsidRPr="002B1F25">
              <w:rPr>
                <w:rStyle w:val="Bold"/>
              </w:rPr>
              <w:t xml:space="preserve">Response </w:t>
            </w:r>
            <w:r w:rsidR="00B40026">
              <w:rPr>
                <w:rStyle w:val="Bold"/>
              </w:rPr>
              <w:t>N</w:t>
            </w:r>
            <w:r w:rsidRPr="002B1F25">
              <w:rPr>
                <w:rStyle w:val="Bold"/>
              </w:rPr>
              <w:t>arrative</w:t>
            </w:r>
          </w:p>
        </w:tc>
        <w:tc>
          <w:tcPr>
            <w:tcW w:w="2170" w:type="dxa"/>
            <w:shd w:val="clear" w:color="auto" w:fill="FFFFFF"/>
          </w:tcPr>
          <w:p w14:paraId="0EF732A5" w14:textId="77777777" w:rsidR="002B1F25" w:rsidRPr="002B1F25" w:rsidRDefault="002B1F25" w:rsidP="002B1F25">
            <w:pPr>
              <w:pStyle w:val="TableText"/>
            </w:pPr>
            <w:r w:rsidRPr="002B1F25">
              <w:t>&lt;RspnNrrtv&gt;</w:t>
            </w:r>
          </w:p>
        </w:tc>
        <w:tc>
          <w:tcPr>
            <w:tcW w:w="2036" w:type="dxa"/>
            <w:shd w:val="clear" w:color="auto" w:fill="FFFFFF"/>
          </w:tcPr>
          <w:p w14:paraId="3C5EA880" w14:textId="768E9F08" w:rsidR="002B1F25" w:rsidRPr="002B1F25" w:rsidRDefault="002D2D35" w:rsidP="002B1F25">
            <w:pPr>
              <w:pStyle w:val="TableText"/>
              <w:rPr>
                <w:rStyle w:val="Bold"/>
              </w:rPr>
            </w:pPr>
            <w:r>
              <w:rPr>
                <w:rStyle w:val="Bold"/>
              </w:rPr>
              <w:t>BE1234567890123</w:t>
            </w:r>
          </w:p>
        </w:tc>
      </w:tr>
      <w:tr w:rsidR="00320FD5" w14:paraId="26D0E851" w14:textId="77777777" w:rsidTr="003C231B">
        <w:tc>
          <w:tcPr>
            <w:tcW w:w="3933" w:type="dxa"/>
            <w:shd w:val="clear" w:color="auto" w:fill="FFFFFF"/>
          </w:tcPr>
          <w:p w14:paraId="7928E4E8" w14:textId="2653EA18" w:rsidR="00320FD5" w:rsidRPr="00320FD5" w:rsidRDefault="00320FD5" w:rsidP="00320FD5">
            <w:pPr>
              <w:pStyle w:val="TableText"/>
            </w:pPr>
            <w:r w:rsidRPr="00975018">
              <w:t>Original</w:t>
            </w:r>
            <w:r w:rsidRPr="00320FD5">
              <w:t xml:space="preserve"> Investigation Reason</w:t>
            </w:r>
          </w:p>
        </w:tc>
        <w:tc>
          <w:tcPr>
            <w:tcW w:w="2170" w:type="dxa"/>
            <w:shd w:val="clear" w:color="auto" w:fill="FFFFFF"/>
          </w:tcPr>
          <w:p w14:paraId="30E2A0A7" w14:textId="7F6DA8FE" w:rsidR="00320FD5" w:rsidRPr="00320FD5" w:rsidRDefault="00320FD5" w:rsidP="00320FD5">
            <w:pPr>
              <w:pStyle w:val="TableText"/>
            </w:pPr>
            <w:r w:rsidRPr="002B1F25">
              <w:t>&lt;Cd&gt;</w:t>
            </w:r>
          </w:p>
        </w:tc>
        <w:tc>
          <w:tcPr>
            <w:tcW w:w="2036" w:type="dxa"/>
            <w:shd w:val="clear" w:color="auto" w:fill="FFFFFF"/>
          </w:tcPr>
          <w:p w14:paraId="0139F0A0" w14:textId="6B608FBD" w:rsidR="00320FD5" w:rsidRPr="00320FD5" w:rsidRDefault="00320FD5" w:rsidP="00320FD5">
            <w:pPr>
              <w:pStyle w:val="TableText"/>
              <w:rPr>
                <w:rStyle w:val="Bold"/>
              </w:rPr>
            </w:pPr>
            <w:r>
              <w:rPr>
                <w:rStyle w:val="Bold"/>
              </w:rPr>
              <w:t>ULTD</w:t>
            </w:r>
          </w:p>
        </w:tc>
      </w:tr>
      <w:tr w:rsidR="00320FD5" w14:paraId="1D518BA0" w14:textId="77777777" w:rsidTr="003C231B">
        <w:tc>
          <w:tcPr>
            <w:tcW w:w="3933" w:type="dxa"/>
            <w:shd w:val="clear" w:color="auto" w:fill="FFFFFF"/>
          </w:tcPr>
          <w:p w14:paraId="376D3C20" w14:textId="605C1386" w:rsidR="00320FD5" w:rsidRPr="00320FD5" w:rsidRDefault="00320FD5" w:rsidP="00320FD5">
            <w:pPr>
              <w:pStyle w:val="TableText"/>
            </w:pPr>
            <w:r w:rsidRPr="00975018">
              <w:t>Original</w:t>
            </w:r>
            <w:r w:rsidRPr="00320FD5">
              <w:t xml:space="preserve"> Investigation Reason Sub Type</w:t>
            </w:r>
          </w:p>
        </w:tc>
        <w:tc>
          <w:tcPr>
            <w:tcW w:w="2170" w:type="dxa"/>
            <w:shd w:val="clear" w:color="auto" w:fill="FFFFFF"/>
          </w:tcPr>
          <w:p w14:paraId="74A86EA7" w14:textId="28B1A182" w:rsidR="00320FD5" w:rsidRPr="00320FD5" w:rsidRDefault="00320FD5" w:rsidP="00320FD5">
            <w:pPr>
              <w:pStyle w:val="TableText"/>
            </w:pPr>
            <w:r w:rsidRPr="002B1F25">
              <w:t>&lt;Cd&gt;</w:t>
            </w:r>
          </w:p>
        </w:tc>
        <w:tc>
          <w:tcPr>
            <w:tcW w:w="2036" w:type="dxa"/>
            <w:shd w:val="clear" w:color="auto" w:fill="FFFFFF"/>
          </w:tcPr>
          <w:p w14:paraId="7CA9E8B6" w14:textId="75680E62" w:rsidR="00320FD5" w:rsidRPr="00320FD5" w:rsidRDefault="00320FD5" w:rsidP="00320FD5">
            <w:pPr>
              <w:pStyle w:val="TableText"/>
              <w:rPr>
                <w:rStyle w:val="Bold"/>
              </w:rPr>
            </w:pPr>
            <w:r>
              <w:rPr>
                <w:rStyle w:val="Bold"/>
              </w:rPr>
              <w:t>RQDB</w:t>
            </w:r>
          </w:p>
        </w:tc>
      </w:tr>
      <w:tr w:rsidR="002B1F25" w14:paraId="181A8491" w14:textId="77777777" w:rsidTr="003C231B">
        <w:tc>
          <w:tcPr>
            <w:tcW w:w="3933" w:type="dxa"/>
            <w:shd w:val="clear" w:color="auto" w:fill="FFFFFF"/>
          </w:tcPr>
          <w:p w14:paraId="5C663631" w14:textId="0AF8BC28" w:rsidR="002B1F25" w:rsidRPr="002B1F25" w:rsidRDefault="002B1F25" w:rsidP="002B1F25">
            <w:pPr>
              <w:pStyle w:val="Normalbeforetable"/>
              <w:rPr>
                <w:rStyle w:val="Bold"/>
              </w:rPr>
            </w:pPr>
            <w:r w:rsidRPr="002B1F25">
              <w:rPr>
                <w:rStyle w:val="Bold"/>
              </w:rPr>
              <w:t xml:space="preserve">Response </w:t>
            </w:r>
            <w:r w:rsidR="00B40026">
              <w:rPr>
                <w:rStyle w:val="Bold"/>
              </w:rPr>
              <w:t>N</w:t>
            </w:r>
            <w:r w:rsidRPr="002B1F25">
              <w:rPr>
                <w:rStyle w:val="Bold"/>
              </w:rPr>
              <w:t>arrative</w:t>
            </w:r>
          </w:p>
        </w:tc>
        <w:tc>
          <w:tcPr>
            <w:tcW w:w="2170" w:type="dxa"/>
            <w:shd w:val="clear" w:color="auto" w:fill="FFFFFF"/>
          </w:tcPr>
          <w:p w14:paraId="5839D110" w14:textId="77777777" w:rsidR="002B1F25" w:rsidRPr="002B1F25" w:rsidRDefault="002B1F25" w:rsidP="002B1F25">
            <w:pPr>
              <w:pStyle w:val="TableText"/>
            </w:pPr>
            <w:r w:rsidRPr="002B1F25">
              <w:t>&lt;RspnNrrtv&gt;</w:t>
            </w:r>
          </w:p>
        </w:tc>
        <w:tc>
          <w:tcPr>
            <w:tcW w:w="2036" w:type="dxa"/>
            <w:shd w:val="clear" w:color="auto" w:fill="FFFFFF"/>
          </w:tcPr>
          <w:p w14:paraId="3D1635CB" w14:textId="6F0FB5BB" w:rsidR="002B1F25" w:rsidRPr="002B1F25" w:rsidRDefault="002D2D35" w:rsidP="002B1F25">
            <w:pPr>
              <w:pStyle w:val="TableText"/>
              <w:rPr>
                <w:rStyle w:val="Bold"/>
              </w:rPr>
            </w:pPr>
            <w:r>
              <w:rPr>
                <w:rStyle w:val="Bold"/>
              </w:rPr>
              <w:t>1995-01-25</w:t>
            </w:r>
          </w:p>
        </w:tc>
      </w:tr>
      <w:tr w:rsidR="0071005E" w14:paraId="74EBD231" w14:textId="77777777" w:rsidTr="003C231B">
        <w:tc>
          <w:tcPr>
            <w:tcW w:w="3933" w:type="dxa"/>
            <w:shd w:val="clear" w:color="auto" w:fill="FFFFFF"/>
          </w:tcPr>
          <w:p w14:paraId="4C5C5DA8" w14:textId="1FD2EA91" w:rsidR="0071005E" w:rsidRPr="0071005E" w:rsidRDefault="0071005E" w:rsidP="0071005E">
            <w:pPr>
              <w:pStyle w:val="TableText"/>
            </w:pPr>
            <w:r w:rsidRPr="00975018">
              <w:t>Original</w:t>
            </w:r>
            <w:r w:rsidRPr="0071005E">
              <w:t xml:space="preserve"> Investigation Reason</w:t>
            </w:r>
          </w:p>
        </w:tc>
        <w:tc>
          <w:tcPr>
            <w:tcW w:w="2170" w:type="dxa"/>
            <w:shd w:val="clear" w:color="auto" w:fill="FFFFFF"/>
          </w:tcPr>
          <w:p w14:paraId="0E81CB9A" w14:textId="60EA644C" w:rsidR="0071005E" w:rsidRPr="0071005E" w:rsidRDefault="0071005E" w:rsidP="0071005E">
            <w:pPr>
              <w:pStyle w:val="TableText"/>
            </w:pPr>
            <w:r w:rsidRPr="002B1F25">
              <w:t>&lt;Cd&gt;</w:t>
            </w:r>
          </w:p>
        </w:tc>
        <w:tc>
          <w:tcPr>
            <w:tcW w:w="2036" w:type="dxa"/>
            <w:shd w:val="clear" w:color="auto" w:fill="FFFFFF"/>
          </w:tcPr>
          <w:p w14:paraId="246C970F" w14:textId="4ECD984E" w:rsidR="0071005E" w:rsidRPr="0071005E" w:rsidRDefault="0071005E" w:rsidP="0071005E">
            <w:pPr>
              <w:pStyle w:val="TableText"/>
              <w:rPr>
                <w:rStyle w:val="Bold"/>
              </w:rPr>
            </w:pPr>
            <w:r>
              <w:rPr>
                <w:rStyle w:val="Bold"/>
              </w:rPr>
              <w:t>DTOR</w:t>
            </w:r>
          </w:p>
        </w:tc>
      </w:tr>
      <w:tr w:rsidR="0071005E" w14:paraId="48E8261C" w14:textId="77777777" w:rsidTr="003C231B">
        <w:tc>
          <w:tcPr>
            <w:tcW w:w="3933" w:type="dxa"/>
            <w:shd w:val="clear" w:color="auto" w:fill="FFFFFF"/>
          </w:tcPr>
          <w:p w14:paraId="15EBA767" w14:textId="2BBBA061" w:rsidR="0071005E" w:rsidRPr="0071005E" w:rsidRDefault="0071005E" w:rsidP="0071005E">
            <w:pPr>
              <w:pStyle w:val="TableText"/>
            </w:pPr>
            <w:r w:rsidRPr="00975018">
              <w:t>Original</w:t>
            </w:r>
            <w:r w:rsidRPr="0071005E">
              <w:t xml:space="preserve"> Investigation Reason Sub Type</w:t>
            </w:r>
          </w:p>
        </w:tc>
        <w:tc>
          <w:tcPr>
            <w:tcW w:w="2170" w:type="dxa"/>
            <w:shd w:val="clear" w:color="auto" w:fill="FFFFFF"/>
          </w:tcPr>
          <w:p w14:paraId="0C81C8CD" w14:textId="3CB00FC5" w:rsidR="0071005E" w:rsidRPr="0071005E" w:rsidRDefault="0071005E" w:rsidP="0071005E">
            <w:pPr>
              <w:pStyle w:val="TableText"/>
            </w:pPr>
            <w:r w:rsidRPr="002B1F25">
              <w:t>&lt;Cd&gt;</w:t>
            </w:r>
          </w:p>
        </w:tc>
        <w:tc>
          <w:tcPr>
            <w:tcW w:w="2036" w:type="dxa"/>
            <w:shd w:val="clear" w:color="auto" w:fill="FFFFFF"/>
          </w:tcPr>
          <w:p w14:paraId="6A0124A8" w14:textId="1656EC8B" w:rsidR="0071005E" w:rsidRPr="0071005E" w:rsidRDefault="0071005E" w:rsidP="0071005E">
            <w:pPr>
              <w:pStyle w:val="TableText"/>
              <w:rPr>
                <w:rStyle w:val="Bold"/>
              </w:rPr>
            </w:pPr>
            <w:r w:rsidRPr="002B1F25">
              <w:rPr>
                <w:rStyle w:val="Bold"/>
              </w:rPr>
              <w:t>R</w:t>
            </w:r>
            <w:r w:rsidRPr="0071005E">
              <w:rPr>
                <w:rStyle w:val="Bold"/>
              </w:rPr>
              <w:t>QPA</w:t>
            </w:r>
          </w:p>
        </w:tc>
      </w:tr>
      <w:tr w:rsidR="002B1F25" w14:paraId="1E402942" w14:textId="77777777" w:rsidTr="003C231B">
        <w:tc>
          <w:tcPr>
            <w:tcW w:w="3933" w:type="dxa"/>
            <w:shd w:val="clear" w:color="auto" w:fill="FFFFFF"/>
          </w:tcPr>
          <w:p w14:paraId="0D0ADB4A" w14:textId="7974BE20" w:rsidR="002B1F25" w:rsidRPr="002B1F25" w:rsidRDefault="002B1F25" w:rsidP="002B1F25">
            <w:pPr>
              <w:pStyle w:val="Normalbeforetable"/>
            </w:pPr>
            <w:r w:rsidRPr="002B1F25">
              <w:rPr>
                <w:rStyle w:val="Bold"/>
              </w:rPr>
              <w:t xml:space="preserve">Response </w:t>
            </w:r>
            <w:r w:rsidR="00B40026">
              <w:rPr>
                <w:rStyle w:val="Bold"/>
              </w:rPr>
              <w:t>N</w:t>
            </w:r>
            <w:r w:rsidRPr="002B1F25">
              <w:rPr>
                <w:rStyle w:val="Bold"/>
              </w:rPr>
              <w:t>arrative</w:t>
            </w:r>
          </w:p>
        </w:tc>
        <w:tc>
          <w:tcPr>
            <w:tcW w:w="2170" w:type="dxa"/>
            <w:shd w:val="clear" w:color="auto" w:fill="FFFFFF"/>
          </w:tcPr>
          <w:p w14:paraId="748B548F" w14:textId="77777777" w:rsidR="002B1F25" w:rsidRPr="002B1F25" w:rsidRDefault="002B1F25" w:rsidP="002B1F25">
            <w:pPr>
              <w:pStyle w:val="TableText"/>
            </w:pPr>
            <w:r w:rsidRPr="002B1F25">
              <w:t>&lt;RspnNrrtv&gt;</w:t>
            </w:r>
          </w:p>
        </w:tc>
        <w:tc>
          <w:tcPr>
            <w:tcW w:w="2036" w:type="dxa"/>
            <w:shd w:val="clear" w:color="auto" w:fill="FFFFFF"/>
          </w:tcPr>
          <w:p w14:paraId="57DB11E4" w14:textId="77777777" w:rsidR="002B1F25" w:rsidRPr="00625DEB" w:rsidRDefault="002D2D35" w:rsidP="002B1F25">
            <w:pPr>
              <w:pStyle w:val="TableText"/>
              <w:rPr>
                <w:rStyle w:val="Bold"/>
                <w:lang w:val="fr-BE"/>
              </w:rPr>
            </w:pPr>
            <w:r w:rsidRPr="00625DEB">
              <w:rPr>
                <w:rStyle w:val="Bold"/>
                <w:lang w:val="fr-BE"/>
              </w:rPr>
              <w:t>Av. Du Prince de Liège, 34</w:t>
            </w:r>
          </w:p>
          <w:p w14:paraId="490D6608" w14:textId="77777777" w:rsidR="002D2D35" w:rsidRPr="00CB286A" w:rsidRDefault="002D2D35" w:rsidP="002B1F25">
            <w:pPr>
              <w:pStyle w:val="TableText"/>
              <w:rPr>
                <w:rStyle w:val="Bold"/>
              </w:rPr>
            </w:pPr>
            <w:r w:rsidRPr="00CB286A">
              <w:rPr>
                <w:rStyle w:val="Bold"/>
              </w:rPr>
              <w:t>1000 Brussels</w:t>
            </w:r>
          </w:p>
          <w:p w14:paraId="2037F85F" w14:textId="5F6181DA" w:rsidR="002D2D35" w:rsidRPr="002B1F25" w:rsidRDefault="002D2D35" w:rsidP="002B1F25">
            <w:pPr>
              <w:pStyle w:val="TableText"/>
              <w:rPr>
                <w:rStyle w:val="Bold"/>
              </w:rPr>
            </w:pPr>
            <w:r>
              <w:rPr>
                <w:rStyle w:val="Bold"/>
              </w:rPr>
              <w:t>Belgium</w:t>
            </w:r>
          </w:p>
        </w:tc>
      </w:tr>
      <w:tr w:rsidR="002B1F25" w14:paraId="07552FAF" w14:textId="77777777" w:rsidTr="003C231B">
        <w:tc>
          <w:tcPr>
            <w:tcW w:w="3933" w:type="dxa"/>
            <w:shd w:val="clear" w:color="auto" w:fill="FFFFFF"/>
          </w:tcPr>
          <w:p w14:paraId="70843B1C" w14:textId="0498E20D" w:rsidR="002B1F25" w:rsidRPr="002B1F25" w:rsidRDefault="002B1F25" w:rsidP="002B1F25">
            <w:pPr>
              <w:pStyle w:val="TableText"/>
            </w:pPr>
            <w:r w:rsidRPr="002B1F25">
              <w:t>Requestor</w:t>
            </w:r>
            <w:r w:rsidR="00B40026">
              <w:t xml:space="preserve"> </w:t>
            </w:r>
            <w:r w:rsidRPr="002B1F25">
              <w:t>Investigation</w:t>
            </w:r>
            <w:r w:rsidR="00B40026">
              <w:t xml:space="preserve"> </w:t>
            </w:r>
            <w:r w:rsidRPr="002B1F25">
              <w:t>Identification</w:t>
            </w:r>
          </w:p>
        </w:tc>
        <w:tc>
          <w:tcPr>
            <w:tcW w:w="2170" w:type="dxa"/>
            <w:shd w:val="clear" w:color="auto" w:fill="FFFFFF"/>
          </w:tcPr>
          <w:p w14:paraId="1BDC9CE2" w14:textId="77777777" w:rsidR="002B1F25" w:rsidRPr="002B1F25" w:rsidRDefault="002B1F25" w:rsidP="002B1F25">
            <w:pPr>
              <w:pStyle w:val="TableText"/>
            </w:pPr>
            <w:r w:rsidRPr="002B1F25">
              <w:t>&lt;RqstrInvstgtnId&gt;</w:t>
            </w:r>
          </w:p>
        </w:tc>
        <w:tc>
          <w:tcPr>
            <w:tcW w:w="2036" w:type="dxa"/>
            <w:shd w:val="clear" w:color="auto" w:fill="FFFFFF"/>
          </w:tcPr>
          <w:p w14:paraId="797B3961" w14:textId="567C3B5A" w:rsidR="002B1F25" w:rsidRPr="002B1F25" w:rsidRDefault="00DD6BE4" w:rsidP="002B1F25">
            <w:pPr>
              <w:pStyle w:val="TableText"/>
              <w:rPr>
                <w:rStyle w:val="Bold"/>
              </w:rPr>
            </w:pPr>
            <w:r>
              <w:rPr>
                <w:rStyle w:val="Bold"/>
              </w:rPr>
              <w:t>12345</w:t>
            </w:r>
          </w:p>
        </w:tc>
      </w:tr>
      <w:tr w:rsidR="002B1F25" w14:paraId="747EA4BD" w14:textId="77777777" w:rsidTr="003C231B">
        <w:tc>
          <w:tcPr>
            <w:tcW w:w="3933" w:type="dxa"/>
            <w:shd w:val="clear" w:color="auto" w:fill="FFFFFF"/>
          </w:tcPr>
          <w:p w14:paraId="6A130059" w14:textId="0EAEDA26" w:rsidR="002B1F25" w:rsidRPr="002B1F25" w:rsidRDefault="002B1F25" w:rsidP="002B1F25">
            <w:pPr>
              <w:pStyle w:val="TableText"/>
            </w:pPr>
            <w:r w:rsidRPr="002B1F25">
              <w:t>Investigation Type</w:t>
            </w:r>
          </w:p>
        </w:tc>
        <w:tc>
          <w:tcPr>
            <w:tcW w:w="2170" w:type="dxa"/>
            <w:shd w:val="clear" w:color="auto" w:fill="FFFFFF"/>
          </w:tcPr>
          <w:p w14:paraId="760143E0" w14:textId="77777777" w:rsidR="002B1F25" w:rsidRPr="002B1F25" w:rsidRDefault="002B1F25" w:rsidP="002B1F25">
            <w:pPr>
              <w:pStyle w:val="TableText"/>
            </w:pPr>
            <w:r w:rsidRPr="002B1F25">
              <w:t>&lt;Cd&gt;</w:t>
            </w:r>
          </w:p>
        </w:tc>
        <w:tc>
          <w:tcPr>
            <w:tcW w:w="2036" w:type="dxa"/>
            <w:shd w:val="clear" w:color="auto" w:fill="FFFFFF"/>
          </w:tcPr>
          <w:p w14:paraId="2995D7A5" w14:textId="77777777" w:rsidR="002B1F25" w:rsidRPr="002B1F25" w:rsidRDefault="002B1F25" w:rsidP="002B1F25">
            <w:pPr>
              <w:pStyle w:val="TableText"/>
              <w:rPr>
                <w:rStyle w:val="Bold"/>
              </w:rPr>
            </w:pPr>
            <w:r w:rsidRPr="002B1F25">
              <w:rPr>
                <w:rStyle w:val="Bold"/>
              </w:rPr>
              <w:t>RQFI</w:t>
            </w:r>
          </w:p>
        </w:tc>
      </w:tr>
      <w:tr w:rsidR="00DD6BE4" w14:paraId="2DCF23F8" w14:textId="77777777" w:rsidTr="003C231B">
        <w:tc>
          <w:tcPr>
            <w:tcW w:w="3933" w:type="dxa"/>
            <w:shd w:val="clear" w:color="auto" w:fill="FFFFFF"/>
          </w:tcPr>
          <w:p w14:paraId="153C465E" w14:textId="64F3957B" w:rsidR="00DD6BE4" w:rsidRPr="002B1F25" w:rsidRDefault="00DD6BE4" w:rsidP="00DD6BE4">
            <w:pPr>
              <w:pStyle w:val="TableText"/>
            </w:pPr>
            <w:r>
              <w:t>Investigation Sub</w:t>
            </w:r>
            <w:r w:rsidR="00B40026">
              <w:t xml:space="preserve"> </w:t>
            </w:r>
            <w:r>
              <w:t>Type</w:t>
            </w:r>
          </w:p>
        </w:tc>
        <w:tc>
          <w:tcPr>
            <w:tcW w:w="2170" w:type="dxa"/>
            <w:shd w:val="clear" w:color="auto" w:fill="FFFFFF"/>
          </w:tcPr>
          <w:p w14:paraId="446438AC" w14:textId="0D3CC1F6" w:rsidR="00DD6BE4" w:rsidRPr="002B1F25" w:rsidRDefault="00DD6BE4" w:rsidP="00DD6BE4">
            <w:pPr>
              <w:pStyle w:val="TableText"/>
            </w:pPr>
            <w:r>
              <w:t>&lt;Cd&gt;</w:t>
            </w:r>
          </w:p>
        </w:tc>
        <w:tc>
          <w:tcPr>
            <w:tcW w:w="2036" w:type="dxa"/>
            <w:shd w:val="clear" w:color="auto" w:fill="FFFFFF"/>
          </w:tcPr>
          <w:p w14:paraId="53DF04FC" w14:textId="6EE9A4D9" w:rsidR="00DD6BE4" w:rsidRPr="002B1F25" w:rsidRDefault="00DD6BE4" w:rsidP="00DD6BE4">
            <w:pPr>
              <w:pStyle w:val="TableText"/>
              <w:rPr>
                <w:rStyle w:val="Bold"/>
              </w:rPr>
            </w:pPr>
            <w:r>
              <w:rPr>
                <w:rStyle w:val="Bold"/>
              </w:rPr>
              <w:t>SANC</w:t>
            </w:r>
          </w:p>
        </w:tc>
      </w:tr>
      <w:tr w:rsidR="00DD6BE4" w14:paraId="07699152" w14:textId="77777777" w:rsidTr="003C231B">
        <w:tc>
          <w:tcPr>
            <w:tcW w:w="3933" w:type="dxa"/>
            <w:shd w:val="clear" w:color="auto" w:fill="FFFFFF"/>
          </w:tcPr>
          <w:p w14:paraId="74FF1BB0" w14:textId="2361992D" w:rsidR="00DD6BE4" w:rsidRPr="002B1F25" w:rsidRDefault="00DD6BE4" w:rsidP="00DD6BE4">
            <w:pPr>
              <w:pStyle w:val="TableText"/>
            </w:pPr>
            <w:r>
              <w:t>Original</w:t>
            </w:r>
            <w:r w:rsidR="00B40026">
              <w:t xml:space="preserve"> </w:t>
            </w:r>
            <w:r>
              <w:t>Instruction</w:t>
            </w:r>
            <w:r w:rsidR="00B40026">
              <w:t xml:space="preserve"> </w:t>
            </w:r>
            <w:r>
              <w:t>ID</w:t>
            </w:r>
          </w:p>
        </w:tc>
        <w:tc>
          <w:tcPr>
            <w:tcW w:w="2170" w:type="dxa"/>
            <w:shd w:val="clear" w:color="auto" w:fill="FFFFFF"/>
          </w:tcPr>
          <w:p w14:paraId="79D6350E" w14:textId="533DCA43" w:rsidR="00DD6BE4" w:rsidRPr="002B1F25" w:rsidRDefault="00DD6BE4" w:rsidP="00DD6BE4">
            <w:pPr>
              <w:pStyle w:val="TableText"/>
            </w:pPr>
            <w:r w:rsidRPr="00935679">
              <w:t>&lt;OrgnlInstrId&gt;</w:t>
            </w:r>
          </w:p>
        </w:tc>
        <w:tc>
          <w:tcPr>
            <w:tcW w:w="2036" w:type="dxa"/>
            <w:shd w:val="clear" w:color="auto" w:fill="FFFFFF"/>
          </w:tcPr>
          <w:p w14:paraId="048554CB" w14:textId="77777777" w:rsidR="00DD6BE4" w:rsidRPr="00935679" w:rsidRDefault="00DD6BE4" w:rsidP="00DD6BE4">
            <w:pPr>
              <w:pStyle w:val="TableText"/>
              <w:rPr>
                <w:rStyle w:val="Bold"/>
              </w:rPr>
            </w:pPr>
            <w:r w:rsidRPr="00935679">
              <w:rPr>
                <w:rStyle w:val="Bold"/>
              </w:rPr>
              <w:t>FIELD20REF001</w:t>
            </w:r>
          </w:p>
          <w:p w14:paraId="29BE5FAF" w14:textId="77777777" w:rsidR="00DD6BE4" w:rsidRPr="002B1F25" w:rsidRDefault="00DD6BE4" w:rsidP="00DD6BE4">
            <w:pPr>
              <w:pStyle w:val="TableText"/>
              <w:rPr>
                <w:rStyle w:val="Bold"/>
              </w:rPr>
            </w:pPr>
          </w:p>
        </w:tc>
      </w:tr>
      <w:tr w:rsidR="00DD6BE4" w14:paraId="6D679EB2" w14:textId="77777777" w:rsidTr="003C231B">
        <w:tc>
          <w:tcPr>
            <w:tcW w:w="3933" w:type="dxa"/>
            <w:shd w:val="clear" w:color="auto" w:fill="FFFFFF"/>
          </w:tcPr>
          <w:p w14:paraId="3982D1A9" w14:textId="77777777" w:rsidR="00DD6BE4" w:rsidRPr="00DD6BE4" w:rsidRDefault="00DD6BE4" w:rsidP="00DD6BE4">
            <w:pPr>
              <w:pStyle w:val="TableText"/>
            </w:pPr>
            <w:r w:rsidRPr="002B1F25">
              <w:t>Original UETR</w:t>
            </w:r>
          </w:p>
        </w:tc>
        <w:tc>
          <w:tcPr>
            <w:tcW w:w="2170" w:type="dxa"/>
            <w:shd w:val="clear" w:color="auto" w:fill="FFFFFF"/>
          </w:tcPr>
          <w:p w14:paraId="6AB2028E" w14:textId="77777777" w:rsidR="00DD6BE4" w:rsidRPr="00DD6BE4" w:rsidRDefault="00DD6BE4" w:rsidP="00DD6BE4">
            <w:pPr>
              <w:pStyle w:val="TableText"/>
            </w:pPr>
            <w:r w:rsidRPr="002B1F25">
              <w:t>&lt;OrgnlUETR&gt;</w:t>
            </w:r>
          </w:p>
        </w:tc>
        <w:tc>
          <w:tcPr>
            <w:tcW w:w="2036" w:type="dxa"/>
            <w:shd w:val="clear" w:color="auto" w:fill="FFFFFF"/>
          </w:tcPr>
          <w:p w14:paraId="38E2BC89" w14:textId="1C5D2ACB" w:rsidR="00DD6BE4" w:rsidRPr="002B1F25" w:rsidRDefault="00756623" w:rsidP="00DD6BE4">
            <w:pPr>
              <w:pStyle w:val="TableText"/>
              <w:rPr>
                <w:rStyle w:val="Bold"/>
              </w:rPr>
            </w:pPr>
            <w:r w:rsidRPr="00D73316">
              <w:rPr>
                <w:rStyle w:val="Bold"/>
              </w:rPr>
              <w:t>174c245f-2682-4291-ad67-2a41e530cd27</w:t>
            </w:r>
          </w:p>
        </w:tc>
      </w:tr>
      <w:tr w:rsidR="00DD6BE4" w14:paraId="0B3B666A" w14:textId="77777777" w:rsidTr="003C231B">
        <w:tc>
          <w:tcPr>
            <w:tcW w:w="3933" w:type="dxa"/>
            <w:shd w:val="clear" w:color="auto" w:fill="FFFFFF"/>
          </w:tcPr>
          <w:p w14:paraId="3B400515" w14:textId="1F6DD269" w:rsidR="00DD6BE4" w:rsidRPr="00DD6BE4" w:rsidRDefault="00DD6BE4" w:rsidP="00DD6BE4">
            <w:r w:rsidRPr="002B1F25">
              <w:t>Original</w:t>
            </w:r>
            <w:r w:rsidR="00B40026">
              <w:t xml:space="preserve"> </w:t>
            </w:r>
            <w:r w:rsidRPr="002B1F25">
              <w:t>Interbank</w:t>
            </w:r>
            <w:r w:rsidR="00B40026">
              <w:t xml:space="preserve"> </w:t>
            </w:r>
            <w:r w:rsidRPr="002B1F25">
              <w:t>Settlement</w:t>
            </w:r>
            <w:r w:rsidR="00B40026">
              <w:t xml:space="preserve"> </w:t>
            </w:r>
            <w:r w:rsidRPr="002B1F25">
              <w:t>Amount</w:t>
            </w:r>
          </w:p>
          <w:p w14:paraId="220FB831" w14:textId="77777777" w:rsidR="00DD6BE4" w:rsidRPr="00DD6BE4" w:rsidRDefault="00DD6BE4" w:rsidP="00DD6BE4">
            <w:pPr>
              <w:pStyle w:val="TableText"/>
            </w:pPr>
            <w:r w:rsidRPr="002B1F25">
              <w:t>Currency</w:t>
            </w:r>
          </w:p>
        </w:tc>
        <w:tc>
          <w:tcPr>
            <w:tcW w:w="2170" w:type="dxa"/>
            <w:shd w:val="clear" w:color="auto" w:fill="FFFFFF"/>
          </w:tcPr>
          <w:p w14:paraId="501A072B" w14:textId="77777777" w:rsidR="00DD6BE4" w:rsidRPr="00DD6BE4" w:rsidRDefault="00DD6BE4" w:rsidP="00DD6BE4">
            <w:pPr>
              <w:pStyle w:val="TableText"/>
            </w:pPr>
            <w:r w:rsidRPr="002B1F25">
              <w:t>&lt;OrgnlIntrBkSttlmAmt&gt;</w:t>
            </w:r>
          </w:p>
          <w:p w14:paraId="1191CE85" w14:textId="77777777" w:rsidR="00DD6BE4" w:rsidRPr="00DD6BE4" w:rsidRDefault="00DD6BE4" w:rsidP="00DD6BE4">
            <w:pPr>
              <w:pStyle w:val="TableText"/>
            </w:pPr>
            <w:r w:rsidRPr="002B1F25">
              <w:t>&lt;Ccy&gt;</w:t>
            </w:r>
          </w:p>
        </w:tc>
        <w:tc>
          <w:tcPr>
            <w:tcW w:w="2036" w:type="dxa"/>
            <w:shd w:val="clear" w:color="auto" w:fill="FFFFFF"/>
          </w:tcPr>
          <w:p w14:paraId="21AC8C40" w14:textId="6FBA79EE" w:rsidR="00DD6BE4" w:rsidRPr="00DD6BE4" w:rsidRDefault="00DD6BE4" w:rsidP="00DD6BE4">
            <w:pPr>
              <w:pStyle w:val="TableText"/>
              <w:rPr>
                <w:rStyle w:val="Bold"/>
              </w:rPr>
            </w:pPr>
            <w:r w:rsidRPr="002B1F25">
              <w:rPr>
                <w:rStyle w:val="Bold"/>
              </w:rPr>
              <w:t>100</w:t>
            </w:r>
          </w:p>
          <w:p w14:paraId="738D351C" w14:textId="77777777" w:rsidR="00DD6BE4" w:rsidRPr="00DD6BE4" w:rsidRDefault="00DD6BE4" w:rsidP="00DD6BE4">
            <w:pPr>
              <w:pStyle w:val="TableText"/>
              <w:rPr>
                <w:rStyle w:val="Bold"/>
              </w:rPr>
            </w:pPr>
            <w:r w:rsidRPr="002B1F25">
              <w:rPr>
                <w:rStyle w:val="Bold"/>
              </w:rPr>
              <w:t>EUR</w:t>
            </w:r>
          </w:p>
        </w:tc>
      </w:tr>
      <w:tr w:rsidR="00DD6BE4" w14:paraId="5F304141" w14:textId="77777777" w:rsidTr="003C231B">
        <w:tc>
          <w:tcPr>
            <w:tcW w:w="3933" w:type="dxa"/>
            <w:shd w:val="clear" w:color="auto" w:fill="FFFFFF"/>
          </w:tcPr>
          <w:p w14:paraId="00D4B213" w14:textId="0A8EF11D" w:rsidR="00DD6BE4" w:rsidRPr="00DD6BE4" w:rsidRDefault="00DD6BE4" w:rsidP="00DD6BE4">
            <w:pPr>
              <w:pStyle w:val="TableText"/>
            </w:pPr>
            <w:r w:rsidRPr="002B1F25">
              <w:t>Original</w:t>
            </w:r>
            <w:r w:rsidR="00B40026">
              <w:t xml:space="preserve"> </w:t>
            </w:r>
            <w:r w:rsidRPr="002B1F25">
              <w:t>Interbank</w:t>
            </w:r>
            <w:r w:rsidR="00B40026">
              <w:t xml:space="preserve"> </w:t>
            </w:r>
            <w:r w:rsidRPr="002B1F25">
              <w:t>Settlement</w:t>
            </w:r>
            <w:r w:rsidR="00B40026">
              <w:t xml:space="preserve"> </w:t>
            </w:r>
            <w:r w:rsidRPr="002B1F25">
              <w:t>Date</w:t>
            </w:r>
          </w:p>
        </w:tc>
        <w:tc>
          <w:tcPr>
            <w:tcW w:w="2170" w:type="dxa"/>
            <w:shd w:val="clear" w:color="auto" w:fill="FFFFFF"/>
          </w:tcPr>
          <w:p w14:paraId="7AC033E7" w14:textId="77777777" w:rsidR="00DD6BE4" w:rsidRPr="00DD6BE4" w:rsidRDefault="00DD6BE4" w:rsidP="00DD6BE4">
            <w:pPr>
              <w:pStyle w:val="TableText"/>
            </w:pPr>
            <w:r w:rsidRPr="002B1F25">
              <w:t>&lt;OrgnlIntrBkSttlmDt&gt;</w:t>
            </w:r>
          </w:p>
        </w:tc>
        <w:tc>
          <w:tcPr>
            <w:tcW w:w="2036" w:type="dxa"/>
            <w:shd w:val="clear" w:color="auto" w:fill="FFFFFF"/>
          </w:tcPr>
          <w:p w14:paraId="3A941D2E" w14:textId="6B775081" w:rsidR="00DD6BE4" w:rsidRPr="00DD6BE4" w:rsidRDefault="00DD6BE4" w:rsidP="00DD6BE4">
            <w:pPr>
              <w:pStyle w:val="TableText"/>
              <w:rPr>
                <w:rStyle w:val="Bold"/>
              </w:rPr>
            </w:pPr>
            <w:r w:rsidRPr="00167E94">
              <w:rPr>
                <w:rStyle w:val="Bold"/>
              </w:rPr>
              <w:t>202</w:t>
            </w:r>
            <w:r w:rsidRPr="00DD6BE4">
              <w:rPr>
                <w:rStyle w:val="Bold"/>
              </w:rPr>
              <w:t>3-02-16</w:t>
            </w:r>
          </w:p>
        </w:tc>
      </w:tr>
      <w:tr w:rsidR="00DD6BE4" w14:paraId="06E1C8D2" w14:textId="77777777" w:rsidTr="003C231B">
        <w:tc>
          <w:tcPr>
            <w:tcW w:w="3933" w:type="dxa"/>
            <w:shd w:val="clear" w:color="auto" w:fill="FFFFFF"/>
          </w:tcPr>
          <w:p w14:paraId="594448C2" w14:textId="5FE48F07" w:rsidR="00DD6BE4" w:rsidRPr="00DD6BE4" w:rsidRDefault="00DD6BE4" w:rsidP="00DD6BE4">
            <w:pPr>
              <w:pStyle w:val="TableText"/>
            </w:pPr>
            <w:r w:rsidRPr="002B1F25">
              <w:t>Requestor</w:t>
            </w:r>
          </w:p>
        </w:tc>
        <w:tc>
          <w:tcPr>
            <w:tcW w:w="2170" w:type="dxa"/>
            <w:shd w:val="clear" w:color="auto" w:fill="FFFFFF"/>
          </w:tcPr>
          <w:p w14:paraId="2BA814C4" w14:textId="77777777" w:rsidR="00DD6BE4" w:rsidRPr="00DD6BE4" w:rsidRDefault="00DD6BE4" w:rsidP="00DD6BE4">
            <w:pPr>
              <w:pStyle w:val="TableText"/>
            </w:pPr>
            <w:r w:rsidRPr="002B1F25">
              <w:t>&lt;BICFI&gt;</w:t>
            </w:r>
          </w:p>
        </w:tc>
        <w:tc>
          <w:tcPr>
            <w:tcW w:w="2036" w:type="dxa"/>
            <w:shd w:val="clear" w:color="auto" w:fill="FFFFFF"/>
          </w:tcPr>
          <w:p w14:paraId="6A317852" w14:textId="5E4FEB37" w:rsidR="00DD6BE4" w:rsidRPr="00DD6BE4" w:rsidRDefault="00DD6BE4" w:rsidP="00DD6BE4">
            <w:pPr>
              <w:pStyle w:val="TableText"/>
              <w:rPr>
                <w:rStyle w:val="Bold"/>
              </w:rPr>
            </w:pPr>
            <w:r w:rsidRPr="002B1F25">
              <w:rPr>
                <w:rStyle w:val="Bold"/>
              </w:rPr>
              <w:t>DD</w:t>
            </w:r>
            <w:r w:rsidR="009132C6">
              <w:rPr>
                <w:rStyle w:val="Bold"/>
              </w:rPr>
              <w:t>DD</w:t>
            </w:r>
            <w:r w:rsidRPr="002B1F25">
              <w:rPr>
                <w:rStyle w:val="Bold"/>
              </w:rPr>
              <w:t>GB2L</w:t>
            </w:r>
          </w:p>
        </w:tc>
      </w:tr>
      <w:tr w:rsidR="00DD6BE4" w14:paraId="7C505514" w14:textId="77777777" w:rsidTr="003C231B">
        <w:tc>
          <w:tcPr>
            <w:tcW w:w="3933" w:type="dxa"/>
            <w:shd w:val="clear" w:color="auto" w:fill="FFFFFF"/>
          </w:tcPr>
          <w:p w14:paraId="1EE1CA67" w14:textId="3AFF777F" w:rsidR="00DD6BE4" w:rsidRPr="00DD6BE4" w:rsidRDefault="00DD6BE4" w:rsidP="00DD6BE4">
            <w:pPr>
              <w:pStyle w:val="TableText"/>
            </w:pPr>
            <w:r w:rsidRPr="002B1F25">
              <w:t xml:space="preserve">Responder </w:t>
            </w:r>
          </w:p>
        </w:tc>
        <w:tc>
          <w:tcPr>
            <w:tcW w:w="2170" w:type="dxa"/>
            <w:shd w:val="clear" w:color="auto" w:fill="FFFFFF"/>
          </w:tcPr>
          <w:p w14:paraId="571E880A" w14:textId="77777777" w:rsidR="00DD6BE4" w:rsidRPr="00DD6BE4" w:rsidRDefault="00DD6BE4" w:rsidP="00DD6BE4">
            <w:pPr>
              <w:pStyle w:val="TableText"/>
            </w:pPr>
            <w:r w:rsidRPr="002B1F25">
              <w:t>&lt;BICFI&gt;</w:t>
            </w:r>
          </w:p>
        </w:tc>
        <w:tc>
          <w:tcPr>
            <w:tcW w:w="2036" w:type="dxa"/>
            <w:shd w:val="clear" w:color="auto" w:fill="FFFFFF"/>
          </w:tcPr>
          <w:p w14:paraId="4955D16E" w14:textId="759806CB" w:rsidR="00DD6BE4" w:rsidRPr="00DD6BE4" w:rsidRDefault="00DD6BE4" w:rsidP="00DD6BE4">
            <w:pPr>
              <w:pStyle w:val="TableText"/>
              <w:rPr>
                <w:rStyle w:val="Bold"/>
              </w:rPr>
            </w:pPr>
            <w:r w:rsidRPr="002B1F25">
              <w:rPr>
                <w:rStyle w:val="Bold"/>
              </w:rPr>
              <w:t>AB</w:t>
            </w:r>
            <w:r w:rsidR="009132C6">
              <w:rPr>
                <w:rStyle w:val="Bold"/>
              </w:rPr>
              <w:t>CD</w:t>
            </w:r>
            <w:r w:rsidRPr="002B1F25">
              <w:rPr>
                <w:rStyle w:val="Bold"/>
              </w:rPr>
              <w:t>ZAJJ</w:t>
            </w:r>
          </w:p>
        </w:tc>
      </w:tr>
    </w:tbl>
    <w:p w14:paraId="0828CF28" w14:textId="77777777" w:rsidR="007371E8" w:rsidRDefault="007371E8">
      <w:pPr>
        <w:suppressAutoHyphens w:val="0"/>
        <w:spacing w:before="0"/>
        <w:rPr>
          <w:b/>
          <w:snapToGrid w:val="0"/>
        </w:rPr>
      </w:pPr>
      <w:r>
        <w:br w:type="page"/>
      </w:r>
    </w:p>
    <w:p w14:paraId="253A464E" w14:textId="6F721F54" w:rsidR="002B1F25" w:rsidRPr="002B1F25" w:rsidRDefault="002B1F25" w:rsidP="002B1F25">
      <w:pPr>
        <w:pStyle w:val="BlockLabelBeforeXML"/>
      </w:pPr>
      <w:r w:rsidRPr="002B1F25">
        <w:lastRenderedPageBreak/>
        <w:t xml:space="preserve">Message </w:t>
      </w:r>
      <w:r w:rsidR="00F645F8">
        <w:t>i</w:t>
      </w:r>
      <w:r w:rsidRPr="002B1F25">
        <w:t>nstance</w:t>
      </w:r>
    </w:p>
    <w:p w14:paraId="13269054" w14:textId="58B63598" w:rsidR="00A92F72" w:rsidRPr="00A92F72" w:rsidRDefault="00A92F72" w:rsidP="00A92F72">
      <w:pPr>
        <w:pStyle w:val="XMLCode"/>
      </w:pPr>
      <w:r w:rsidRPr="00A92F72">
        <w:t>&lt;?xml version="1.0" encoding="UTF-8"?&gt;</w:t>
      </w:r>
    </w:p>
    <w:p w14:paraId="497B90A0" w14:textId="3F19CD5B" w:rsidR="00A92F72" w:rsidRPr="00A92F72" w:rsidRDefault="00A92F72" w:rsidP="00A92F72">
      <w:pPr>
        <w:pStyle w:val="XMLCode"/>
      </w:pPr>
      <w:r w:rsidRPr="00A92F72">
        <w:t>&lt;Document xmlns="urn:iso:std:iso:20022:tech:xsd:DRAFT1</w:t>
      </w:r>
      <w:r w:rsidR="00BF0BA7">
        <w:t>camt.111.001.0</w:t>
      </w:r>
      <w:r w:rsidR="00E57317">
        <w:t>3</w:t>
      </w:r>
      <w:r w:rsidRPr="00A92F72">
        <w:t>" xmlns:xsi="http://www.w3.org/2001/XMLSchema-instance"&gt;</w:t>
      </w:r>
    </w:p>
    <w:p w14:paraId="2468271D" w14:textId="77777777" w:rsidR="00A92F72" w:rsidRPr="00A92F72" w:rsidRDefault="00A92F72" w:rsidP="00A92F72">
      <w:pPr>
        <w:pStyle w:val="XMLCode"/>
      </w:pPr>
      <w:r w:rsidRPr="00A92F72">
        <w:tab/>
        <w:t>&lt;InvstgtnRspn&gt;</w:t>
      </w:r>
    </w:p>
    <w:p w14:paraId="4AB146F8" w14:textId="77777777" w:rsidR="00A92F72" w:rsidRDefault="00A92F72" w:rsidP="00A92F72">
      <w:pPr>
        <w:pStyle w:val="XMLCode"/>
      </w:pPr>
      <w:r w:rsidRPr="00A92F72">
        <w:tab/>
      </w:r>
      <w:r w:rsidRPr="00A92F72">
        <w:tab/>
        <w:t>&lt;InvstgtnRspn&gt;</w:t>
      </w:r>
    </w:p>
    <w:p w14:paraId="1C00191F" w14:textId="77777777" w:rsidR="00462226" w:rsidRPr="00A909A7" w:rsidRDefault="00462226" w:rsidP="00462226">
      <w:pPr>
        <w:pStyle w:val="XMLCode"/>
      </w:pPr>
      <w:r w:rsidRPr="00A909A7">
        <w:tab/>
      </w:r>
      <w:r w:rsidRPr="00A909A7">
        <w:tab/>
      </w:r>
      <w:r w:rsidRPr="00A909A7">
        <w:tab/>
        <w:t>&lt;</w:t>
      </w:r>
      <w:r>
        <w:t>Msg</w:t>
      </w:r>
      <w:r w:rsidRPr="00A909A7">
        <w:t>Id&gt;</w:t>
      </w:r>
      <w:r>
        <w:t>6789</w:t>
      </w:r>
      <w:r w:rsidRPr="00A909A7">
        <w:t>&lt;/</w:t>
      </w:r>
      <w:r>
        <w:t>MsgId</w:t>
      </w:r>
      <w:r w:rsidRPr="00A909A7">
        <w:t>&gt;</w:t>
      </w:r>
    </w:p>
    <w:p w14:paraId="0DFC8438" w14:textId="009C42A7" w:rsidR="00A92F72" w:rsidRPr="00A92F72" w:rsidRDefault="00A92F72" w:rsidP="00A92F72">
      <w:pPr>
        <w:pStyle w:val="XMLCode"/>
      </w:pPr>
      <w:r w:rsidRPr="00A92F72">
        <w:tab/>
      </w:r>
      <w:r w:rsidRPr="00A92F72">
        <w:tab/>
      </w:r>
      <w:r w:rsidRPr="00A92F72">
        <w:tab/>
        <w:t>&lt;RspndrInvstgtnId&gt;54321&lt;/RspndrInvstgtnId&gt;</w:t>
      </w:r>
    </w:p>
    <w:p w14:paraId="2B690FF1" w14:textId="77777777" w:rsidR="00A92F72" w:rsidRPr="00A92F72" w:rsidRDefault="00A92F72" w:rsidP="00A92F72">
      <w:pPr>
        <w:pStyle w:val="XMLCode"/>
      </w:pPr>
      <w:r w:rsidRPr="00A92F72">
        <w:tab/>
      </w:r>
      <w:r w:rsidRPr="00A92F72">
        <w:tab/>
      </w:r>
      <w:r w:rsidRPr="00A92F72">
        <w:tab/>
        <w:t>&lt;InvstgtnSts&gt;</w:t>
      </w:r>
    </w:p>
    <w:p w14:paraId="789561D8" w14:textId="77777777" w:rsidR="00A92F72" w:rsidRPr="00A92F72" w:rsidRDefault="00A92F72" w:rsidP="00A92F72">
      <w:pPr>
        <w:pStyle w:val="XMLCode"/>
      </w:pPr>
      <w:r w:rsidRPr="00A92F72">
        <w:tab/>
      </w:r>
      <w:r w:rsidRPr="00A92F72">
        <w:tab/>
      </w:r>
      <w:r w:rsidRPr="00A92F72">
        <w:tab/>
      </w:r>
      <w:r w:rsidRPr="00A92F72">
        <w:tab/>
        <w:t>&lt;Sts&gt;CLSD&lt;/Sts&gt;</w:t>
      </w:r>
    </w:p>
    <w:p w14:paraId="15D79EBF" w14:textId="036403F8" w:rsidR="00A92F72" w:rsidRPr="00A92F72" w:rsidRDefault="00A92F72" w:rsidP="00A92F72">
      <w:pPr>
        <w:pStyle w:val="XMLCode"/>
      </w:pPr>
      <w:r w:rsidRPr="00A92F72">
        <w:tab/>
      </w:r>
      <w:r w:rsidRPr="00A92F72">
        <w:tab/>
      </w:r>
      <w:r w:rsidRPr="00A92F72">
        <w:tab/>
        <w:t>&lt;/InvstgtnSts&gt;</w:t>
      </w:r>
    </w:p>
    <w:p w14:paraId="7C89620B" w14:textId="77777777" w:rsidR="00DE1074" w:rsidRPr="00A92F72" w:rsidRDefault="00DE1074" w:rsidP="00DE1074">
      <w:pPr>
        <w:pStyle w:val="XMLCode"/>
      </w:pPr>
      <w:r w:rsidRPr="00A92F72">
        <w:tab/>
      </w:r>
      <w:r w:rsidRPr="00A92F72">
        <w:tab/>
      </w:r>
      <w:r w:rsidRPr="00A92F72">
        <w:tab/>
        <w:t>&lt;InvstgtnData&gt;</w:t>
      </w:r>
    </w:p>
    <w:p w14:paraId="3D832BF8" w14:textId="77777777" w:rsidR="00DE1074" w:rsidRPr="00A92F72" w:rsidRDefault="00DE1074" w:rsidP="00DE1074">
      <w:pPr>
        <w:pStyle w:val="XMLCode"/>
      </w:pPr>
      <w:r w:rsidRPr="00A92F72">
        <w:tab/>
      </w:r>
      <w:r w:rsidRPr="00A92F72">
        <w:tab/>
      </w:r>
      <w:r w:rsidRPr="00A92F72">
        <w:tab/>
      </w:r>
      <w:r w:rsidRPr="00A92F72">
        <w:tab/>
        <w:t>&lt;OrgnlInvstgtnRsn&gt;</w:t>
      </w:r>
    </w:p>
    <w:p w14:paraId="6C3A9931" w14:textId="77777777" w:rsidR="00DE1074" w:rsidRPr="00A92F72" w:rsidRDefault="00DE1074" w:rsidP="00DE1074">
      <w:pPr>
        <w:pStyle w:val="XMLCode"/>
      </w:pPr>
      <w:r w:rsidRPr="00A92F72">
        <w:tab/>
      </w:r>
      <w:r w:rsidRPr="00A92F72">
        <w:tab/>
      </w:r>
      <w:r w:rsidRPr="00A92F72">
        <w:tab/>
      </w:r>
      <w:r w:rsidRPr="00A92F72">
        <w:tab/>
      </w:r>
      <w:r w:rsidRPr="00A92F72">
        <w:tab/>
        <w:t>&lt;Cd&gt;</w:t>
      </w:r>
      <w:r>
        <w:t>ULTD</w:t>
      </w:r>
      <w:r w:rsidRPr="00A92F72">
        <w:t>&lt;/Cd&gt;&lt;!-- Ultimate</w:t>
      </w:r>
      <w:r>
        <w:t xml:space="preserve"> </w:t>
      </w:r>
      <w:r w:rsidRPr="00A92F72">
        <w:t>Debtor. --&gt;</w:t>
      </w:r>
    </w:p>
    <w:p w14:paraId="1F13CD50" w14:textId="77777777" w:rsidR="00DE1074" w:rsidRPr="00A92F72" w:rsidRDefault="00DE1074" w:rsidP="00DE1074">
      <w:pPr>
        <w:pStyle w:val="XMLCode"/>
      </w:pPr>
      <w:r w:rsidRPr="00A92F72">
        <w:tab/>
      </w:r>
      <w:r w:rsidRPr="00A92F72">
        <w:tab/>
      </w:r>
      <w:r w:rsidRPr="00A92F72">
        <w:tab/>
      </w:r>
      <w:r w:rsidRPr="00A92F72">
        <w:tab/>
        <w:t>&lt;/OrgnlInvstgtnRsn&gt;</w:t>
      </w:r>
    </w:p>
    <w:p w14:paraId="55B827BD" w14:textId="77777777" w:rsidR="00DE1074" w:rsidRPr="00A92F72" w:rsidRDefault="00DE1074" w:rsidP="00DE1074">
      <w:pPr>
        <w:pStyle w:val="XMLCode"/>
      </w:pPr>
      <w:r w:rsidRPr="00A92F72">
        <w:tab/>
      </w:r>
      <w:r w:rsidRPr="00A92F72">
        <w:tab/>
      </w:r>
      <w:r w:rsidRPr="00A92F72">
        <w:tab/>
      </w:r>
      <w:r w:rsidRPr="00A92F72">
        <w:tab/>
        <w:t>&lt;OrgnlInvstgtnRsnSubTp&gt;</w:t>
      </w:r>
    </w:p>
    <w:p w14:paraId="14D967E9" w14:textId="77777777" w:rsidR="00DE1074" w:rsidRPr="00A92F72" w:rsidRDefault="00DE1074" w:rsidP="00DE1074">
      <w:pPr>
        <w:pStyle w:val="XMLCode"/>
      </w:pPr>
      <w:r w:rsidRPr="00A92F72">
        <w:tab/>
      </w:r>
      <w:r w:rsidRPr="00A92F72">
        <w:tab/>
      </w:r>
      <w:r w:rsidRPr="00A92F72">
        <w:tab/>
      </w:r>
      <w:r w:rsidRPr="00A92F72">
        <w:tab/>
      </w:r>
      <w:r w:rsidRPr="00A92F72">
        <w:tab/>
        <w:t>&lt;Cd&gt;CCPT&lt;/Cd&gt;&lt;!-- Request</w:t>
      </w:r>
      <w:r>
        <w:t xml:space="preserve"> </w:t>
      </w:r>
      <w:r w:rsidRPr="00A92F72">
        <w:t>Passport</w:t>
      </w:r>
      <w:r>
        <w:t xml:space="preserve"> </w:t>
      </w:r>
      <w:r w:rsidRPr="00A92F72">
        <w:t>Number. --&gt;</w:t>
      </w:r>
    </w:p>
    <w:p w14:paraId="73741ED9" w14:textId="77777777" w:rsidR="00DE1074" w:rsidRPr="00A92F72" w:rsidRDefault="00DE1074" w:rsidP="00DE1074">
      <w:pPr>
        <w:pStyle w:val="XMLCode"/>
      </w:pPr>
      <w:r w:rsidRPr="00A92F72">
        <w:tab/>
      </w:r>
      <w:r w:rsidRPr="00A92F72">
        <w:tab/>
      </w:r>
      <w:r w:rsidRPr="00A92F72">
        <w:tab/>
      </w:r>
      <w:r w:rsidRPr="00A92F72">
        <w:tab/>
        <w:t>&lt;/OrgnlInvstgtnRsnSubTp&gt;</w:t>
      </w:r>
    </w:p>
    <w:p w14:paraId="48D0566E" w14:textId="77777777" w:rsidR="00DE1074" w:rsidRPr="00A92F72" w:rsidRDefault="00DE1074" w:rsidP="00DE1074">
      <w:pPr>
        <w:pStyle w:val="XMLCode"/>
      </w:pPr>
      <w:r w:rsidRPr="00A92F72">
        <w:tab/>
      </w:r>
      <w:r w:rsidRPr="00A92F72">
        <w:tab/>
      </w:r>
      <w:r w:rsidRPr="00A92F72">
        <w:tab/>
      </w:r>
      <w:r w:rsidRPr="00A92F72">
        <w:tab/>
        <w:t>&lt;RspnData&gt;</w:t>
      </w:r>
    </w:p>
    <w:p w14:paraId="7B908D81" w14:textId="77777777" w:rsidR="00DE1074" w:rsidRPr="00A92F72" w:rsidRDefault="00DE1074" w:rsidP="00DE1074">
      <w:pPr>
        <w:pStyle w:val="XMLCode"/>
      </w:pPr>
      <w:r w:rsidRPr="00A92F72">
        <w:tab/>
      </w:r>
      <w:r w:rsidRPr="00A92F72">
        <w:tab/>
      </w:r>
      <w:r w:rsidRPr="00A92F72">
        <w:tab/>
      </w:r>
      <w:r w:rsidRPr="00A92F72">
        <w:tab/>
      </w:r>
      <w:r w:rsidRPr="00A92F72">
        <w:tab/>
        <w:t>&lt;RspnNrrtv&gt;BE1234567890123&lt;/RspnNrrtv&gt;</w:t>
      </w:r>
    </w:p>
    <w:p w14:paraId="73917C01" w14:textId="77777777" w:rsidR="00DE1074" w:rsidRPr="00A92F72" w:rsidRDefault="00DE1074" w:rsidP="00DE1074">
      <w:pPr>
        <w:pStyle w:val="XMLCode"/>
      </w:pPr>
      <w:r w:rsidRPr="00A92F72">
        <w:tab/>
      </w:r>
      <w:r w:rsidRPr="00A92F72">
        <w:tab/>
      </w:r>
      <w:r w:rsidRPr="00A92F72">
        <w:tab/>
      </w:r>
      <w:r w:rsidRPr="00A92F72">
        <w:tab/>
        <w:t>&lt;/RspnData&gt;</w:t>
      </w:r>
    </w:p>
    <w:p w14:paraId="2F4F332B" w14:textId="77777777" w:rsidR="00DE1074" w:rsidRPr="00A92F72" w:rsidRDefault="00DE1074" w:rsidP="00DE1074">
      <w:pPr>
        <w:pStyle w:val="XMLCode"/>
      </w:pPr>
      <w:r w:rsidRPr="00A92F72">
        <w:tab/>
      </w:r>
      <w:r w:rsidRPr="00A92F72">
        <w:tab/>
      </w:r>
      <w:r w:rsidRPr="00A92F72">
        <w:tab/>
        <w:t>&lt;/InvstgtnData&gt;</w:t>
      </w:r>
    </w:p>
    <w:p w14:paraId="0C6AB564" w14:textId="77777777" w:rsidR="00DE1074" w:rsidRPr="00A92F72" w:rsidRDefault="00DE1074" w:rsidP="00DE1074">
      <w:pPr>
        <w:pStyle w:val="XMLCode"/>
      </w:pPr>
      <w:r w:rsidRPr="00A92F72">
        <w:tab/>
      </w:r>
      <w:r w:rsidRPr="00A92F72">
        <w:tab/>
      </w:r>
      <w:r w:rsidRPr="00A92F72">
        <w:tab/>
        <w:t>&lt;InvstgtnData&gt;</w:t>
      </w:r>
    </w:p>
    <w:p w14:paraId="74BD7CB7" w14:textId="77777777" w:rsidR="00DE1074" w:rsidRPr="00A92F72" w:rsidRDefault="00DE1074" w:rsidP="00DE1074">
      <w:pPr>
        <w:pStyle w:val="XMLCode"/>
      </w:pPr>
      <w:r w:rsidRPr="00A92F72">
        <w:tab/>
      </w:r>
      <w:r w:rsidRPr="00A92F72">
        <w:tab/>
      </w:r>
      <w:r w:rsidRPr="00A92F72">
        <w:tab/>
      </w:r>
      <w:r w:rsidRPr="00A92F72">
        <w:tab/>
        <w:t>&lt;OrgnlInvstgtnRsn&gt;</w:t>
      </w:r>
    </w:p>
    <w:p w14:paraId="24666BF2" w14:textId="77777777" w:rsidR="00DE1074" w:rsidRPr="00A92F72" w:rsidRDefault="00DE1074" w:rsidP="00DE1074">
      <w:pPr>
        <w:pStyle w:val="XMLCode"/>
      </w:pPr>
      <w:r w:rsidRPr="00A92F72">
        <w:tab/>
      </w:r>
      <w:r w:rsidRPr="00A92F72">
        <w:tab/>
      </w:r>
      <w:r w:rsidRPr="00A92F72">
        <w:tab/>
      </w:r>
      <w:r w:rsidRPr="00A92F72">
        <w:tab/>
      </w:r>
      <w:r w:rsidRPr="00A92F72">
        <w:tab/>
        <w:t>&lt;Cd&gt;</w:t>
      </w:r>
      <w:r>
        <w:t>ULTD</w:t>
      </w:r>
      <w:r w:rsidRPr="00A92F72">
        <w:t>&lt;/Cd&gt;&lt;!--Ultimate</w:t>
      </w:r>
      <w:r>
        <w:t xml:space="preserve"> </w:t>
      </w:r>
      <w:r w:rsidRPr="00A92F72">
        <w:t>Debtor. --&gt;</w:t>
      </w:r>
    </w:p>
    <w:p w14:paraId="0847F94F" w14:textId="77777777" w:rsidR="00DE1074" w:rsidRPr="00A92F72" w:rsidRDefault="00DE1074" w:rsidP="00DE1074">
      <w:pPr>
        <w:pStyle w:val="XMLCode"/>
      </w:pPr>
      <w:r w:rsidRPr="00A92F72">
        <w:tab/>
      </w:r>
      <w:r w:rsidRPr="00A92F72">
        <w:tab/>
      </w:r>
      <w:r w:rsidRPr="00A92F72">
        <w:tab/>
      </w:r>
      <w:r w:rsidRPr="00A92F72">
        <w:tab/>
        <w:t>&lt;/OrgnlInvstgtnRsn&gt;</w:t>
      </w:r>
    </w:p>
    <w:p w14:paraId="4C340FBC" w14:textId="77777777" w:rsidR="00DE1074" w:rsidRPr="00A92F72" w:rsidRDefault="00DE1074" w:rsidP="00DE1074">
      <w:pPr>
        <w:pStyle w:val="XMLCode"/>
      </w:pPr>
      <w:r w:rsidRPr="00A92F72">
        <w:tab/>
      </w:r>
      <w:r w:rsidRPr="00A92F72">
        <w:tab/>
      </w:r>
      <w:r w:rsidRPr="00A92F72">
        <w:tab/>
      </w:r>
      <w:r w:rsidRPr="00A92F72">
        <w:tab/>
        <w:t>&lt;OrgnlInvstgtnRsnSubTp&gt;</w:t>
      </w:r>
    </w:p>
    <w:p w14:paraId="044C7671" w14:textId="77777777" w:rsidR="00DE1074" w:rsidRPr="00A92F72" w:rsidRDefault="00DE1074" w:rsidP="00DE1074">
      <w:pPr>
        <w:pStyle w:val="XMLCode"/>
      </w:pPr>
      <w:r w:rsidRPr="00A92F72">
        <w:tab/>
      </w:r>
      <w:r w:rsidRPr="00A92F72">
        <w:tab/>
      </w:r>
      <w:r w:rsidRPr="00A92F72">
        <w:tab/>
      </w:r>
      <w:r w:rsidRPr="00A92F72">
        <w:tab/>
      </w:r>
      <w:r w:rsidRPr="00A92F72">
        <w:tab/>
        <w:t>&lt;Cd&gt;RQDB&lt;/Cd&gt;&lt;!-- Request</w:t>
      </w:r>
      <w:r>
        <w:t xml:space="preserve"> </w:t>
      </w:r>
      <w:r w:rsidRPr="00A92F72">
        <w:t>Date</w:t>
      </w:r>
      <w:r>
        <w:t xml:space="preserve"> </w:t>
      </w:r>
      <w:r w:rsidRPr="00A92F72">
        <w:t>Of</w:t>
      </w:r>
      <w:r>
        <w:t xml:space="preserve"> </w:t>
      </w:r>
      <w:r w:rsidRPr="00A92F72">
        <w:t>Birth. --&gt;</w:t>
      </w:r>
    </w:p>
    <w:p w14:paraId="04688A0C" w14:textId="77777777" w:rsidR="00DE1074" w:rsidRPr="00A92F72" w:rsidRDefault="00DE1074" w:rsidP="00DE1074">
      <w:pPr>
        <w:pStyle w:val="XMLCode"/>
      </w:pPr>
      <w:r w:rsidRPr="00A92F72">
        <w:tab/>
      </w:r>
      <w:r w:rsidRPr="00A92F72">
        <w:tab/>
      </w:r>
      <w:r w:rsidRPr="00A92F72">
        <w:tab/>
      </w:r>
      <w:r w:rsidRPr="00A92F72">
        <w:tab/>
        <w:t>&lt;/OrgnlInvstgtnRsnSubTp&gt;</w:t>
      </w:r>
    </w:p>
    <w:p w14:paraId="39849C4B" w14:textId="77777777" w:rsidR="00DE1074" w:rsidRPr="00A92F72" w:rsidRDefault="00DE1074" w:rsidP="00DE1074">
      <w:pPr>
        <w:pStyle w:val="XMLCode"/>
      </w:pPr>
      <w:r w:rsidRPr="00A92F72">
        <w:tab/>
      </w:r>
      <w:r w:rsidRPr="00A92F72">
        <w:tab/>
      </w:r>
      <w:r w:rsidRPr="00A92F72">
        <w:tab/>
      </w:r>
      <w:r w:rsidRPr="00A92F72">
        <w:tab/>
        <w:t>&lt;RspnData&gt;</w:t>
      </w:r>
    </w:p>
    <w:p w14:paraId="2F6CA9FC" w14:textId="77777777" w:rsidR="00DE1074" w:rsidRPr="00A92F72" w:rsidRDefault="00DE1074" w:rsidP="00DE1074">
      <w:pPr>
        <w:pStyle w:val="XMLCode"/>
      </w:pPr>
      <w:r w:rsidRPr="00A92F72">
        <w:tab/>
      </w:r>
      <w:r w:rsidRPr="00A92F72">
        <w:tab/>
      </w:r>
      <w:r w:rsidRPr="00A92F72">
        <w:tab/>
      </w:r>
      <w:r w:rsidRPr="00A92F72">
        <w:tab/>
      </w:r>
      <w:r w:rsidRPr="00A92F72">
        <w:tab/>
        <w:t>&lt;RspnNrrtv&gt;1995-01-25&lt;/RspnNrrtv&gt;</w:t>
      </w:r>
    </w:p>
    <w:p w14:paraId="76C1FFFC" w14:textId="77777777" w:rsidR="00DE1074" w:rsidRPr="00A92F72" w:rsidRDefault="00DE1074" w:rsidP="00DE1074">
      <w:pPr>
        <w:pStyle w:val="XMLCode"/>
      </w:pPr>
      <w:r w:rsidRPr="00A92F72">
        <w:tab/>
      </w:r>
      <w:r w:rsidRPr="00A92F72">
        <w:tab/>
      </w:r>
      <w:r w:rsidRPr="00A92F72">
        <w:tab/>
      </w:r>
      <w:r w:rsidRPr="00A92F72">
        <w:tab/>
        <w:t>&lt;/RspnData&gt;</w:t>
      </w:r>
    </w:p>
    <w:p w14:paraId="0B8665C7" w14:textId="77777777" w:rsidR="00DE1074" w:rsidRPr="00A92F72" w:rsidRDefault="00DE1074" w:rsidP="00DE1074">
      <w:pPr>
        <w:pStyle w:val="XMLCode"/>
      </w:pPr>
      <w:r w:rsidRPr="00A92F72">
        <w:tab/>
      </w:r>
      <w:r w:rsidRPr="00A92F72">
        <w:tab/>
      </w:r>
      <w:r w:rsidRPr="00A92F72">
        <w:tab/>
        <w:t>&lt;/InvstgtnData&gt;</w:t>
      </w:r>
    </w:p>
    <w:p w14:paraId="3DFB4741" w14:textId="77777777" w:rsidR="00DE1074" w:rsidRPr="00A92F72" w:rsidRDefault="00DE1074" w:rsidP="00DE1074">
      <w:pPr>
        <w:pStyle w:val="XMLCode"/>
      </w:pPr>
      <w:r w:rsidRPr="00A92F72">
        <w:tab/>
      </w:r>
      <w:r w:rsidRPr="00A92F72">
        <w:tab/>
      </w:r>
      <w:r w:rsidRPr="00A92F72">
        <w:tab/>
        <w:t>&lt;InvstgtnData&gt;</w:t>
      </w:r>
    </w:p>
    <w:p w14:paraId="6BE958C9" w14:textId="77777777" w:rsidR="00DE1074" w:rsidRPr="00A92F72" w:rsidRDefault="00DE1074" w:rsidP="00DE1074">
      <w:pPr>
        <w:pStyle w:val="XMLCode"/>
      </w:pPr>
      <w:r w:rsidRPr="00A92F72">
        <w:tab/>
      </w:r>
      <w:r w:rsidRPr="00A92F72">
        <w:tab/>
      </w:r>
      <w:r w:rsidRPr="00A92F72">
        <w:tab/>
      </w:r>
      <w:r w:rsidRPr="00A92F72">
        <w:tab/>
        <w:t>&lt;OrgnlInvstgtnRsn&gt;</w:t>
      </w:r>
    </w:p>
    <w:p w14:paraId="71FFFE7E" w14:textId="77777777" w:rsidR="00DE1074" w:rsidRPr="00A92F72" w:rsidRDefault="00DE1074" w:rsidP="00DE1074">
      <w:pPr>
        <w:pStyle w:val="XMLCode"/>
      </w:pPr>
      <w:r w:rsidRPr="00A92F72">
        <w:tab/>
      </w:r>
      <w:r w:rsidRPr="00A92F72">
        <w:tab/>
      </w:r>
      <w:r w:rsidRPr="00A92F72">
        <w:tab/>
      </w:r>
      <w:r w:rsidRPr="00A92F72">
        <w:tab/>
      </w:r>
      <w:r w:rsidRPr="00A92F72">
        <w:tab/>
        <w:t>&lt;Cd&gt;</w:t>
      </w:r>
      <w:r>
        <w:t>DTOR</w:t>
      </w:r>
      <w:r w:rsidRPr="00A92F72">
        <w:t xml:space="preserve">&lt;/Cd&gt;&lt;!-- </w:t>
      </w:r>
      <w:r>
        <w:t>Debtor</w:t>
      </w:r>
      <w:r w:rsidRPr="00A92F72">
        <w:t>. --&gt;</w:t>
      </w:r>
    </w:p>
    <w:p w14:paraId="04D32223" w14:textId="77777777" w:rsidR="00DE1074" w:rsidRPr="00A92F72" w:rsidRDefault="00DE1074" w:rsidP="00DE1074">
      <w:pPr>
        <w:pStyle w:val="XMLCode"/>
      </w:pPr>
      <w:r w:rsidRPr="00A92F72">
        <w:tab/>
      </w:r>
      <w:r w:rsidRPr="00A92F72">
        <w:tab/>
      </w:r>
      <w:r w:rsidRPr="00A92F72">
        <w:tab/>
      </w:r>
      <w:r w:rsidRPr="00A92F72">
        <w:tab/>
        <w:t>&lt;/OrgnlInvstgtnRsn&gt;</w:t>
      </w:r>
    </w:p>
    <w:p w14:paraId="32D13DA8" w14:textId="77777777" w:rsidR="00DE1074" w:rsidRPr="00A92F72" w:rsidRDefault="00DE1074" w:rsidP="00DE1074">
      <w:pPr>
        <w:pStyle w:val="XMLCode"/>
      </w:pPr>
      <w:r w:rsidRPr="00A92F72">
        <w:tab/>
      </w:r>
      <w:r w:rsidRPr="00A92F72">
        <w:tab/>
      </w:r>
      <w:r w:rsidRPr="00A92F72">
        <w:tab/>
      </w:r>
      <w:r w:rsidRPr="00A92F72">
        <w:tab/>
        <w:t>&lt;OrgnlInvstgtnRsnSubTp&gt;</w:t>
      </w:r>
    </w:p>
    <w:p w14:paraId="20371E90" w14:textId="77777777" w:rsidR="00DE1074" w:rsidRPr="00A92F72" w:rsidRDefault="00DE1074" w:rsidP="00DE1074">
      <w:pPr>
        <w:pStyle w:val="XMLCode"/>
      </w:pPr>
      <w:r w:rsidRPr="00A92F72">
        <w:tab/>
      </w:r>
      <w:r w:rsidRPr="00A92F72">
        <w:tab/>
      </w:r>
      <w:r w:rsidRPr="00A92F72">
        <w:tab/>
      </w:r>
      <w:r w:rsidRPr="00A92F72">
        <w:tab/>
      </w:r>
      <w:r w:rsidRPr="00A92F72">
        <w:tab/>
        <w:t>&lt;Cd&gt;RQPA&lt;/Cd&gt;&lt;!-- Request</w:t>
      </w:r>
      <w:r>
        <w:t xml:space="preserve"> </w:t>
      </w:r>
      <w:r w:rsidRPr="00A92F72">
        <w:t>Postal</w:t>
      </w:r>
      <w:r>
        <w:t xml:space="preserve"> </w:t>
      </w:r>
      <w:r w:rsidRPr="00A92F72">
        <w:t>Address. --&gt;</w:t>
      </w:r>
    </w:p>
    <w:p w14:paraId="7D9C4D8E" w14:textId="77777777" w:rsidR="00DE1074" w:rsidRPr="001650AB" w:rsidRDefault="00DE1074" w:rsidP="00DE1074">
      <w:pPr>
        <w:pStyle w:val="XMLCode"/>
        <w:rPr>
          <w:lang w:val="en-US"/>
        </w:rPr>
      </w:pPr>
      <w:r w:rsidRPr="00A92F72">
        <w:lastRenderedPageBreak/>
        <w:tab/>
      </w:r>
      <w:r w:rsidRPr="00A92F72">
        <w:tab/>
      </w:r>
      <w:r w:rsidRPr="00A92F72">
        <w:tab/>
      </w:r>
      <w:r w:rsidRPr="00A92F72">
        <w:tab/>
      </w:r>
      <w:r w:rsidRPr="001650AB">
        <w:rPr>
          <w:lang w:val="en-US"/>
        </w:rPr>
        <w:t>&lt;/OrgnlInvstgtnRsnSubTp&gt;</w:t>
      </w:r>
    </w:p>
    <w:p w14:paraId="70583938" w14:textId="77777777" w:rsidR="00DE1074" w:rsidRPr="001650AB" w:rsidRDefault="00DE1074" w:rsidP="00DE1074">
      <w:pPr>
        <w:pStyle w:val="XMLCode"/>
        <w:rPr>
          <w:lang w:val="en-US"/>
        </w:rPr>
      </w:pPr>
      <w:r w:rsidRPr="001650AB">
        <w:rPr>
          <w:lang w:val="en-US"/>
        </w:rPr>
        <w:tab/>
      </w:r>
      <w:r w:rsidRPr="001650AB">
        <w:rPr>
          <w:lang w:val="en-US"/>
        </w:rPr>
        <w:tab/>
      </w:r>
      <w:r w:rsidRPr="001650AB">
        <w:rPr>
          <w:lang w:val="en-US"/>
        </w:rPr>
        <w:tab/>
      </w:r>
      <w:r w:rsidRPr="001650AB">
        <w:rPr>
          <w:lang w:val="en-US"/>
        </w:rPr>
        <w:tab/>
        <w:t>&lt;RspnData&gt;</w:t>
      </w:r>
    </w:p>
    <w:p w14:paraId="03980445" w14:textId="77777777" w:rsidR="00DE1074" w:rsidRPr="00445E3D" w:rsidRDefault="00DE1074" w:rsidP="00DE1074">
      <w:pPr>
        <w:pStyle w:val="XMLCode"/>
        <w:rPr>
          <w:lang w:val="fr-BE"/>
        </w:rPr>
      </w:pPr>
      <w:r w:rsidRPr="001650AB">
        <w:rPr>
          <w:lang w:val="en-US"/>
        </w:rPr>
        <w:tab/>
      </w:r>
      <w:r w:rsidRPr="001650AB">
        <w:rPr>
          <w:lang w:val="en-US"/>
        </w:rPr>
        <w:tab/>
      </w:r>
      <w:r w:rsidRPr="001650AB">
        <w:rPr>
          <w:lang w:val="en-US"/>
        </w:rPr>
        <w:tab/>
      </w:r>
      <w:r w:rsidRPr="001650AB">
        <w:rPr>
          <w:lang w:val="en-US"/>
        </w:rPr>
        <w:tab/>
      </w:r>
      <w:r w:rsidRPr="001650AB">
        <w:rPr>
          <w:lang w:val="en-US"/>
        </w:rPr>
        <w:tab/>
      </w:r>
      <w:r w:rsidRPr="00445E3D">
        <w:rPr>
          <w:lang w:val="fr-BE"/>
        </w:rPr>
        <w:t>&lt;RspnNrrtv&gt; Av. Du Prince de Liège, 34 1000 Brussels Belgium &lt;/RspnNrrtv&gt;</w:t>
      </w:r>
    </w:p>
    <w:p w14:paraId="79E88655" w14:textId="77777777" w:rsidR="00DE1074" w:rsidRPr="00445E3D" w:rsidRDefault="00DE1074" w:rsidP="00DE1074">
      <w:pPr>
        <w:pStyle w:val="XMLCode"/>
        <w:rPr>
          <w:lang w:val="fr-BE"/>
        </w:rPr>
      </w:pPr>
      <w:r w:rsidRPr="00445E3D">
        <w:rPr>
          <w:lang w:val="fr-BE"/>
        </w:rPr>
        <w:tab/>
      </w:r>
      <w:r w:rsidRPr="00445E3D">
        <w:rPr>
          <w:lang w:val="fr-BE"/>
        </w:rPr>
        <w:tab/>
      </w:r>
      <w:r w:rsidRPr="00445E3D">
        <w:rPr>
          <w:lang w:val="fr-BE"/>
        </w:rPr>
        <w:tab/>
      </w:r>
      <w:r w:rsidRPr="00445E3D">
        <w:rPr>
          <w:lang w:val="fr-BE"/>
        </w:rPr>
        <w:tab/>
        <w:t>&lt;/RspnData&gt;</w:t>
      </w:r>
    </w:p>
    <w:p w14:paraId="68765EB7" w14:textId="77777777" w:rsidR="00DE1074" w:rsidRPr="00445E3D" w:rsidRDefault="00DE1074" w:rsidP="00DE1074">
      <w:pPr>
        <w:pStyle w:val="XMLCode"/>
        <w:rPr>
          <w:lang w:val="fr-BE"/>
        </w:rPr>
      </w:pPr>
      <w:r w:rsidRPr="00445E3D">
        <w:rPr>
          <w:lang w:val="fr-BE"/>
        </w:rPr>
        <w:tab/>
      </w:r>
      <w:r w:rsidRPr="00445E3D">
        <w:rPr>
          <w:lang w:val="fr-BE"/>
        </w:rPr>
        <w:tab/>
      </w:r>
      <w:r w:rsidRPr="00445E3D">
        <w:rPr>
          <w:lang w:val="fr-BE"/>
        </w:rPr>
        <w:tab/>
        <w:t>&lt;/InvstgtnData&gt;</w:t>
      </w:r>
    </w:p>
    <w:p w14:paraId="201C8BCB" w14:textId="77777777" w:rsidR="00DE1074" w:rsidRPr="00445E3D" w:rsidRDefault="00DE1074" w:rsidP="00DE1074">
      <w:pPr>
        <w:pStyle w:val="XMLCode"/>
        <w:rPr>
          <w:lang w:val="fr-BE"/>
        </w:rPr>
      </w:pPr>
      <w:r w:rsidRPr="00445E3D">
        <w:rPr>
          <w:lang w:val="fr-BE"/>
        </w:rPr>
        <w:tab/>
      </w:r>
      <w:r w:rsidRPr="00445E3D">
        <w:rPr>
          <w:lang w:val="fr-BE"/>
        </w:rPr>
        <w:tab/>
        <w:t>&lt;/InvstgtnRspn&gt;</w:t>
      </w:r>
    </w:p>
    <w:p w14:paraId="7E9F4A72" w14:textId="77777777" w:rsidR="00A92F72" w:rsidRPr="00625DEB" w:rsidRDefault="00A92F72" w:rsidP="00A92F72">
      <w:pPr>
        <w:pStyle w:val="XMLCode"/>
        <w:rPr>
          <w:lang w:val="fr-BE"/>
        </w:rPr>
      </w:pPr>
      <w:r w:rsidRPr="00625DEB">
        <w:rPr>
          <w:lang w:val="fr-BE"/>
        </w:rPr>
        <w:tab/>
      </w:r>
      <w:r w:rsidRPr="00625DEB">
        <w:rPr>
          <w:lang w:val="fr-BE"/>
        </w:rPr>
        <w:tab/>
        <w:t>&lt;OrgnlInvstgtnReq&gt;</w:t>
      </w:r>
    </w:p>
    <w:p w14:paraId="66725471" w14:textId="77777777" w:rsidR="004F737B" w:rsidRPr="00625DEB" w:rsidRDefault="004F737B" w:rsidP="004F737B">
      <w:pPr>
        <w:pStyle w:val="XMLCode"/>
        <w:rPr>
          <w:lang w:val="fr-BE"/>
        </w:rPr>
      </w:pPr>
      <w:r w:rsidRPr="00625DEB">
        <w:rPr>
          <w:lang w:val="fr-BE"/>
        </w:rPr>
        <w:tab/>
      </w:r>
      <w:r w:rsidRPr="00625DEB">
        <w:rPr>
          <w:lang w:val="fr-BE"/>
        </w:rPr>
        <w:tab/>
      </w:r>
      <w:r w:rsidRPr="00625DEB">
        <w:rPr>
          <w:lang w:val="fr-BE"/>
        </w:rPr>
        <w:tab/>
        <w:t>&lt;MsgId&gt;ABCDE&lt;/MsgId&gt;</w:t>
      </w:r>
    </w:p>
    <w:p w14:paraId="3FF7F658" w14:textId="77777777" w:rsidR="00A92F72" w:rsidRPr="00625DEB" w:rsidRDefault="00A92F72" w:rsidP="00A92F72">
      <w:pPr>
        <w:pStyle w:val="XMLCode"/>
        <w:rPr>
          <w:lang w:val="fr-BE"/>
        </w:rPr>
      </w:pPr>
      <w:r w:rsidRPr="00625DEB">
        <w:rPr>
          <w:lang w:val="fr-BE"/>
        </w:rPr>
        <w:tab/>
      </w:r>
      <w:r w:rsidRPr="00625DEB">
        <w:rPr>
          <w:lang w:val="fr-BE"/>
        </w:rPr>
        <w:tab/>
      </w:r>
      <w:r w:rsidRPr="00625DEB">
        <w:rPr>
          <w:lang w:val="fr-BE"/>
        </w:rPr>
        <w:tab/>
        <w:t>&lt;RqstrInvstgtnId&gt;12345&lt;/RqstrInvstgtnId&gt;</w:t>
      </w:r>
    </w:p>
    <w:p w14:paraId="26B25C6C" w14:textId="77777777" w:rsidR="00A92F72" w:rsidRPr="00625DEB" w:rsidRDefault="00A92F72" w:rsidP="00A92F72">
      <w:pPr>
        <w:pStyle w:val="XMLCode"/>
        <w:rPr>
          <w:lang w:val="fr-BE"/>
        </w:rPr>
      </w:pPr>
      <w:r w:rsidRPr="00625DEB">
        <w:rPr>
          <w:lang w:val="fr-BE"/>
        </w:rPr>
        <w:tab/>
      </w:r>
      <w:r w:rsidRPr="00625DEB">
        <w:rPr>
          <w:lang w:val="fr-BE"/>
        </w:rPr>
        <w:tab/>
      </w:r>
      <w:r w:rsidRPr="00625DEB">
        <w:rPr>
          <w:lang w:val="fr-BE"/>
        </w:rPr>
        <w:tab/>
        <w:t>&lt;InvstgtnTp&gt;</w:t>
      </w:r>
    </w:p>
    <w:p w14:paraId="23905588" w14:textId="7626C196" w:rsidR="00A92F72" w:rsidRPr="00625DEB" w:rsidRDefault="00A92F72" w:rsidP="00A92F72">
      <w:pPr>
        <w:pStyle w:val="XMLCode"/>
        <w:rPr>
          <w:lang w:val="fr-BE"/>
        </w:rPr>
      </w:pPr>
      <w:r w:rsidRPr="00625DEB">
        <w:rPr>
          <w:lang w:val="fr-BE"/>
        </w:rPr>
        <w:tab/>
      </w:r>
      <w:r w:rsidRPr="00625DEB">
        <w:rPr>
          <w:lang w:val="fr-BE"/>
        </w:rPr>
        <w:tab/>
      </w:r>
      <w:r w:rsidRPr="00625DEB">
        <w:rPr>
          <w:lang w:val="fr-BE"/>
        </w:rPr>
        <w:tab/>
      </w:r>
      <w:r w:rsidRPr="00625DEB">
        <w:rPr>
          <w:lang w:val="fr-BE"/>
        </w:rPr>
        <w:tab/>
        <w:t>&lt;Cd&gt;RQFI&lt;/Cd&gt;</w:t>
      </w:r>
    </w:p>
    <w:p w14:paraId="732E0204" w14:textId="77777777" w:rsidR="00A92F72" w:rsidRPr="001650AB" w:rsidRDefault="00A92F72" w:rsidP="00A92F72">
      <w:pPr>
        <w:pStyle w:val="XMLCode"/>
        <w:rPr>
          <w:lang w:val="fr-BE"/>
        </w:rPr>
      </w:pPr>
      <w:r w:rsidRPr="00625DEB">
        <w:rPr>
          <w:lang w:val="fr-BE"/>
        </w:rPr>
        <w:tab/>
      </w:r>
      <w:r w:rsidRPr="00625DEB">
        <w:rPr>
          <w:lang w:val="fr-BE"/>
        </w:rPr>
        <w:tab/>
      </w:r>
      <w:r w:rsidRPr="00625DEB">
        <w:rPr>
          <w:lang w:val="fr-BE"/>
        </w:rPr>
        <w:tab/>
      </w:r>
      <w:r w:rsidRPr="001650AB">
        <w:rPr>
          <w:lang w:val="fr-BE"/>
        </w:rPr>
        <w:t>&lt;/InvstgtnTp&gt;</w:t>
      </w:r>
    </w:p>
    <w:p w14:paraId="47105BD3" w14:textId="77777777" w:rsidR="00A92F72" w:rsidRPr="001650AB" w:rsidRDefault="00A92F72" w:rsidP="00A92F72">
      <w:pPr>
        <w:pStyle w:val="XMLCode"/>
        <w:rPr>
          <w:lang w:val="fr-BE"/>
        </w:rPr>
      </w:pPr>
      <w:r w:rsidRPr="001650AB">
        <w:rPr>
          <w:lang w:val="fr-BE"/>
        </w:rPr>
        <w:tab/>
      </w:r>
      <w:r w:rsidRPr="001650AB">
        <w:rPr>
          <w:lang w:val="fr-BE"/>
        </w:rPr>
        <w:tab/>
      </w:r>
      <w:r w:rsidRPr="001650AB">
        <w:rPr>
          <w:lang w:val="fr-BE"/>
        </w:rPr>
        <w:tab/>
        <w:t>&lt;InvstgtnSubTp&gt;</w:t>
      </w:r>
    </w:p>
    <w:p w14:paraId="599F779B" w14:textId="77777777" w:rsidR="00A92F72" w:rsidRPr="001650AB" w:rsidRDefault="00A92F72" w:rsidP="00A92F72">
      <w:pPr>
        <w:pStyle w:val="XMLCode"/>
        <w:rPr>
          <w:lang w:val="fr-BE"/>
        </w:rPr>
      </w:pPr>
      <w:r w:rsidRPr="001650AB">
        <w:rPr>
          <w:lang w:val="fr-BE"/>
        </w:rPr>
        <w:tab/>
      </w:r>
      <w:r w:rsidRPr="001650AB">
        <w:rPr>
          <w:lang w:val="fr-BE"/>
        </w:rPr>
        <w:tab/>
      </w:r>
      <w:r w:rsidRPr="001650AB">
        <w:rPr>
          <w:lang w:val="fr-BE"/>
        </w:rPr>
        <w:tab/>
      </w:r>
      <w:r w:rsidRPr="001650AB">
        <w:rPr>
          <w:lang w:val="fr-BE"/>
        </w:rPr>
        <w:tab/>
        <w:t>&lt;Cd&gt;SANC&lt;/Cd&gt;</w:t>
      </w:r>
    </w:p>
    <w:p w14:paraId="55BC59DD" w14:textId="77777777" w:rsidR="00A92F72" w:rsidRPr="001650AB" w:rsidRDefault="00A92F72" w:rsidP="00A92F72">
      <w:pPr>
        <w:pStyle w:val="XMLCode"/>
        <w:rPr>
          <w:lang w:val="fr-BE"/>
        </w:rPr>
      </w:pPr>
      <w:r w:rsidRPr="001650AB">
        <w:rPr>
          <w:lang w:val="fr-BE"/>
        </w:rPr>
        <w:tab/>
      </w:r>
      <w:r w:rsidRPr="001650AB">
        <w:rPr>
          <w:lang w:val="fr-BE"/>
        </w:rPr>
        <w:tab/>
      </w:r>
      <w:r w:rsidRPr="001650AB">
        <w:rPr>
          <w:lang w:val="fr-BE"/>
        </w:rPr>
        <w:tab/>
        <w:t>&lt;/InvstgtnSubTp&gt;</w:t>
      </w:r>
    </w:p>
    <w:p w14:paraId="14E04755" w14:textId="77777777" w:rsidR="00E92051" w:rsidRPr="00E92051" w:rsidRDefault="00E92051" w:rsidP="00E92051">
      <w:pPr>
        <w:pStyle w:val="XMLCode"/>
      </w:pPr>
      <w:r w:rsidRPr="001650AB">
        <w:rPr>
          <w:lang w:val="fr-BE"/>
        </w:rPr>
        <w:tab/>
      </w:r>
      <w:r w:rsidRPr="001650AB">
        <w:rPr>
          <w:lang w:val="fr-BE"/>
        </w:rPr>
        <w:tab/>
      </w:r>
      <w:r w:rsidRPr="001650AB">
        <w:rPr>
          <w:lang w:val="fr-BE"/>
        </w:rPr>
        <w:tab/>
      </w:r>
      <w:r w:rsidRPr="00E92051">
        <w:t>&lt;UndrlygInstrm&gt;</w:t>
      </w:r>
    </w:p>
    <w:p w14:paraId="7B1D532E" w14:textId="56E11190" w:rsidR="00E92051" w:rsidRPr="00E92051" w:rsidRDefault="00E92051" w:rsidP="00E92051">
      <w:pPr>
        <w:pStyle w:val="XMLCode"/>
      </w:pPr>
      <w:r w:rsidRPr="00E92051">
        <w:tab/>
      </w:r>
      <w:r w:rsidRPr="00E92051">
        <w:tab/>
      </w:r>
      <w:r w:rsidRPr="00E92051">
        <w:tab/>
      </w:r>
      <w:r w:rsidRPr="00E92051">
        <w:tab/>
        <w:t>&lt;Cd&gt;XBCT&lt;/Cd&gt;</w:t>
      </w:r>
    </w:p>
    <w:p w14:paraId="2F0CFA9B" w14:textId="77777777" w:rsidR="00E92051" w:rsidRPr="00E92051" w:rsidRDefault="00E92051" w:rsidP="00E92051">
      <w:pPr>
        <w:pStyle w:val="XMLCode"/>
      </w:pPr>
      <w:r w:rsidRPr="00E92051">
        <w:tab/>
      </w:r>
      <w:r w:rsidRPr="00E92051">
        <w:tab/>
      </w:r>
      <w:r w:rsidRPr="00E92051">
        <w:tab/>
        <w:t>&lt;/UndrlygInstrm&gt;</w:t>
      </w:r>
    </w:p>
    <w:p w14:paraId="35D043FC" w14:textId="77777777" w:rsidR="00A92F72" w:rsidRPr="00A92F72" w:rsidRDefault="00A92F72" w:rsidP="00A92F72">
      <w:pPr>
        <w:pStyle w:val="XMLCode"/>
      </w:pPr>
      <w:r w:rsidRPr="00A92F72">
        <w:tab/>
      </w:r>
      <w:r w:rsidRPr="00A92F72">
        <w:tab/>
      </w:r>
      <w:r w:rsidRPr="00A92F72">
        <w:tab/>
        <w:t>&lt;Undrlyg&gt;</w:t>
      </w:r>
    </w:p>
    <w:p w14:paraId="11CCE614" w14:textId="77777777" w:rsidR="00A92F72" w:rsidRPr="00A92F72" w:rsidRDefault="00A92F72" w:rsidP="00A92F72">
      <w:pPr>
        <w:pStyle w:val="XMLCode"/>
      </w:pPr>
      <w:r w:rsidRPr="00A92F72">
        <w:tab/>
      </w:r>
      <w:r w:rsidRPr="00A92F72">
        <w:tab/>
      </w:r>
      <w:r w:rsidRPr="00A92F72">
        <w:tab/>
      </w:r>
      <w:r w:rsidRPr="00A92F72">
        <w:tab/>
        <w:t>&lt;IntrBk&gt;</w:t>
      </w:r>
    </w:p>
    <w:p w14:paraId="7CA34456" w14:textId="77777777" w:rsidR="00A92F72" w:rsidRPr="00A92F72" w:rsidRDefault="00A92F72" w:rsidP="00A92F72">
      <w:pPr>
        <w:pStyle w:val="XMLCode"/>
      </w:pPr>
      <w:r w:rsidRPr="00A92F72">
        <w:tab/>
      </w:r>
      <w:r w:rsidRPr="00A92F72">
        <w:tab/>
      </w:r>
      <w:r w:rsidRPr="00A92F72">
        <w:tab/>
      </w:r>
      <w:r w:rsidRPr="00A92F72">
        <w:tab/>
      </w:r>
      <w:r w:rsidRPr="00A92F72">
        <w:tab/>
        <w:t>&lt;OrgnlInstrId&gt;FIELD20REF001&lt;/OrgnlInstrId&gt;</w:t>
      </w:r>
    </w:p>
    <w:p w14:paraId="1E81847D" w14:textId="77777777" w:rsidR="00A92F72" w:rsidRPr="00A92F72" w:rsidRDefault="00A92F72" w:rsidP="00A92F72">
      <w:pPr>
        <w:pStyle w:val="XMLCode"/>
      </w:pPr>
      <w:r w:rsidRPr="00A92F72">
        <w:tab/>
      </w:r>
      <w:r w:rsidRPr="00A92F72">
        <w:tab/>
      </w:r>
      <w:r w:rsidRPr="00A92F72">
        <w:tab/>
      </w:r>
      <w:r w:rsidRPr="00A92F72">
        <w:tab/>
      </w:r>
      <w:r w:rsidRPr="00A92F72">
        <w:tab/>
        <w:t>&lt;OrgnlUETR&gt;174c245f-2682-4291-ad67-2a41e530cd27&lt;/OrgnlUETR&gt;</w:t>
      </w:r>
    </w:p>
    <w:p w14:paraId="69C482F4" w14:textId="77777777" w:rsidR="00A92F72" w:rsidRPr="00A92F72" w:rsidRDefault="00A92F72" w:rsidP="00A92F72">
      <w:pPr>
        <w:pStyle w:val="XMLCode"/>
      </w:pPr>
      <w:r w:rsidRPr="00A92F72">
        <w:tab/>
      </w:r>
      <w:r w:rsidRPr="00A92F72">
        <w:tab/>
      </w:r>
      <w:r w:rsidRPr="00A92F72">
        <w:tab/>
      </w:r>
      <w:r w:rsidRPr="00A92F72">
        <w:tab/>
      </w:r>
      <w:r w:rsidRPr="00A92F72">
        <w:tab/>
        <w:t>&lt;OrgnlIntrBkSttlmAmt Ccy="EUR"&gt;100&lt;/OrgnlIntrBkSttlmAmt&gt;</w:t>
      </w:r>
    </w:p>
    <w:p w14:paraId="32E0B8C9" w14:textId="77777777" w:rsidR="00A92F72" w:rsidRPr="00A92F72" w:rsidRDefault="00A92F72" w:rsidP="00A92F72">
      <w:pPr>
        <w:pStyle w:val="XMLCode"/>
      </w:pPr>
      <w:r w:rsidRPr="00A92F72">
        <w:tab/>
      </w:r>
      <w:r w:rsidRPr="00A92F72">
        <w:tab/>
      </w:r>
      <w:r w:rsidRPr="00A92F72">
        <w:tab/>
      </w:r>
      <w:r w:rsidRPr="00A92F72">
        <w:tab/>
      </w:r>
      <w:r w:rsidRPr="00A92F72">
        <w:tab/>
        <w:t>&lt;OrgnlIntrBkSttlmDt&gt;2023-02-16&lt;/OrgnlIntrBkSttlmDt&gt;</w:t>
      </w:r>
    </w:p>
    <w:p w14:paraId="721DD14E" w14:textId="77777777" w:rsidR="00A92F72" w:rsidRPr="00A92F72" w:rsidRDefault="00A92F72" w:rsidP="00A92F72">
      <w:pPr>
        <w:pStyle w:val="XMLCode"/>
      </w:pPr>
      <w:r w:rsidRPr="00A92F72">
        <w:tab/>
      </w:r>
      <w:r w:rsidRPr="00A92F72">
        <w:tab/>
      </w:r>
      <w:r w:rsidRPr="00A92F72">
        <w:tab/>
      </w:r>
      <w:r w:rsidRPr="00A92F72">
        <w:tab/>
        <w:t>&lt;/IntrBk&gt;</w:t>
      </w:r>
    </w:p>
    <w:p w14:paraId="7CF398D0" w14:textId="77777777" w:rsidR="00A92F72" w:rsidRPr="00A92F72" w:rsidRDefault="00A92F72" w:rsidP="00A92F72">
      <w:pPr>
        <w:pStyle w:val="XMLCode"/>
      </w:pPr>
      <w:r w:rsidRPr="00A92F72">
        <w:tab/>
      </w:r>
      <w:r w:rsidRPr="00A92F72">
        <w:tab/>
      </w:r>
      <w:r w:rsidRPr="00A92F72">
        <w:tab/>
        <w:t>&lt;/Undrlyg&gt;</w:t>
      </w:r>
    </w:p>
    <w:p w14:paraId="283A70F4" w14:textId="77777777" w:rsidR="00A92F72" w:rsidRPr="00A92F72" w:rsidRDefault="00A92F72" w:rsidP="00A92F72">
      <w:pPr>
        <w:pStyle w:val="XMLCode"/>
      </w:pPr>
      <w:r w:rsidRPr="00A92F72">
        <w:tab/>
      </w:r>
      <w:r w:rsidRPr="00A92F72">
        <w:tab/>
      </w:r>
      <w:r w:rsidRPr="00A92F72">
        <w:tab/>
        <w:t>&lt;Rqstr&gt;</w:t>
      </w:r>
    </w:p>
    <w:p w14:paraId="650C1130" w14:textId="77777777" w:rsidR="00A92F72" w:rsidRPr="00A92F72" w:rsidRDefault="00A92F72" w:rsidP="00A92F72">
      <w:pPr>
        <w:pStyle w:val="XMLCode"/>
      </w:pPr>
      <w:r w:rsidRPr="00A92F72">
        <w:tab/>
      </w:r>
      <w:r w:rsidRPr="00A92F72">
        <w:tab/>
      </w:r>
      <w:r w:rsidRPr="00A92F72">
        <w:tab/>
      </w:r>
      <w:r w:rsidRPr="00A92F72">
        <w:tab/>
        <w:t>&lt;Agt&gt;</w:t>
      </w:r>
    </w:p>
    <w:p w14:paraId="1AFC4265" w14:textId="77777777" w:rsidR="00A92F72" w:rsidRPr="00A92F72" w:rsidRDefault="00A92F72" w:rsidP="00A92F72">
      <w:pPr>
        <w:pStyle w:val="XMLCode"/>
      </w:pPr>
      <w:r w:rsidRPr="00A92F72">
        <w:tab/>
      </w:r>
      <w:r w:rsidRPr="00A92F72">
        <w:tab/>
      </w:r>
      <w:r w:rsidRPr="00A92F72">
        <w:tab/>
      </w:r>
      <w:r w:rsidRPr="00A92F72">
        <w:tab/>
      </w:r>
      <w:r w:rsidRPr="00A92F72">
        <w:tab/>
        <w:t>&lt;FinInstnId&gt;</w:t>
      </w:r>
    </w:p>
    <w:p w14:paraId="5A8BDC01" w14:textId="77777777" w:rsidR="00A92F72" w:rsidRPr="00A92F72" w:rsidRDefault="00A92F72" w:rsidP="00A92F72">
      <w:pPr>
        <w:pStyle w:val="XMLCode"/>
      </w:pPr>
      <w:r w:rsidRPr="00A92F72">
        <w:tab/>
      </w:r>
      <w:r w:rsidRPr="00A92F72">
        <w:tab/>
      </w:r>
      <w:r w:rsidRPr="00A92F72">
        <w:tab/>
      </w:r>
      <w:r w:rsidRPr="00A92F72">
        <w:tab/>
      </w:r>
      <w:r w:rsidRPr="00A92F72">
        <w:tab/>
      </w:r>
      <w:r w:rsidRPr="00A92F72">
        <w:tab/>
        <w:t>&lt;BICFI&gt;DDDDGB2L&lt;/BICFI&gt;</w:t>
      </w:r>
    </w:p>
    <w:p w14:paraId="4283FEDC" w14:textId="77777777" w:rsidR="00A92F72" w:rsidRPr="00A92F72" w:rsidRDefault="00A92F72" w:rsidP="00A92F72">
      <w:pPr>
        <w:pStyle w:val="XMLCode"/>
      </w:pPr>
      <w:r w:rsidRPr="00A92F72">
        <w:tab/>
      </w:r>
      <w:r w:rsidRPr="00A92F72">
        <w:tab/>
      </w:r>
      <w:r w:rsidRPr="00A92F72">
        <w:tab/>
      </w:r>
      <w:r w:rsidRPr="00A92F72">
        <w:tab/>
      </w:r>
      <w:r w:rsidRPr="00A92F72">
        <w:tab/>
        <w:t>&lt;/FinInstnId&gt;</w:t>
      </w:r>
    </w:p>
    <w:p w14:paraId="5CD5185C" w14:textId="77777777" w:rsidR="00A92F72" w:rsidRPr="00A92F72" w:rsidRDefault="00A92F72" w:rsidP="00A92F72">
      <w:pPr>
        <w:pStyle w:val="XMLCode"/>
      </w:pPr>
      <w:r w:rsidRPr="00A92F72">
        <w:tab/>
      </w:r>
      <w:r w:rsidRPr="00A92F72">
        <w:tab/>
      </w:r>
      <w:r w:rsidRPr="00A92F72">
        <w:tab/>
      </w:r>
      <w:r w:rsidRPr="00A92F72">
        <w:tab/>
        <w:t>&lt;/Agt&gt;</w:t>
      </w:r>
    </w:p>
    <w:p w14:paraId="76146479" w14:textId="77777777" w:rsidR="00A92F72" w:rsidRPr="00A92F72" w:rsidRDefault="00A92F72" w:rsidP="00A92F72">
      <w:pPr>
        <w:pStyle w:val="XMLCode"/>
      </w:pPr>
      <w:r w:rsidRPr="00A92F72">
        <w:tab/>
      </w:r>
      <w:r w:rsidRPr="00A92F72">
        <w:tab/>
      </w:r>
      <w:r w:rsidRPr="00A92F72">
        <w:tab/>
        <w:t>&lt;/Rqstr&gt;</w:t>
      </w:r>
    </w:p>
    <w:p w14:paraId="075F7B1C" w14:textId="77777777" w:rsidR="00A92F72" w:rsidRPr="00A92F72" w:rsidRDefault="00A92F72" w:rsidP="00A92F72">
      <w:pPr>
        <w:pStyle w:val="XMLCode"/>
      </w:pPr>
      <w:r w:rsidRPr="00A92F72">
        <w:tab/>
      </w:r>
      <w:r w:rsidRPr="00A92F72">
        <w:tab/>
      </w:r>
      <w:r w:rsidRPr="00A92F72">
        <w:tab/>
        <w:t>&lt;Rspndr&gt;</w:t>
      </w:r>
    </w:p>
    <w:p w14:paraId="75028C1A" w14:textId="77777777" w:rsidR="00A92F72" w:rsidRPr="00A92F72" w:rsidRDefault="00A92F72" w:rsidP="00A92F72">
      <w:pPr>
        <w:pStyle w:val="XMLCode"/>
      </w:pPr>
      <w:r w:rsidRPr="00A92F72">
        <w:tab/>
      </w:r>
      <w:r w:rsidRPr="00A92F72">
        <w:tab/>
      </w:r>
      <w:r w:rsidRPr="00A92F72">
        <w:tab/>
      </w:r>
      <w:r w:rsidRPr="00A92F72">
        <w:tab/>
        <w:t>&lt;Agt&gt;</w:t>
      </w:r>
    </w:p>
    <w:p w14:paraId="7DC5C4B7" w14:textId="77777777" w:rsidR="00A92F72" w:rsidRPr="00A92F72" w:rsidRDefault="00A92F72" w:rsidP="00A92F72">
      <w:pPr>
        <w:pStyle w:val="XMLCode"/>
      </w:pPr>
      <w:r w:rsidRPr="00A92F72">
        <w:tab/>
      </w:r>
      <w:r w:rsidRPr="00A92F72">
        <w:tab/>
      </w:r>
      <w:r w:rsidRPr="00A92F72">
        <w:tab/>
      </w:r>
      <w:r w:rsidRPr="00A92F72">
        <w:tab/>
      </w:r>
      <w:r w:rsidRPr="00A92F72">
        <w:tab/>
        <w:t>&lt;FinInstnId&gt;</w:t>
      </w:r>
    </w:p>
    <w:p w14:paraId="2718A9AD" w14:textId="77777777" w:rsidR="00A92F72" w:rsidRPr="00A92F72" w:rsidRDefault="00A92F72" w:rsidP="00A92F72">
      <w:pPr>
        <w:pStyle w:val="XMLCode"/>
      </w:pPr>
      <w:r w:rsidRPr="00A92F72">
        <w:tab/>
      </w:r>
      <w:r w:rsidRPr="00A92F72">
        <w:tab/>
      </w:r>
      <w:r w:rsidRPr="00A92F72">
        <w:tab/>
      </w:r>
      <w:r w:rsidRPr="00A92F72">
        <w:tab/>
      </w:r>
      <w:r w:rsidRPr="00A92F72">
        <w:tab/>
      </w:r>
      <w:r w:rsidRPr="00A92F72">
        <w:tab/>
        <w:t>&lt;BICFI&gt;ABCDZAJJ&lt;/BICFI&gt;</w:t>
      </w:r>
    </w:p>
    <w:p w14:paraId="78321BCC" w14:textId="77777777" w:rsidR="00A92F72" w:rsidRPr="00A92F72" w:rsidRDefault="00A92F72" w:rsidP="00A92F72">
      <w:pPr>
        <w:pStyle w:val="XMLCode"/>
      </w:pPr>
      <w:r w:rsidRPr="00A92F72">
        <w:tab/>
      </w:r>
      <w:r w:rsidRPr="00A92F72">
        <w:tab/>
      </w:r>
      <w:r w:rsidRPr="00A92F72">
        <w:tab/>
      </w:r>
      <w:r w:rsidRPr="00A92F72">
        <w:tab/>
      </w:r>
      <w:r w:rsidRPr="00A92F72">
        <w:tab/>
        <w:t>&lt;/FinInstnId&gt;</w:t>
      </w:r>
    </w:p>
    <w:p w14:paraId="35616C07" w14:textId="77777777" w:rsidR="00A92F72" w:rsidRPr="00A92F72" w:rsidRDefault="00A92F72" w:rsidP="00A92F72">
      <w:pPr>
        <w:pStyle w:val="XMLCode"/>
      </w:pPr>
      <w:r w:rsidRPr="00A92F72">
        <w:lastRenderedPageBreak/>
        <w:tab/>
      </w:r>
      <w:r w:rsidRPr="00A92F72">
        <w:tab/>
      </w:r>
      <w:r w:rsidRPr="00A92F72">
        <w:tab/>
      </w:r>
      <w:r w:rsidRPr="00A92F72">
        <w:tab/>
        <w:t>&lt;/Agt&gt;</w:t>
      </w:r>
    </w:p>
    <w:p w14:paraId="757A1963" w14:textId="77777777" w:rsidR="00A92F72" w:rsidRPr="00A92F72" w:rsidRDefault="00A92F72" w:rsidP="00A92F72">
      <w:pPr>
        <w:pStyle w:val="XMLCode"/>
      </w:pPr>
      <w:r w:rsidRPr="00A92F72">
        <w:tab/>
      </w:r>
      <w:r w:rsidRPr="00A92F72">
        <w:tab/>
      </w:r>
      <w:r w:rsidRPr="00A92F72">
        <w:tab/>
        <w:t>&lt;/Rspndr&gt;</w:t>
      </w:r>
    </w:p>
    <w:p w14:paraId="682CEACA" w14:textId="77777777" w:rsidR="00A92F72" w:rsidRPr="00A92F72" w:rsidRDefault="00A92F72" w:rsidP="00A92F72">
      <w:pPr>
        <w:pStyle w:val="XMLCode"/>
      </w:pPr>
      <w:r w:rsidRPr="00A92F72">
        <w:tab/>
      </w:r>
      <w:r w:rsidRPr="00A92F72">
        <w:tab/>
        <w:t>&lt;/OrgnlInvstgtnReq&gt;</w:t>
      </w:r>
    </w:p>
    <w:p w14:paraId="1E384318" w14:textId="77777777" w:rsidR="00A92F72" w:rsidRPr="00A92F72" w:rsidRDefault="00A92F72" w:rsidP="00A92F72">
      <w:pPr>
        <w:pStyle w:val="XMLCode"/>
      </w:pPr>
      <w:r w:rsidRPr="00A92F72">
        <w:tab/>
        <w:t>&lt;/InvstgtnRspn&gt;</w:t>
      </w:r>
    </w:p>
    <w:p w14:paraId="29F2968C" w14:textId="6F729EEC" w:rsidR="00A92F72" w:rsidRPr="002B1F25" w:rsidRDefault="00A92F72" w:rsidP="00A92F72">
      <w:pPr>
        <w:pStyle w:val="XMLCode"/>
      </w:pPr>
      <w:r w:rsidRPr="00A92F72">
        <w:t>&lt;/Document&gt;</w:t>
      </w:r>
    </w:p>
    <w:p w14:paraId="25551C7F" w14:textId="240B9A38" w:rsidR="001F6D52" w:rsidRDefault="001F6D52">
      <w:pPr>
        <w:suppressAutoHyphens w:val="0"/>
        <w:spacing w:before="0"/>
      </w:pPr>
      <w:r>
        <w:br w:type="page"/>
      </w:r>
    </w:p>
    <w:p w14:paraId="5A2DF891" w14:textId="0A3A3546" w:rsidR="00F7053E" w:rsidRDefault="00F7053E" w:rsidP="00F7053E">
      <w:pPr>
        <w:pStyle w:val="Heading4"/>
      </w:pPr>
      <w:r>
        <w:lastRenderedPageBreak/>
        <w:t xml:space="preserve">User case </w:t>
      </w:r>
      <w:r w:rsidR="00800889">
        <w:t>3 (Unable to execute)</w:t>
      </w:r>
    </w:p>
    <w:p w14:paraId="30A5B475" w14:textId="1E41CCF0" w:rsidR="00F7053E" w:rsidRDefault="00F7053E" w:rsidP="00F7053E">
      <w:r>
        <w:t>Creditor Agent (</w:t>
      </w:r>
      <w:r w:rsidR="00141D91">
        <w:t>DDDDGB2L</w:t>
      </w:r>
      <w:r>
        <w:t>) receives a payment and is unable to apply the credit due to an incorrect</w:t>
      </w:r>
      <w:r w:rsidDel="006C62AE">
        <w:t xml:space="preserve"> </w:t>
      </w:r>
      <w:r>
        <w:t>Creditor Account. The Investigation Requestor (</w:t>
      </w:r>
      <w:r w:rsidR="00D1625D">
        <w:t>DDDDGB2L</w:t>
      </w:r>
      <w:r>
        <w:t>) sends investigation request towards the Debtor Agent to clarify the correct account number. Following investigation the Investigation Responder (</w:t>
      </w:r>
      <w:r w:rsidR="00D1625D" w:rsidRPr="002B1F25">
        <w:t>AB</w:t>
      </w:r>
      <w:r w:rsidR="00D1625D">
        <w:t>CD</w:t>
      </w:r>
      <w:r w:rsidR="00D1625D" w:rsidRPr="002B1F25">
        <w:t>ZAJJ</w:t>
      </w:r>
      <w:r>
        <w:t>) provides a response to the Investigation Requestor (</w:t>
      </w:r>
      <w:r w:rsidR="000A4C43">
        <w:t>DDDDGB2L</w:t>
      </w:r>
      <w:r>
        <w:t>).</w:t>
      </w:r>
    </w:p>
    <w:p w14:paraId="0E3B6E11" w14:textId="0FA0FBD7" w:rsidR="00EC20A6" w:rsidRDefault="00EC20A6" w:rsidP="00F7053E">
      <w:r>
        <w:object w:dxaOrig="6346" w:dyaOrig="8387" w14:anchorId="771C316C">
          <v:shape id="_x0000_i1041" type="#_x0000_t75" style="width:315.75pt;height:417.75pt" o:ole="">
            <v:imagedata r:id="rId63" o:title=""/>
          </v:shape>
          <o:OLEObject Type="Embed" ProgID="Visio.Drawing.15" ShapeID="_x0000_i1041" DrawAspect="Content" ObjectID="_1834942898" r:id="rId65"/>
        </w:object>
      </w:r>
    </w:p>
    <w:p w14:paraId="4BEA4CED" w14:textId="77777777" w:rsidR="00F7053E" w:rsidRDefault="00F7053E" w:rsidP="00F7053E"/>
    <w:p w14:paraId="7695EFAB" w14:textId="77777777" w:rsidR="00F7053E" w:rsidRDefault="00F7053E" w:rsidP="00F7053E">
      <w:pPr>
        <w:pStyle w:val="Normalbeforetable"/>
        <w:rPr>
          <w:rStyle w:val="Bold"/>
        </w:rPr>
      </w:pPr>
    </w:p>
    <w:p w14:paraId="5C1335AE" w14:textId="77777777" w:rsidR="0052423E" w:rsidRDefault="0052423E">
      <w:pPr>
        <w:suppressAutoHyphens w:val="0"/>
        <w:spacing w:before="0"/>
        <w:rPr>
          <w:rStyle w:val="Bold"/>
        </w:rPr>
      </w:pPr>
      <w:r>
        <w:rPr>
          <w:rStyle w:val="Bold"/>
        </w:rPr>
        <w:br w:type="page"/>
      </w:r>
    </w:p>
    <w:p w14:paraId="71186F93" w14:textId="24F81390" w:rsidR="00F7053E" w:rsidRPr="00C12BFC" w:rsidRDefault="00F7053E" w:rsidP="00F7053E">
      <w:pPr>
        <w:pStyle w:val="Normalbeforetable"/>
        <w:rPr>
          <w:rStyle w:val="Bold"/>
        </w:rPr>
      </w:pPr>
      <w:r w:rsidRPr="00C12BFC">
        <w:rPr>
          <w:rStyle w:val="Bold"/>
        </w:rPr>
        <w:lastRenderedPageBreak/>
        <w:t xml:space="preserve">Investigation </w:t>
      </w:r>
      <w:r>
        <w:rPr>
          <w:rStyle w:val="Bold"/>
        </w:rPr>
        <w:t>r</w:t>
      </w:r>
      <w:r w:rsidRPr="00C12BFC">
        <w:rPr>
          <w:rStyle w:val="Bold"/>
        </w:rPr>
        <w:t>equest</w:t>
      </w:r>
    </w:p>
    <w:p w14:paraId="517D4F5D" w14:textId="67521FD3" w:rsidR="00F7053E" w:rsidRDefault="00F7053E" w:rsidP="00F7053E">
      <w:r>
        <w:t>The Investigation Requestor (</w:t>
      </w:r>
      <w:r w:rsidR="0052423E">
        <w:t>DDDDGB2L</w:t>
      </w:r>
      <w:r>
        <w:t>) sends the investigation request (camt.110) towards the Investigation Responder (</w:t>
      </w:r>
      <w:r w:rsidR="0052423E" w:rsidRPr="002B1F25">
        <w:t>AB</w:t>
      </w:r>
      <w:r w:rsidR="0052423E">
        <w:t>CD</w:t>
      </w:r>
      <w:r w:rsidR="0052423E" w:rsidRPr="002B1F25">
        <w:t>ZAJJ</w:t>
      </w:r>
      <w:r>
        <w:t xml:space="preserve">) with investigation type </w:t>
      </w:r>
      <w:r w:rsidR="0052423E">
        <w:t>RQFI</w:t>
      </w:r>
      <w:r>
        <w:t xml:space="preserve"> (</w:t>
      </w:r>
      <w:r w:rsidR="001E7FDA">
        <w:t>Request for information</w:t>
      </w:r>
      <w:r>
        <w:t>).</w:t>
      </w:r>
    </w:p>
    <w:p w14:paraId="4F5A9174" w14:textId="77777777" w:rsidR="00F7053E" w:rsidRDefault="00F7053E" w:rsidP="00F7053E"/>
    <w:p w14:paraId="608AF3D8" w14:textId="77777777" w:rsidR="00F7053E" w:rsidRPr="0021363F" w:rsidRDefault="00F7053E" w:rsidP="00F7053E">
      <w:pPr>
        <w:rPr>
          <w:rStyle w:val="Bold"/>
        </w:rPr>
      </w:pPr>
      <w:r w:rsidRPr="0021363F">
        <w:rPr>
          <w:rStyle w:val="Bold"/>
        </w:rPr>
        <w:t xml:space="preserve">Business </w:t>
      </w:r>
      <w:r>
        <w:rPr>
          <w:rStyle w:val="Bold"/>
        </w:rPr>
        <w:t>d</w:t>
      </w:r>
      <w:r w:rsidRPr="0021363F">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88"/>
        <w:gridCol w:w="3472"/>
      </w:tblGrid>
      <w:tr w:rsidR="00F7053E" w14:paraId="3B737D1F" w14:textId="77777777" w:rsidTr="009823EA">
        <w:trPr>
          <w:cantSplit/>
          <w:tblHeader/>
        </w:trPr>
        <w:tc>
          <w:tcPr>
            <w:tcW w:w="229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DB9841A" w14:textId="77777777" w:rsidR="00F7053E" w:rsidRPr="00F7053E" w:rsidRDefault="00F7053E" w:rsidP="00F7053E">
            <w:pPr>
              <w:pStyle w:val="TableHeading"/>
            </w:pPr>
            <w:r>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10DC318" w14:textId="77777777" w:rsidR="00F7053E" w:rsidRPr="00F7053E" w:rsidRDefault="00F7053E" w:rsidP="00F7053E">
            <w:pPr>
              <w:pStyle w:val="TableHeading"/>
            </w:pPr>
            <w:r>
              <w:t>XML Tag</w:t>
            </w:r>
          </w:p>
        </w:tc>
        <w:tc>
          <w:tcPr>
            <w:tcW w:w="34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8024DE7" w14:textId="77777777" w:rsidR="00F7053E" w:rsidRPr="00F7053E" w:rsidRDefault="00F7053E" w:rsidP="00F7053E">
            <w:pPr>
              <w:pStyle w:val="TableHeading"/>
            </w:pPr>
            <w:r>
              <w:t>Content</w:t>
            </w:r>
          </w:p>
        </w:tc>
      </w:tr>
      <w:tr w:rsidR="00F7053E" w14:paraId="0ADC3AF8" w14:textId="77777777" w:rsidTr="009823EA">
        <w:tc>
          <w:tcPr>
            <w:tcW w:w="2297" w:type="dxa"/>
            <w:shd w:val="clear" w:color="auto" w:fill="FFFFFF"/>
          </w:tcPr>
          <w:p w14:paraId="5893DECF" w14:textId="77777777" w:rsidR="00F7053E" w:rsidRPr="00F7053E" w:rsidRDefault="00F7053E" w:rsidP="00F7053E">
            <w:r w:rsidRPr="006F78EA">
              <w:t>Requestor Investigation Identification</w:t>
            </w:r>
          </w:p>
        </w:tc>
        <w:tc>
          <w:tcPr>
            <w:tcW w:w="2288" w:type="dxa"/>
            <w:shd w:val="clear" w:color="auto" w:fill="FFFFFF"/>
          </w:tcPr>
          <w:p w14:paraId="3BD78F27" w14:textId="77777777" w:rsidR="00F7053E" w:rsidRPr="00F7053E" w:rsidRDefault="00F7053E" w:rsidP="00F7053E">
            <w:pPr>
              <w:pStyle w:val="TableText"/>
            </w:pPr>
            <w:r w:rsidRPr="00D81250">
              <w:t>&lt;RqstrInvstgtnId&gt;</w:t>
            </w:r>
          </w:p>
        </w:tc>
        <w:tc>
          <w:tcPr>
            <w:tcW w:w="3472" w:type="dxa"/>
            <w:shd w:val="clear" w:color="auto" w:fill="FFFFFF"/>
          </w:tcPr>
          <w:p w14:paraId="579BB0D8" w14:textId="77777777" w:rsidR="00F7053E" w:rsidRPr="00F7053E" w:rsidRDefault="00F7053E" w:rsidP="00F7053E">
            <w:pPr>
              <w:rPr>
                <w:rStyle w:val="Syntax"/>
              </w:rPr>
            </w:pPr>
            <w:r w:rsidRPr="00720E52">
              <w:rPr>
                <w:rStyle w:val="Bold"/>
              </w:rPr>
              <w:t>REQUESTOR_REF4567</w:t>
            </w:r>
          </w:p>
        </w:tc>
      </w:tr>
      <w:tr w:rsidR="00F7053E" w14:paraId="1E1A7B14" w14:textId="77777777" w:rsidTr="009823EA">
        <w:tc>
          <w:tcPr>
            <w:tcW w:w="2297" w:type="dxa"/>
            <w:shd w:val="clear" w:color="auto" w:fill="FFFFFF"/>
          </w:tcPr>
          <w:p w14:paraId="3DCEF02B" w14:textId="77777777" w:rsidR="00F7053E" w:rsidRPr="00F7053E" w:rsidRDefault="00F7053E" w:rsidP="00F7053E">
            <w:r w:rsidRPr="00976CFC">
              <w:t>Investigation Type</w:t>
            </w:r>
          </w:p>
        </w:tc>
        <w:tc>
          <w:tcPr>
            <w:tcW w:w="2288" w:type="dxa"/>
            <w:shd w:val="clear" w:color="auto" w:fill="FFFFFF"/>
          </w:tcPr>
          <w:p w14:paraId="46E084AD" w14:textId="77777777" w:rsidR="00F7053E" w:rsidRPr="00F7053E" w:rsidRDefault="00F7053E" w:rsidP="00F7053E">
            <w:pPr>
              <w:pStyle w:val="TableText"/>
            </w:pPr>
            <w:r w:rsidRPr="00720E52">
              <w:t>&lt;Cd&gt;</w:t>
            </w:r>
          </w:p>
        </w:tc>
        <w:tc>
          <w:tcPr>
            <w:tcW w:w="3472" w:type="dxa"/>
            <w:shd w:val="clear" w:color="auto" w:fill="FFFFFF"/>
          </w:tcPr>
          <w:p w14:paraId="2E4EBFA2" w14:textId="49B919A3" w:rsidR="00F7053E" w:rsidRPr="00F7053E" w:rsidRDefault="009761F1" w:rsidP="00F7053E">
            <w:pPr>
              <w:pStyle w:val="TableText"/>
            </w:pPr>
            <w:r>
              <w:rPr>
                <w:rStyle w:val="Bold"/>
              </w:rPr>
              <w:t>RQFI</w:t>
            </w:r>
          </w:p>
        </w:tc>
      </w:tr>
      <w:tr w:rsidR="001E7FDA" w14:paraId="57715C5F" w14:textId="77777777" w:rsidTr="009823EA">
        <w:tc>
          <w:tcPr>
            <w:tcW w:w="2297" w:type="dxa"/>
            <w:shd w:val="clear" w:color="auto" w:fill="FFFFFF"/>
          </w:tcPr>
          <w:p w14:paraId="5420F9EE" w14:textId="27AEDA98" w:rsidR="001E7FDA" w:rsidRPr="00976CFC" w:rsidRDefault="001E7FDA" w:rsidP="001E7FDA">
            <w:r>
              <w:t>Investigation Sub Type</w:t>
            </w:r>
          </w:p>
        </w:tc>
        <w:tc>
          <w:tcPr>
            <w:tcW w:w="2288" w:type="dxa"/>
            <w:shd w:val="clear" w:color="auto" w:fill="FFFFFF"/>
          </w:tcPr>
          <w:p w14:paraId="1020F1BC" w14:textId="7A04BCA7" w:rsidR="001E7FDA" w:rsidRPr="00720E52" w:rsidRDefault="001E7FDA" w:rsidP="001E7FDA">
            <w:pPr>
              <w:pStyle w:val="TableText"/>
            </w:pPr>
            <w:r>
              <w:t>&lt;Cd&gt;</w:t>
            </w:r>
          </w:p>
        </w:tc>
        <w:tc>
          <w:tcPr>
            <w:tcW w:w="3472" w:type="dxa"/>
            <w:shd w:val="clear" w:color="auto" w:fill="FFFFFF"/>
          </w:tcPr>
          <w:p w14:paraId="5AE67DB5" w14:textId="5E1BF382" w:rsidR="001E7FDA" w:rsidRPr="00720E52" w:rsidRDefault="00940D3E" w:rsidP="001E7FDA">
            <w:pPr>
              <w:pStyle w:val="TableText"/>
              <w:rPr>
                <w:rStyle w:val="Bold"/>
              </w:rPr>
            </w:pPr>
            <w:r w:rsidRPr="00940D3E">
              <w:rPr>
                <w:rStyle w:val="Bold"/>
              </w:rPr>
              <w:t>UTEX</w:t>
            </w:r>
          </w:p>
        </w:tc>
      </w:tr>
      <w:tr w:rsidR="00F7053E" w14:paraId="7E88A18E" w14:textId="77777777" w:rsidTr="009823EA">
        <w:tc>
          <w:tcPr>
            <w:tcW w:w="2297" w:type="dxa"/>
            <w:shd w:val="clear" w:color="auto" w:fill="FFFFFF"/>
          </w:tcPr>
          <w:p w14:paraId="78F05DD8" w14:textId="77777777" w:rsidR="00F7053E" w:rsidRPr="00F7053E" w:rsidRDefault="00F7053E" w:rsidP="00F7053E">
            <w:r w:rsidRPr="004704A8">
              <w:t xml:space="preserve">Underlying </w:t>
            </w:r>
            <w:r w:rsidRPr="00F7053E">
              <w:t>Instrument</w:t>
            </w:r>
          </w:p>
          <w:p w14:paraId="384D0E6C" w14:textId="77777777" w:rsidR="00F7053E" w:rsidRPr="008267BA" w:rsidRDefault="00F7053E" w:rsidP="00F7053E"/>
        </w:tc>
        <w:tc>
          <w:tcPr>
            <w:tcW w:w="2288" w:type="dxa"/>
            <w:shd w:val="clear" w:color="auto" w:fill="FFFFFF"/>
          </w:tcPr>
          <w:p w14:paraId="7F2F0EE3" w14:textId="77777777" w:rsidR="00F7053E" w:rsidRPr="00F7053E" w:rsidRDefault="00F7053E" w:rsidP="00F7053E">
            <w:pPr>
              <w:pStyle w:val="TableText"/>
            </w:pPr>
            <w:r>
              <w:t>&lt;Cd&gt;</w:t>
            </w:r>
          </w:p>
        </w:tc>
        <w:tc>
          <w:tcPr>
            <w:tcW w:w="3472" w:type="dxa"/>
            <w:shd w:val="clear" w:color="auto" w:fill="FFFFFF"/>
          </w:tcPr>
          <w:p w14:paraId="4B5B0982" w14:textId="77777777" w:rsidR="00F7053E" w:rsidRPr="00F7053E" w:rsidRDefault="00F7053E" w:rsidP="00F7053E">
            <w:pPr>
              <w:pStyle w:val="TableText"/>
            </w:pPr>
            <w:r w:rsidRPr="004704A8">
              <w:rPr>
                <w:rStyle w:val="Bold"/>
              </w:rPr>
              <w:t>XBCT</w:t>
            </w:r>
          </w:p>
        </w:tc>
      </w:tr>
      <w:tr w:rsidR="00F7053E" w14:paraId="39D7E242" w14:textId="77777777" w:rsidTr="009823EA">
        <w:tc>
          <w:tcPr>
            <w:tcW w:w="2297" w:type="dxa"/>
            <w:shd w:val="clear" w:color="auto" w:fill="FFFFFF"/>
          </w:tcPr>
          <w:p w14:paraId="5AAAC2EA" w14:textId="77777777" w:rsidR="00F7053E" w:rsidRPr="00F7053E" w:rsidRDefault="00F7053E" w:rsidP="00F7053E">
            <w:pPr>
              <w:pStyle w:val="Normalbeforetable"/>
            </w:pPr>
            <w:r w:rsidRPr="00FF1DDF">
              <w:t>Original Instruction Identification</w:t>
            </w:r>
          </w:p>
        </w:tc>
        <w:tc>
          <w:tcPr>
            <w:tcW w:w="2288" w:type="dxa"/>
            <w:shd w:val="clear" w:color="auto" w:fill="FFFFFF"/>
          </w:tcPr>
          <w:p w14:paraId="64046E70" w14:textId="77777777" w:rsidR="00F7053E" w:rsidRPr="00F7053E" w:rsidRDefault="00F7053E" w:rsidP="00F7053E">
            <w:pPr>
              <w:pStyle w:val="TableText"/>
            </w:pPr>
            <w:r w:rsidRPr="004704A8">
              <w:t>&lt;OrgnlInstrId&gt;</w:t>
            </w:r>
          </w:p>
        </w:tc>
        <w:tc>
          <w:tcPr>
            <w:tcW w:w="3472" w:type="dxa"/>
            <w:shd w:val="clear" w:color="auto" w:fill="FFFFFF"/>
          </w:tcPr>
          <w:p w14:paraId="190D99F4" w14:textId="77777777" w:rsidR="00F7053E" w:rsidRPr="00F7053E" w:rsidRDefault="00F7053E" w:rsidP="00F7053E">
            <w:pPr>
              <w:pStyle w:val="TableText"/>
            </w:pPr>
            <w:r w:rsidRPr="004704A8">
              <w:rPr>
                <w:rStyle w:val="Bold"/>
              </w:rPr>
              <w:t>FIELD20REF002</w:t>
            </w:r>
          </w:p>
        </w:tc>
      </w:tr>
      <w:tr w:rsidR="00F7053E" w:rsidRPr="00872F2E" w14:paraId="1EC1E05E" w14:textId="77777777" w:rsidTr="009823EA">
        <w:tc>
          <w:tcPr>
            <w:tcW w:w="2297" w:type="dxa"/>
            <w:shd w:val="clear" w:color="auto" w:fill="FFFFFF"/>
          </w:tcPr>
          <w:p w14:paraId="2A0FD5CB" w14:textId="77777777" w:rsidR="00F7053E" w:rsidRPr="00F7053E" w:rsidRDefault="00F7053E" w:rsidP="00F7053E">
            <w:pPr>
              <w:pStyle w:val="Normalbeforetable"/>
            </w:pPr>
            <w:r w:rsidRPr="00142310">
              <w:t>Original UETR</w:t>
            </w:r>
          </w:p>
          <w:p w14:paraId="3C89A217" w14:textId="77777777" w:rsidR="00F7053E" w:rsidRPr="008267BA" w:rsidRDefault="00F7053E" w:rsidP="00F7053E">
            <w:pPr>
              <w:pStyle w:val="Normalbeforetable"/>
            </w:pPr>
          </w:p>
        </w:tc>
        <w:tc>
          <w:tcPr>
            <w:tcW w:w="2288" w:type="dxa"/>
            <w:shd w:val="clear" w:color="auto" w:fill="FFFFFF"/>
          </w:tcPr>
          <w:p w14:paraId="071C21ED" w14:textId="77777777" w:rsidR="00F7053E" w:rsidRPr="00F7053E" w:rsidRDefault="00F7053E" w:rsidP="00F7053E">
            <w:pPr>
              <w:pStyle w:val="TableText"/>
            </w:pPr>
            <w:r w:rsidRPr="00FF1DDF">
              <w:t>&lt;OrgnlUETR&gt;</w:t>
            </w:r>
          </w:p>
        </w:tc>
        <w:tc>
          <w:tcPr>
            <w:tcW w:w="3472" w:type="dxa"/>
            <w:shd w:val="clear" w:color="auto" w:fill="FFFFFF"/>
          </w:tcPr>
          <w:p w14:paraId="5D4E4535" w14:textId="77777777" w:rsidR="00F7053E" w:rsidRPr="00F7053E" w:rsidRDefault="00F7053E" w:rsidP="00F7053E">
            <w:pPr>
              <w:pStyle w:val="TableText"/>
            </w:pPr>
            <w:r w:rsidRPr="00D73316">
              <w:rPr>
                <w:rStyle w:val="Bold"/>
              </w:rPr>
              <w:t>174c245f-2682-4291-ad67-2a41e530cd27</w:t>
            </w:r>
          </w:p>
        </w:tc>
      </w:tr>
      <w:tr w:rsidR="00F7053E" w14:paraId="04F69A54" w14:textId="77777777" w:rsidTr="009823EA">
        <w:tc>
          <w:tcPr>
            <w:tcW w:w="2297" w:type="dxa"/>
            <w:shd w:val="clear" w:color="auto" w:fill="FFFFFF"/>
          </w:tcPr>
          <w:p w14:paraId="0EC92F06" w14:textId="77777777" w:rsidR="00F7053E" w:rsidRPr="00F7053E" w:rsidRDefault="00F7053E" w:rsidP="00F7053E">
            <w:r w:rsidRPr="007E0E4A">
              <w:t>Original Interbank Settlement Amount</w:t>
            </w:r>
          </w:p>
        </w:tc>
        <w:tc>
          <w:tcPr>
            <w:tcW w:w="2288" w:type="dxa"/>
            <w:shd w:val="clear" w:color="auto" w:fill="FFFFFF"/>
          </w:tcPr>
          <w:p w14:paraId="571DA77C" w14:textId="77777777" w:rsidR="00F7053E" w:rsidRPr="00F7053E" w:rsidRDefault="00F7053E" w:rsidP="00F7053E">
            <w:pPr>
              <w:pStyle w:val="TableText"/>
            </w:pPr>
            <w:r w:rsidRPr="00142310">
              <w:t>&lt;OrgnlIntrBkSttlmAmt&gt;</w:t>
            </w:r>
          </w:p>
        </w:tc>
        <w:tc>
          <w:tcPr>
            <w:tcW w:w="3472" w:type="dxa"/>
            <w:shd w:val="clear" w:color="auto" w:fill="FFFFFF"/>
          </w:tcPr>
          <w:p w14:paraId="27AF23A1" w14:textId="77777777" w:rsidR="00F7053E" w:rsidRPr="00F7053E" w:rsidRDefault="00F7053E" w:rsidP="00F7053E">
            <w:pPr>
              <w:pStyle w:val="TableText"/>
            </w:pPr>
            <w:r w:rsidRPr="00F94424">
              <w:rPr>
                <w:rStyle w:val="Bold"/>
              </w:rPr>
              <w:t>100.00</w:t>
            </w:r>
          </w:p>
        </w:tc>
      </w:tr>
      <w:tr w:rsidR="00F7053E" w14:paraId="30B199FF" w14:textId="77777777" w:rsidTr="009823EA">
        <w:tc>
          <w:tcPr>
            <w:tcW w:w="2297" w:type="dxa"/>
            <w:shd w:val="clear" w:color="auto" w:fill="FFFFFF"/>
          </w:tcPr>
          <w:p w14:paraId="038B3CE5" w14:textId="77777777" w:rsidR="00F7053E" w:rsidRPr="00F7053E" w:rsidRDefault="00F7053E" w:rsidP="00F7053E">
            <w:pPr>
              <w:pStyle w:val="Normalbeforetable"/>
            </w:pPr>
            <w:r w:rsidRPr="009C4744">
              <w:t xml:space="preserve">Original Interbank </w:t>
            </w:r>
            <w:r w:rsidRPr="00F7053E">
              <w:t>Settlement Date</w:t>
            </w:r>
          </w:p>
        </w:tc>
        <w:tc>
          <w:tcPr>
            <w:tcW w:w="2288" w:type="dxa"/>
            <w:shd w:val="clear" w:color="auto" w:fill="FFFFFF"/>
          </w:tcPr>
          <w:p w14:paraId="0FABCF66" w14:textId="77777777" w:rsidR="00F7053E" w:rsidRPr="00F7053E" w:rsidRDefault="00F7053E" w:rsidP="00F7053E">
            <w:pPr>
              <w:pStyle w:val="TableText"/>
            </w:pPr>
            <w:r w:rsidRPr="00F94424">
              <w:t>&lt;OrgnlIntrBkSttlmDt&gt;</w:t>
            </w:r>
          </w:p>
        </w:tc>
        <w:tc>
          <w:tcPr>
            <w:tcW w:w="3472" w:type="dxa"/>
            <w:shd w:val="clear" w:color="auto" w:fill="FFFFFF"/>
          </w:tcPr>
          <w:p w14:paraId="4D4023FE" w14:textId="77777777" w:rsidR="00F7053E" w:rsidRPr="00F7053E" w:rsidRDefault="00F7053E" w:rsidP="00F7053E">
            <w:pPr>
              <w:pStyle w:val="TableText"/>
            </w:pPr>
            <w:r w:rsidRPr="00F94424">
              <w:rPr>
                <w:rStyle w:val="Bold"/>
              </w:rPr>
              <w:t>2022-10-16</w:t>
            </w:r>
          </w:p>
        </w:tc>
      </w:tr>
      <w:tr w:rsidR="00F7053E" w14:paraId="4D9B9652" w14:textId="77777777" w:rsidTr="009823EA">
        <w:tc>
          <w:tcPr>
            <w:tcW w:w="2297" w:type="dxa"/>
            <w:shd w:val="clear" w:color="auto" w:fill="FFFFFF"/>
          </w:tcPr>
          <w:p w14:paraId="286D937F" w14:textId="77777777" w:rsidR="00F7053E" w:rsidRPr="00F7053E" w:rsidRDefault="00F7053E" w:rsidP="00F7053E">
            <w:pPr>
              <w:pStyle w:val="TableText"/>
            </w:pPr>
            <w:r w:rsidRPr="009C4744">
              <w:t>Requestor</w:t>
            </w:r>
            <w:r w:rsidRPr="00F7053E" w:rsidDel="00D371E9">
              <w:t xml:space="preserve"> </w:t>
            </w:r>
          </w:p>
        </w:tc>
        <w:tc>
          <w:tcPr>
            <w:tcW w:w="2288" w:type="dxa"/>
            <w:shd w:val="clear" w:color="auto" w:fill="FFFFFF"/>
          </w:tcPr>
          <w:p w14:paraId="0EC02A09" w14:textId="77777777" w:rsidR="00F7053E" w:rsidRPr="00F7053E" w:rsidRDefault="00F7053E" w:rsidP="00F7053E">
            <w:pPr>
              <w:pStyle w:val="TableText"/>
            </w:pPr>
            <w:r w:rsidRPr="009C4744">
              <w:t>&lt;BICFI&gt;</w:t>
            </w:r>
          </w:p>
        </w:tc>
        <w:tc>
          <w:tcPr>
            <w:tcW w:w="3472" w:type="dxa"/>
            <w:shd w:val="clear" w:color="auto" w:fill="FFFFFF"/>
          </w:tcPr>
          <w:p w14:paraId="7D1945E6" w14:textId="2636FA1F" w:rsidR="00F7053E" w:rsidRPr="00F7053E" w:rsidRDefault="0052423E" w:rsidP="00F7053E">
            <w:pPr>
              <w:pStyle w:val="TableText"/>
            </w:pPr>
            <w:r w:rsidRPr="0052423E">
              <w:rPr>
                <w:rStyle w:val="Bold"/>
              </w:rPr>
              <w:t>DDDDGB2L</w:t>
            </w:r>
          </w:p>
        </w:tc>
      </w:tr>
      <w:tr w:rsidR="00F7053E" w14:paraId="694D48DE" w14:textId="77777777" w:rsidTr="009823EA">
        <w:tc>
          <w:tcPr>
            <w:tcW w:w="2297" w:type="dxa"/>
            <w:shd w:val="clear" w:color="auto" w:fill="FFFFFF"/>
          </w:tcPr>
          <w:p w14:paraId="64E294BD" w14:textId="77777777" w:rsidR="00F7053E" w:rsidRPr="00F7053E" w:rsidRDefault="00F7053E" w:rsidP="00F7053E">
            <w:pPr>
              <w:pStyle w:val="TableText"/>
            </w:pPr>
            <w:r w:rsidRPr="009C4744">
              <w:t>Responder</w:t>
            </w:r>
          </w:p>
        </w:tc>
        <w:tc>
          <w:tcPr>
            <w:tcW w:w="2288" w:type="dxa"/>
            <w:shd w:val="clear" w:color="auto" w:fill="FFFFFF"/>
          </w:tcPr>
          <w:p w14:paraId="63710567" w14:textId="77777777" w:rsidR="00F7053E" w:rsidRPr="00F7053E" w:rsidRDefault="00F7053E" w:rsidP="00F7053E">
            <w:pPr>
              <w:pStyle w:val="TableText"/>
            </w:pPr>
            <w:r w:rsidRPr="009C4744">
              <w:t>&lt;BICFI&gt;</w:t>
            </w:r>
          </w:p>
        </w:tc>
        <w:tc>
          <w:tcPr>
            <w:tcW w:w="3472" w:type="dxa"/>
            <w:shd w:val="clear" w:color="auto" w:fill="FFFFFF"/>
          </w:tcPr>
          <w:p w14:paraId="01E92C18" w14:textId="3AF6BB42" w:rsidR="00F7053E" w:rsidRPr="00F7053E" w:rsidRDefault="0052423E" w:rsidP="00F7053E">
            <w:pPr>
              <w:pStyle w:val="TableText"/>
            </w:pPr>
            <w:r w:rsidRPr="0052423E">
              <w:rPr>
                <w:rStyle w:val="Bold"/>
              </w:rPr>
              <w:t>ABCDZAJJ</w:t>
            </w:r>
          </w:p>
        </w:tc>
      </w:tr>
      <w:tr w:rsidR="00F7053E" w14:paraId="79D0EC45" w14:textId="77777777" w:rsidTr="009823EA">
        <w:tc>
          <w:tcPr>
            <w:tcW w:w="2297" w:type="dxa"/>
            <w:shd w:val="clear" w:color="auto" w:fill="FFFFFF"/>
          </w:tcPr>
          <w:p w14:paraId="54F156AC" w14:textId="77777777" w:rsidR="00F7053E" w:rsidRPr="00F7053E" w:rsidRDefault="00F7053E" w:rsidP="00F7053E">
            <w:pPr>
              <w:pStyle w:val="TableText"/>
            </w:pPr>
            <w:r>
              <w:t>Reason</w:t>
            </w:r>
          </w:p>
        </w:tc>
        <w:tc>
          <w:tcPr>
            <w:tcW w:w="2288" w:type="dxa"/>
            <w:shd w:val="clear" w:color="auto" w:fill="FFFFFF"/>
          </w:tcPr>
          <w:p w14:paraId="4996F626" w14:textId="77777777" w:rsidR="00F7053E" w:rsidRPr="00F7053E" w:rsidRDefault="00F7053E" w:rsidP="00F7053E">
            <w:pPr>
              <w:pStyle w:val="TableText"/>
            </w:pPr>
            <w:r>
              <w:t>&lt;Cd&gt;</w:t>
            </w:r>
          </w:p>
        </w:tc>
        <w:tc>
          <w:tcPr>
            <w:tcW w:w="3472" w:type="dxa"/>
            <w:shd w:val="clear" w:color="auto" w:fill="FFFFFF"/>
          </w:tcPr>
          <w:p w14:paraId="3F6DFEB3" w14:textId="77777777" w:rsidR="00F7053E" w:rsidRPr="00F7053E" w:rsidRDefault="00F7053E" w:rsidP="00F7053E">
            <w:pPr>
              <w:pStyle w:val="TableText"/>
            </w:pPr>
            <w:r w:rsidRPr="006B6CBA">
              <w:rPr>
                <w:rStyle w:val="Bold"/>
              </w:rPr>
              <w:t>CTOR</w:t>
            </w:r>
          </w:p>
        </w:tc>
      </w:tr>
      <w:tr w:rsidR="00F7053E" w14:paraId="55A4B340" w14:textId="77777777" w:rsidTr="009823EA">
        <w:tc>
          <w:tcPr>
            <w:tcW w:w="2297" w:type="dxa"/>
            <w:shd w:val="clear" w:color="auto" w:fill="FFFFFF"/>
          </w:tcPr>
          <w:p w14:paraId="5F050BB3" w14:textId="77777777" w:rsidR="00F7053E" w:rsidRPr="00F7053E" w:rsidRDefault="00F7053E" w:rsidP="00F7053E">
            <w:pPr>
              <w:pStyle w:val="TableText"/>
            </w:pPr>
            <w:r>
              <w:t>Reason Sub Type</w:t>
            </w:r>
          </w:p>
        </w:tc>
        <w:tc>
          <w:tcPr>
            <w:tcW w:w="2288" w:type="dxa"/>
            <w:shd w:val="clear" w:color="auto" w:fill="FFFFFF"/>
          </w:tcPr>
          <w:p w14:paraId="5F9EBCF3" w14:textId="77777777" w:rsidR="00F7053E" w:rsidRPr="00F7053E" w:rsidRDefault="00F7053E" w:rsidP="00F7053E">
            <w:pPr>
              <w:pStyle w:val="TableText"/>
            </w:pPr>
            <w:r>
              <w:t>&lt;Cd&gt;</w:t>
            </w:r>
          </w:p>
        </w:tc>
        <w:tc>
          <w:tcPr>
            <w:tcW w:w="3472" w:type="dxa"/>
            <w:shd w:val="clear" w:color="auto" w:fill="FFFFFF"/>
          </w:tcPr>
          <w:p w14:paraId="67C397D5" w14:textId="77777777" w:rsidR="00F7053E" w:rsidRPr="00F7053E" w:rsidRDefault="00F7053E" w:rsidP="00F7053E">
            <w:pPr>
              <w:pStyle w:val="TableText"/>
              <w:rPr>
                <w:rStyle w:val="Bold"/>
              </w:rPr>
            </w:pPr>
            <w:r w:rsidRPr="00BA100C">
              <w:rPr>
                <w:rStyle w:val="Bold"/>
              </w:rPr>
              <w:t>MMNA</w:t>
            </w:r>
          </w:p>
        </w:tc>
      </w:tr>
    </w:tbl>
    <w:p w14:paraId="2A04C113" w14:textId="77777777" w:rsidR="00F7053E" w:rsidRDefault="00F7053E" w:rsidP="00F7053E">
      <w:pPr>
        <w:pStyle w:val="BlockLabelBeforeXML"/>
      </w:pPr>
      <w:r>
        <w:t>Message instance</w:t>
      </w:r>
    </w:p>
    <w:p w14:paraId="136FB033" w14:textId="77777777" w:rsidR="00F7053E" w:rsidRPr="00A909A7" w:rsidRDefault="00F7053E" w:rsidP="00F7053E">
      <w:pPr>
        <w:pStyle w:val="XMLCode"/>
      </w:pPr>
      <w:r w:rsidRPr="00A909A7">
        <w:t>&lt;?xml version="1.0" encoding="UTF-8"?&gt;</w:t>
      </w:r>
    </w:p>
    <w:p w14:paraId="3EC75424" w14:textId="14F2A65E" w:rsidR="00F7053E" w:rsidRPr="00A909A7" w:rsidRDefault="00F7053E" w:rsidP="00F7053E">
      <w:pPr>
        <w:pStyle w:val="XMLCode"/>
      </w:pPr>
      <w:r w:rsidRPr="00A909A7">
        <w:t>&lt;Document xmlns="urn:iso:std:iso:20022:tech:xsd:DRAFT1camt.110.001.0</w:t>
      </w:r>
      <w:r w:rsidR="00673F40">
        <w:t>2</w:t>
      </w:r>
      <w:r w:rsidRPr="00A909A7">
        <w:t>" xmlns:xsi="http://www.w3.org/2001/XMLSchema-instance"&gt;</w:t>
      </w:r>
    </w:p>
    <w:p w14:paraId="7FF3CB15" w14:textId="77777777" w:rsidR="00F7053E" w:rsidRPr="00A909A7" w:rsidRDefault="00F7053E" w:rsidP="00F7053E">
      <w:pPr>
        <w:pStyle w:val="XMLCode"/>
      </w:pPr>
      <w:r w:rsidRPr="00A909A7">
        <w:tab/>
        <w:t>&lt;InvstgtnReq&gt;</w:t>
      </w:r>
    </w:p>
    <w:p w14:paraId="46C2D4F2" w14:textId="77777777" w:rsidR="00F7053E" w:rsidRDefault="00F7053E" w:rsidP="00F7053E">
      <w:pPr>
        <w:pStyle w:val="XMLCode"/>
      </w:pPr>
      <w:r w:rsidRPr="00A909A7">
        <w:tab/>
      </w:r>
      <w:r w:rsidRPr="00A909A7">
        <w:tab/>
        <w:t>&lt;InvstgtnReq&gt;</w:t>
      </w:r>
    </w:p>
    <w:p w14:paraId="3B702C8B" w14:textId="77777777" w:rsidR="00F7053E" w:rsidRPr="00A909A7" w:rsidRDefault="00F7053E" w:rsidP="00F7053E">
      <w:pPr>
        <w:pStyle w:val="XMLCode"/>
      </w:pPr>
      <w:r w:rsidRPr="00A909A7">
        <w:tab/>
      </w:r>
      <w:r w:rsidRPr="00A909A7">
        <w:tab/>
      </w:r>
      <w:r w:rsidRPr="00A909A7">
        <w:tab/>
        <w:t>&lt;</w:t>
      </w:r>
      <w:r>
        <w:t>Msg</w:t>
      </w:r>
      <w:r w:rsidRPr="00A909A7">
        <w:t>Id&gt;</w:t>
      </w:r>
      <w:r>
        <w:t>12345</w:t>
      </w:r>
      <w:r w:rsidRPr="00A909A7">
        <w:t>&lt;/</w:t>
      </w:r>
      <w:r>
        <w:t>MsgId</w:t>
      </w:r>
      <w:r w:rsidRPr="00A909A7">
        <w:t>&gt;</w:t>
      </w:r>
    </w:p>
    <w:p w14:paraId="5969A829" w14:textId="77777777" w:rsidR="00F7053E" w:rsidRPr="00A909A7" w:rsidRDefault="00F7053E" w:rsidP="00F7053E">
      <w:pPr>
        <w:pStyle w:val="XMLCode"/>
      </w:pPr>
      <w:r w:rsidRPr="00A909A7">
        <w:tab/>
      </w:r>
      <w:r w:rsidRPr="00A909A7">
        <w:tab/>
      </w:r>
      <w:r w:rsidRPr="00A909A7">
        <w:tab/>
        <w:t>&lt;RqstrInvstgtnId&gt;REQUESTOR_REF4567&lt;/RqstrInvstgtnId&gt;</w:t>
      </w:r>
    </w:p>
    <w:p w14:paraId="0D47CB6B" w14:textId="77777777" w:rsidR="005628E1" w:rsidRPr="005628E1" w:rsidRDefault="005628E1" w:rsidP="005628E1">
      <w:pPr>
        <w:pStyle w:val="XMLCode"/>
      </w:pPr>
      <w:r w:rsidRPr="005628E1">
        <w:tab/>
      </w:r>
      <w:r w:rsidRPr="005628E1">
        <w:tab/>
      </w:r>
      <w:r w:rsidRPr="005628E1">
        <w:tab/>
        <w:t>&lt;InvstgtnTp&gt;</w:t>
      </w:r>
    </w:p>
    <w:p w14:paraId="16537162" w14:textId="77777777" w:rsidR="005628E1" w:rsidRPr="005628E1" w:rsidRDefault="005628E1" w:rsidP="005628E1">
      <w:pPr>
        <w:pStyle w:val="XMLCode"/>
      </w:pPr>
      <w:r w:rsidRPr="005628E1">
        <w:tab/>
      </w:r>
      <w:r w:rsidRPr="005628E1">
        <w:tab/>
      </w:r>
      <w:r w:rsidRPr="005628E1">
        <w:tab/>
      </w:r>
      <w:r w:rsidRPr="005628E1">
        <w:tab/>
        <w:t>&lt;Cd&gt;RQFI&lt;/Cd&gt;</w:t>
      </w:r>
    </w:p>
    <w:p w14:paraId="1A318835" w14:textId="77777777" w:rsidR="005628E1" w:rsidRPr="005628E1" w:rsidRDefault="005628E1" w:rsidP="005628E1">
      <w:pPr>
        <w:pStyle w:val="XMLCode"/>
      </w:pPr>
      <w:r w:rsidRPr="005628E1">
        <w:tab/>
      </w:r>
      <w:r w:rsidRPr="005628E1">
        <w:tab/>
      </w:r>
      <w:r w:rsidRPr="005628E1">
        <w:tab/>
        <w:t>&lt;/InvstgtnTp&gt;</w:t>
      </w:r>
    </w:p>
    <w:p w14:paraId="7943174B" w14:textId="77777777" w:rsidR="005628E1" w:rsidRPr="005628E1" w:rsidRDefault="005628E1" w:rsidP="005628E1">
      <w:pPr>
        <w:pStyle w:val="XMLCode"/>
      </w:pPr>
      <w:r w:rsidRPr="005628E1">
        <w:tab/>
      </w:r>
      <w:r w:rsidRPr="005628E1">
        <w:tab/>
      </w:r>
      <w:r w:rsidRPr="005628E1">
        <w:tab/>
        <w:t>&lt;InvstgtnSubTp&gt;</w:t>
      </w:r>
    </w:p>
    <w:p w14:paraId="1DE1815F" w14:textId="16327619" w:rsidR="005628E1" w:rsidRPr="005628E1" w:rsidRDefault="005628E1" w:rsidP="005628E1">
      <w:pPr>
        <w:pStyle w:val="XMLCode"/>
      </w:pPr>
      <w:r w:rsidRPr="005628E1">
        <w:lastRenderedPageBreak/>
        <w:tab/>
      </w:r>
      <w:r w:rsidRPr="005628E1">
        <w:tab/>
      </w:r>
      <w:r w:rsidRPr="005628E1">
        <w:tab/>
      </w:r>
      <w:r w:rsidRPr="005628E1">
        <w:tab/>
        <w:t>&lt;Cd</w:t>
      </w:r>
      <w:r>
        <w:t>&gt;UTEX</w:t>
      </w:r>
      <w:r w:rsidRPr="005628E1">
        <w:t>&lt;/Cd&gt;</w:t>
      </w:r>
    </w:p>
    <w:p w14:paraId="6F2CED5B" w14:textId="77777777" w:rsidR="005628E1" w:rsidRPr="005628E1" w:rsidRDefault="005628E1" w:rsidP="005628E1">
      <w:pPr>
        <w:pStyle w:val="XMLCode"/>
      </w:pPr>
      <w:r w:rsidRPr="005628E1">
        <w:tab/>
      </w:r>
      <w:r w:rsidRPr="005628E1">
        <w:tab/>
      </w:r>
      <w:r w:rsidRPr="005628E1">
        <w:tab/>
        <w:t>&lt;/InvstgtnSubTp&gt;</w:t>
      </w:r>
    </w:p>
    <w:p w14:paraId="68A89335" w14:textId="77777777" w:rsidR="00F7053E" w:rsidRPr="00A909A7" w:rsidRDefault="00F7053E" w:rsidP="00F7053E">
      <w:pPr>
        <w:pStyle w:val="XMLCode"/>
      </w:pPr>
      <w:r w:rsidRPr="00A909A7">
        <w:tab/>
      </w:r>
      <w:r w:rsidRPr="00A909A7">
        <w:tab/>
      </w:r>
      <w:r w:rsidRPr="00A909A7">
        <w:tab/>
        <w:t>&lt;UndrlygInstrm&gt;</w:t>
      </w:r>
    </w:p>
    <w:p w14:paraId="26243A56" w14:textId="77777777" w:rsidR="00F7053E" w:rsidRPr="00A909A7" w:rsidRDefault="00F7053E" w:rsidP="00F7053E">
      <w:pPr>
        <w:pStyle w:val="XMLCode"/>
      </w:pPr>
      <w:r w:rsidRPr="00A909A7">
        <w:tab/>
      </w:r>
      <w:r w:rsidRPr="00A909A7">
        <w:tab/>
      </w:r>
      <w:r w:rsidRPr="00A909A7">
        <w:tab/>
      </w:r>
      <w:r w:rsidRPr="00A909A7">
        <w:tab/>
        <w:t xml:space="preserve">&lt;Cd&gt;XBCT&lt;/Cd&gt;&lt;!-- Cross </w:t>
      </w:r>
      <w:r>
        <w:t>B</w:t>
      </w:r>
      <w:r w:rsidRPr="00A909A7">
        <w:t xml:space="preserve">order </w:t>
      </w:r>
      <w:r>
        <w:t>Customer C</w:t>
      </w:r>
      <w:r w:rsidRPr="00A909A7">
        <w:t xml:space="preserve">redit </w:t>
      </w:r>
      <w:r>
        <w:t>T</w:t>
      </w:r>
      <w:r w:rsidRPr="00A909A7">
        <w:t>ransfer--&gt;</w:t>
      </w:r>
    </w:p>
    <w:p w14:paraId="56DEC62A" w14:textId="77777777" w:rsidR="00F7053E" w:rsidRPr="00A909A7" w:rsidRDefault="00F7053E" w:rsidP="00F7053E">
      <w:pPr>
        <w:pStyle w:val="XMLCode"/>
      </w:pPr>
      <w:r w:rsidRPr="00A909A7">
        <w:tab/>
      </w:r>
      <w:r w:rsidRPr="00A909A7">
        <w:tab/>
      </w:r>
      <w:r w:rsidRPr="00A909A7">
        <w:tab/>
        <w:t>&lt;/UndrlygInstrm&gt;</w:t>
      </w:r>
    </w:p>
    <w:p w14:paraId="3B6519B1" w14:textId="77777777" w:rsidR="00F7053E" w:rsidRPr="00A909A7" w:rsidRDefault="00F7053E" w:rsidP="00F7053E">
      <w:pPr>
        <w:pStyle w:val="XMLCode"/>
      </w:pPr>
      <w:r w:rsidRPr="00A909A7">
        <w:tab/>
      </w:r>
      <w:r w:rsidRPr="00A909A7">
        <w:tab/>
      </w:r>
      <w:r w:rsidRPr="00A909A7">
        <w:tab/>
        <w:t>&lt;Undrlyg&gt;</w:t>
      </w:r>
    </w:p>
    <w:p w14:paraId="30976C60" w14:textId="77777777" w:rsidR="00F7053E" w:rsidRPr="00A909A7" w:rsidRDefault="00F7053E" w:rsidP="00F7053E">
      <w:pPr>
        <w:pStyle w:val="XMLCode"/>
      </w:pPr>
      <w:r w:rsidRPr="00A909A7">
        <w:tab/>
      </w:r>
      <w:r w:rsidRPr="00A909A7">
        <w:tab/>
      </w:r>
      <w:r w:rsidRPr="00A909A7">
        <w:tab/>
      </w:r>
      <w:r w:rsidRPr="00A909A7">
        <w:tab/>
        <w:t>&lt;IntrBk&gt;</w:t>
      </w:r>
    </w:p>
    <w:p w14:paraId="3C2566E2" w14:textId="77777777" w:rsidR="00F7053E" w:rsidRPr="00A909A7" w:rsidRDefault="00F7053E" w:rsidP="00F7053E">
      <w:pPr>
        <w:pStyle w:val="XMLCode"/>
      </w:pPr>
      <w:r w:rsidRPr="00A909A7">
        <w:tab/>
      </w:r>
      <w:r w:rsidRPr="00A909A7">
        <w:tab/>
      </w:r>
      <w:r w:rsidRPr="00A909A7">
        <w:tab/>
      </w:r>
      <w:r w:rsidRPr="00A909A7">
        <w:tab/>
      </w:r>
      <w:r w:rsidRPr="00A909A7">
        <w:tab/>
        <w:t>&lt;OrgnlInstrId&gt;FIELD20REF002&lt;/OrgnlInstrId&gt;</w:t>
      </w:r>
    </w:p>
    <w:p w14:paraId="01E8B4F0" w14:textId="77777777" w:rsidR="00F7053E" w:rsidRPr="00A909A7" w:rsidRDefault="00F7053E" w:rsidP="00F7053E">
      <w:pPr>
        <w:pStyle w:val="XMLCode"/>
      </w:pPr>
      <w:r w:rsidRPr="00A909A7">
        <w:tab/>
      </w:r>
      <w:r w:rsidRPr="00A909A7">
        <w:tab/>
      </w:r>
      <w:r w:rsidRPr="00A909A7">
        <w:tab/>
      </w:r>
      <w:r w:rsidRPr="00A909A7">
        <w:tab/>
      </w:r>
      <w:r w:rsidRPr="00A909A7">
        <w:tab/>
        <w:t>&lt;OrgnlUETR&gt;174c245f-2682-4291-ad67-2a41e530cd27&lt;/OrgnlUETR&gt;</w:t>
      </w:r>
    </w:p>
    <w:p w14:paraId="5771FD94" w14:textId="77777777" w:rsidR="00F7053E" w:rsidRPr="00A909A7" w:rsidRDefault="00F7053E" w:rsidP="00F7053E">
      <w:pPr>
        <w:pStyle w:val="XMLCode"/>
      </w:pPr>
      <w:r w:rsidRPr="00A909A7">
        <w:tab/>
      </w:r>
      <w:r w:rsidRPr="00A909A7">
        <w:tab/>
      </w:r>
      <w:r w:rsidRPr="00A909A7">
        <w:tab/>
      </w:r>
      <w:r w:rsidRPr="00A909A7">
        <w:tab/>
      </w:r>
      <w:r w:rsidRPr="00A909A7">
        <w:tab/>
        <w:t>&lt;OrgnlIntrBkSttlmAmt Ccy="RON"&gt;100.00&lt;/OrgnlIntrBkSttlmAmt&gt;</w:t>
      </w:r>
    </w:p>
    <w:p w14:paraId="4B19FEEB" w14:textId="77777777" w:rsidR="00F7053E" w:rsidRPr="00A909A7" w:rsidRDefault="00F7053E" w:rsidP="00F7053E">
      <w:pPr>
        <w:pStyle w:val="XMLCode"/>
      </w:pPr>
      <w:r w:rsidRPr="00A909A7">
        <w:tab/>
      </w:r>
      <w:r w:rsidRPr="00A909A7">
        <w:tab/>
      </w:r>
      <w:r w:rsidRPr="00A909A7">
        <w:tab/>
      </w:r>
      <w:r w:rsidRPr="00A909A7">
        <w:tab/>
      </w:r>
      <w:r w:rsidRPr="00A909A7">
        <w:tab/>
        <w:t>&lt;OrgnlIntrBkSttlmDt&gt;2022-10-16&lt;/OrgnlIntrBkSttlmDt &gt;</w:t>
      </w:r>
    </w:p>
    <w:p w14:paraId="3F555A48" w14:textId="77777777" w:rsidR="00F7053E" w:rsidRPr="00A909A7" w:rsidRDefault="00F7053E" w:rsidP="00F7053E">
      <w:pPr>
        <w:pStyle w:val="XMLCode"/>
      </w:pPr>
      <w:r w:rsidRPr="00A909A7">
        <w:tab/>
      </w:r>
      <w:r w:rsidRPr="00A909A7">
        <w:tab/>
      </w:r>
      <w:r w:rsidRPr="00A909A7">
        <w:tab/>
      </w:r>
      <w:r w:rsidRPr="00A909A7">
        <w:tab/>
        <w:t>&lt;/IntrBk&gt;</w:t>
      </w:r>
    </w:p>
    <w:p w14:paraId="48755EFD" w14:textId="77777777" w:rsidR="00F7053E" w:rsidRPr="00A909A7" w:rsidRDefault="00F7053E" w:rsidP="00F7053E">
      <w:pPr>
        <w:pStyle w:val="XMLCode"/>
      </w:pPr>
      <w:r w:rsidRPr="00A909A7">
        <w:tab/>
      </w:r>
      <w:r w:rsidRPr="00A909A7">
        <w:tab/>
      </w:r>
      <w:r w:rsidRPr="00A909A7">
        <w:tab/>
        <w:t>&lt;/Undrlyg&gt;</w:t>
      </w:r>
    </w:p>
    <w:p w14:paraId="59C9D9CA" w14:textId="77777777" w:rsidR="00F7053E" w:rsidRPr="00A909A7" w:rsidRDefault="00F7053E" w:rsidP="00F7053E">
      <w:pPr>
        <w:pStyle w:val="XMLCode"/>
      </w:pPr>
      <w:r w:rsidRPr="00A909A7">
        <w:tab/>
      </w:r>
      <w:r w:rsidRPr="00A909A7">
        <w:tab/>
      </w:r>
      <w:r w:rsidRPr="00A909A7">
        <w:tab/>
        <w:t>&lt;Rqstr&gt;</w:t>
      </w:r>
    </w:p>
    <w:p w14:paraId="2FB4F7F8" w14:textId="77777777" w:rsidR="00F7053E" w:rsidRPr="00A909A7" w:rsidRDefault="00F7053E" w:rsidP="00F7053E">
      <w:pPr>
        <w:pStyle w:val="XMLCode"/>
      </w:pPr>
      <w:r w:rsidRPr="00A909A7">
        <w:tab/>
      </w:r>
      <w:r w:rsidRPr="00A909A7">
        <w:tab/>
      </w:r>
      <w:r w:rsidRPr="00A909A7">
        <w:tab/>
      </w:r>
      <w:r w:rsidRPr="00A909A7">
        <w:tab/>
        <w:t>&lt;Agt&gt;</w:t>
      </w:r>
    </w:p>
    <w:p w14:paraId="4C99B9EA" w14:textId="77777777" w:rsidR="00F7053E" w:rsidRPr="00A909A7" w:rsidRDefault="00F7053E" w:rsidP="00F7053E">
      <w:pPr>
        <w:pStyle w:val="XMLCode"/>
      </w:pPr>
      <w:r w:rsidRPr="00A909A7">
        <w:tab/>
      </w:r>
      <w:r w:rsidRPr="00A909A7">
        <w:tab/>
      </w:r>
      <w:r w:rsidRPr="00A909A7">
        <w:tab/>
      </w:r>
      <w:r w:rsidRPr="00A909A7">
        <w:tab/>
      </w:r>
      <w:r w:rsidRPr="00A909A7">
        <w:tab/>
        <w:t>&lt;FinInstnId&gt;</w:t>
      </w:r>
    </w:p>
    <w:p w14:paraId="407E1129" w14:textId="2F6AE569" w:rsidR="00F7053E" w:rsidRPr="00A909A7" w:rsidRDefault="00F7053E" w:rsidP="00F7053E">
      <w:pPr>
        <w:pStyle w:val="XMLCode"/>
      </w:pPr>
      <w:r w:rsidRPr="00A909A7">
        <w:tab/>
      </w:r>
      <w:r w:rsidRPr="00A909A7">
        <w:tab/>
      </w:r>
      <w:r w:rsidRPr="00A909A7">
        <w:tab/>
      </w:r>
      <w:r w:rsidRPr="00A909A7">
        <w:tab/>
      </w:r>
      <w:r w:rsidRPr="00A909A7">
        <w:tab/>
      </w:r>
      <w:r w:rsidRPr="00A909A7">
        <w:tab/>
        <w:t>&lt;BICFI&gt;</w:t>
      </w:r>
      <w:r w:rsidR="00940D3E" w:rsidRPr="00940D3E">
        <w:t>DDDDGB2L</w:t>
      </w:r>
      <w:r w:rsidRPr="00A909A7">
        <w:t>&lt;/BICFI&gt;</w:t>
      </w:r>
    </w:p>
    <w:p w14:paraId="3F6532DA" w14:textId="77777777" w:rsidR="00F7053E" w:rsidRPr="00A909A7" w:rsidRDefault="00F7053E" w:rsidP="00F7053E">
      <w:pPr>
        <w:pStyle w:val="XMLCode"/>
      </w:pPr>
      <w:r w:rsidRPr="00A909A7">
        <w:tab/>
      </w:r>
      <w:r w:rsidRPr="00A909A7">
        <w:tab/>
      </w:r>
      <w:r w:rsidRPr="00A909A7">
        <w:tab/>
      </w:r>
      <w:r w:rsidRPr="00A909A7">
        <w:tab/>
      </w:r>
      <w:r w:rsidRPr="00A909A7">
        <w:tab/>
        <w:t>&lt;/FinInstnId&gt;</w:t>
      </w:r>
    </w:p>
    <w:p w14:paraId="285CB0AF" w14:textId="77777777" w:rsidR="00F7053E" w:rsidRPr="00A909A7" w:rsidRDefault="00F7053E" w:rsidP="00F7053E">
      <w:pPr>
        <w:pStyle w:val="XMLCode"/>
      </w:pPr>
      <w:r w:rsidRPr="00A909A7">
        <w:tab/>
      </w:r>
      <w:r w:rsidRPr="00A909A7">
        <w:tab/>
      </w:r>
      <w:r w:rsidRPr="00A909A7">
        <w:tab/>
      </w:r>
      <w:r w:rsidRPr="00A909A7">
        <w:tab/>
        <w:t>&lt;/Agt&gt;</w:t>
      </w:r>
    </w:p>
    <w:p w14:paraId="06F2FB1A" w14:textId="77777777" w:rsidR="00F7053E" w:rsidRPr="00A909A7" w:rsidRDefault="00F7053E" w:rsidP="00F7053E">
      <w:pPr>
        <w:pStyle w:val="XMLCode"/>
      </w:pPr>
      <w:r w:rsidRPr="00A909A7">
        <w:tab/>
      </w:r>
      <w:r w:rsidRPr="00A909A7">
        <w:tab/>
      </w:r>
      <w:r w:rsidRPr="00A909A7">
        <w:tab/>
        <w:t>&lt;/Rqstr&gt;</w:t>
      </w:r>
    </w:p>
    <w:p w14:paraId="3297B989" w14:textId="77777777" w:rsidR="00F7053E" w:rsidRPr="00A909A7" w:rsidRDefault="00F7053E" w:rsidP="00F7053E">
      <w:pPr>
        <w:pStyle w:val="XMLCode"/>
      </w:pPr>
      <w:r w:rsidRPr="00A909A7">
        <w:tab/>
      </w:r>
      <w:r w:rsidRPr="00A909A7">
        <w:tab/>
      </w:r>
      <w:r w:rsidRPr="00A909A7">
        <w:tab/>
        <w:t>&lt;Rspndr&gt;</w:t>
      </w:r>
    </w:p>
    <w:p w14:paraId="01B5933E" w14:textId="77777777" w:rsidR="00F7053E" w:rsidRPr="00A909A7" w:rsidRDefault="00F7053E" w:rsidP="00F7053E">
      <w:pPr>
        <w:pStyle w:val="XMLCode"/>
      </w:pPr>
      <w:r w:rsidRPr="00A909A7">
        <w:tab/>
      </w:r>
      <w:r w:rsidRPr="00A909A7">
        <w:tab/>
      </w:r>
      <w:r w:rsidRPr="00A909A7">
        <w:tab/>
      </w:r>
      <w:r w:rsidRPr="00A909A7">
        <w:tab/>
        <w:t>&lt;Agt&gt;</w:t>
      </w:r>
    </w:p>
    <w:p w14:paraId="2DDE562A" w14:textId="77777777" w:rsidR="00F7053E" w:rsidRPr="00A909A7" w:rsidRDefault="00F7053E" w:rsidP="00F7053E">
      <w:pPr>
        <w:pStyle w:val="XMLCode"/>
      </w:pPr>
      <w:r w:rsidRPr="00A909A7">
        <w:tab/>
      </w:r>
      <w:r w:rsidRPr="00A909A7">
        <w:tab/>
      </w:r>
      <w:r w:rsidRPr="00A909A7">
        <w:tab/>
      </w:r>
      <w:r w:rsidRPr="00A909A7">
        <w:tab/>
      </w:r>
      <w:r w:rsidRPr="00A909A7">
        <w:tab/>
        <w:t>&lt;FinInstnId&gt;</w:t>
      </w:r>
    </w:p>
    <w:p w14:paraId="459C5C48" w14:textId="095F70E3" w:rsidR="00F7053E" w:rsidRPr="00A909A7" w:rsidRDefault="00F7053E" w:rsidP="00F7053E">
      <w:pPr>
        <w:pStyle w:val="XMLCode"/>
      </w:pPr>
      <w:r w:rsidRPr="00A909A7">
        <w:tab/>
      </w:r>
      <w:r w:rsidRPr="00A909A7">
        <w:tab/>
      </w:r>
      <w:r w:rsidRPr="00A909A7">
        <w:tab/>
      </w:r>
      <w:r w:rsidRPr="00A909A7">
        <w:tab/>
      </w:r>
      <w:r w:rsidRPr="00A909A7">
        <w:tab/>
      </w:r>
      <w:r w:rsidRPr="00A909A7">
        <w:tab/>
        <w:t>&lt;BICFI&gt;</w:t>
      </w:r>
      <w:r w:rsidR="00940D3E" w:rsidRPr="00940D3E">
        <w:t>ABCDZAJJ</w:t>
      </w:r>
      <w:r w:rsidRPr="00A909A7">
        <w:t>&lt;/BICFI&gt;</w:t>
      </w:r>
    </w:p>
    <w:p w14:paraId="1A8D0A87" w14:textId="77777777" w:rsidR="00F7053E" w:rsidRPr="00A909A7" w:rsidRDefault="00F7053E" w:rsidP="00F7053E">
      <w:pPr>
        <w:pStyle w:val="XMLCode"/>
      </w:pPr>
      <w:r w:rsidRPr="00A909A7">
        <w:tab/>
      </w:r>
      <w:r w:rsidRPr="00A909A7">
        <w:tab/>
      </w:r>
      <w:r w:rsidRPr="00A909A7">
        <w:tab/>
      </w:r>
      <w:r w:rsidRPr="00A909A7">
        <w:tab/>
      </w:r>
      <w:r w:rsidRPr="00A909A7">
        <w:tab/>
        <w:t>&lt;/FinInstnId&gt;</w:t>
      </w:r>
    </w:p>
    <w:p w14:paraId="2FD9A4C0" w14:textId="77777777" w:rsidR="00F7053E" w:rsidRPr="00A909A7" w:rsidRDefault="00F7053E" w:rsidP="00F7053E">
      <w:pPr>
        <w:pStyle w:val="XMLCode"/>
      </w:pPr>
      <w:r w:rsidRPr="00A909A7">
        <w:tab/>
      </w:r>
      <w:r w:rsidRPr="00A909A7">
        <w:tab/>
      </w:r>
      <w:r w:rsidRPr="00A909A7">
        <w:tab/>
      </w:r>
      <w:r w:rsidRPr="00A909A7">
        <w:tab/>
        <w:t>&lt;/Agt&gt;</w:t>
      </w:r>
    </w:p>
    <w:p w14:paraId="4B922D12" w14:textId="77777777" w:rsidR="00F7053E" w:rsidRPr="00A909A7" w:rsidRDefault="00F7053E" w:rsidP="00F7053E">
      <w:pPr>
        <w:pStyle w:val="XMLCode"/>
      </w:pPr>
      <w:r w:rsidRPr="00A909A7">
        <w:tab/>
      </w:r>
      <w:r w:rsidRPr="00A909A7">
        <w:tab/>
      </w:r>
      <w:r w:rsidRPr="00A909A7">
        <w:tab/>
        <w:t>&lt;/Rspndr&gt;</w:t>
      </w:r>
    </w:p>
    <w:p w14:paraId="41D7E4C7" w14:textId="77777777" w:rsidR="00F7053E" w:rsidRPr="00A909A7" w:rsidRDefault="00F7053E" w:rsidP="00F7053E">
      <w:pPr>
        <w:pStyle w:val="XMLCode"/>
      </w:pPr>
      <w:r w:rsidRPr="00A909A7">
        <w:tab/>
      </w:r>
      <w:r w:rsidRPr="00A909A7">
        <w:tab/>
        <w:t>&lt;/InvstgtnReq&gt;</w:t>
      </w:r>
    </w:p>
    <w:p w14:paraId="12708CF3" w14:textId="77777777" w:rsidR="00F7053E" w:rsidRPr="00A909A7" w:rsidRDefault="00F7053E" w:rsidP="00F7053E">
      <w:pPr>
        <w:pStyle w:val="XMLCode"/>
      </w:pPr>
      <w:r w:rsidRPr="00A909A7">
        <w:tab/>
      </w:r>
      <w:r w:rsidRPr="00A909A7">
        <w:tab/>
        <w:t>&lt;InvstgtnData&gt;</w:t>
      </w:r>
    </w:p>
    <w:p w14:paraId="02DBF3EA" w14:textId="77777777" w:rsidR="00F7053E" w:rsidRPr="00A909A7" w:rsidRDefault="00F7053E" w:rsidP="00F7053E">
      <w:pPr>
        <w:pStyle w:val="XMLCode"/>
      </w:pPr>
      <w:r w:rsidRPr="00A909A7">
        <w:tab/>
      </w:r>
      <w:r w:rsidRPr="00A909A7">
        <w:tab/>
      </w:r>
      <w:r w:rsidRPr="00A909A7">
        <w:tab/>
        <w:t>&lt;Rsn&gt;</w:t>
      </w:r>
    </w:p>
    <w:p w14:paraId="4B28FCDF" w14:textId="77777777" w:rsidR="00F7053E" w:rsidRPr="00A909A7" w:rsidRDefault="00F7053E" w:rsidP="00F7053E">
      <w:pPr>
        <w:pStyle w:val="XMLCode"/>
      </w:pPr>
      <w:r w:rsidRPr="00A909A7">
        <w:tab/>
      </w:r>
      <w:r w:rsidRPr="00A909A7">
        <w:tab/>
      </w:r>
      <w:r w:rsidRPr="00A909A7">
        <w:tab/>
      </w:r>
      <w:r w:rsidRPr="00A909A7">
        <w:tab/>
        <w:t>&lt;Cd&gt;</w:t>
      </w:r>
      <w:r>
        <w:t>CTOR</w:t>
      </w:r>
      <w:r w:rsidRPr="00A909A7">
        <w:t>&lt;/Cd&gt;&lt;!-- Creditor</w:t>
      </w:r>
      <w:r>
        <w:t>.</w:t>
      </w:r>
      <w:r w:rsidRPr="00A909A7">
        <w:t xml:space="preserve"> --&gt;</w:t>
      </w:r>
    </w:p>
    <w:p w14:paraId="7E79DEF0" w14:textId="77777777" w:rsidR="00F7053E" w:rsidRDefault="00F7053E" w:rsidP="00F7053E">
      <w:pPr>
        <w:pStyle w:val="XMLCode"/>
      </w:pPr>
      <w:r w:rsidRPr="00A909A7">
        <w:tab/>
      </w:r>
      <w:r w:rsidRPr="00A909A7">
        <w:tab/>
      </w:r>
      <w:r w:rsidRPr="00A909A7">
        <w:tab/>
        <w:t>&lt;/Rsn&gt;</w:t>
      </w:r>
    </w:p>
    <w:p w14:paraId="246A8B8F" w14:textId="77777777" w:rsidR="00F7053E" w:rsidRPr="00027C4E" w:rsidRDefault="00F7053E" w:rsidP="00F7053E">
      <w:pPr>
        <w:pStyle w:val="XMLCode"/>
      </w:pPr>
      <w:r w:rsidRPr="00027C4E">
        <w:tab/>
      </w:r>
      <w:r w:rsidRPr="00027C4E">
        <w:tab/>
      </w:r>
      <w:r w:rsidRPr="00027C4E">
        <w:tab/>
        <w:t>&lt;Rsn</w:t>
      </w:r>
      <w:r>
        <w:t>SubTp</w:t>
      </w:r>
      <w:r w:rsidRPr="00027C4E">
        <w:t>&gt;</w:t>
      </w:r>
    </w:p>
    <w:p w14:paraId="2678B5DB" w14:textId="77777777" w:rsidR="00F7053E" w:rsidRPr="00027C4E" w:rsidRDefault="00F7053E" w:rsidP="00F7053E">
      <w:pPr>
        <w:pStyle w:val="XMLCode"/>
      </w:pPr>
      <w:r w:rsidRPr="00027C4E">
        <w:tab/>
      </w:r>
      <w:r w:rsidRPr="00027C4E">
        <w:tab/>
      </w:r>
      <w:r w:rsidRPr="00027C4E">
        <w:tab/>
      </w:r>
      <w:r w:rsidRPr="00027C4E">
        <w:tab/>
        <w:t>&lt;Cd&gt;</w:t>
      </w:r>
      <w:r>
        <w:t>MMNA</w:t>
      </w:r>
      <w:r w:rsidRPr="00027C4E">
        <w:t xml:space="preserve">&lt;/Cd&gt;&lt;!-- </w:t>
      </w:r>
      <w:r>
        <w:t>Mismatch Name And Account.</w:t>
      </w:r>
      <w:r w:rsidRPr="00027C4E">
        <w:t xml:space="preserve"> --&gt;</w:t>
      </w:r>
    </w:p>
    <w:p w14:paraId="7FE56247" w14:textId="77777777" w:rsidR="00F7053E" w:rsidRPr="001650AB" w:rsidRDefault="00F7053E" w:rsidP="00F7053E">
      <w:pPr>
        <w:pStyle w:val="XMLCode"/>
        <w:rPr>
          <w:lang w:val="fr-FR"/>
        </w:rPr>
      </w:pPr>
      <w:r w:rsidRPr="00027C4E">
        <w:tab/>
      </w:r>
      <w:r w:rsidRPr="00027C4E">
        <w:tab/>
      </w:r>
      <w:r w:rsidRPr="00027C4E">
        <w:tab/>
      </w:r>
      <w:r w:rsidRPr="001650AB">
        <w:rPr>
          <w:lang w:val="fr-FR"/>
        </w:rPr>
        <w:t>&lt;/RsnSubTp&gt;</w:t>
      </w:r>
    </w:p>
    <w:p w14:paraId="1DF84830" w14:textId="77777777" w:rsidR="00F7053E" w:rsidRPr="001650AB" w:rsidRDefault="00F7053E" w:rsidP="00F7053E">
      <w:pPr>
        <w:pStyle w:val="XMLCode"/>
        <w:rPr>
          <w:lang w:val="fr-FR"/>
        </w:rPr>
      </w:pPr>
      <w:r w:rsidRPr="001650AB">
        <w:rPr>
          <w:lang w:val="fr-FR"/>
        </w:rPr>
        <w:tab/>
      </w:r>
      <w:r w:rsidRPr="001650AB">
        <w:rPr>
          <w:lang w:val="fr-FR"/>
        </w:rPr>
        <w:tab/>
        <w:t>&lt;/InvstgtnData&gt;</w:t>
      </w:r>
    </w:p>
    <w:p w14:paraId="58F61FCB" w14:textId="77777777" w:rsidR="00F7053E" w:rsidRPr="001650AB" w:rsidRDefault="00F7053E" w:rsidP="00F7053E">
      <w:pPr>
        <w:pStyle w:val="XMLCode"/>
        <w:rPr>
          <w:lang w:val="fr-FR"/>
        </w:rPr>
      </w:pPr>
      <w:r w:rsidRPr="001650AB">
        <w:rPr>
          <w:lang w:val="fr-FR"/>
        </w:rPr>
        <w:tab/>
        <w:t>&lt;/InvstgtnReq&gt;</w:t>
      </w:r>
    </w:p>
    <w:p w14:paraId="290F3F58" w14:textId="559195E7" w:rsidR="00F7053E" w:rsidRPr="001650AB" w:rsidRDefault="00F7053E" w:rsidP="00EA6F7F">
      <w:pPr>
        <w:pStyle w:val="XMLCode"/>
        <w:rPr>
          <w:rStyle w:val="Bold"/>
          <w:lang w:val="fr-FR"/>
        </w:rPr>
      </w:pPr>
      <w:r w:rsidRPr="001650AB">
        <w:rPr>
          <w:lang w:val="fr-FR"/>
        </w:rPr>
        <w:t>&lt;/Document&gt;</w:t>
      </w:r>
    </w:p>
    <w:p w14:paraId="48FDE098" w14:textId="77777777" w:rsidR="00F7053E" w:rsidRPr="001650AB" w:rsidRDefault="00F7053E" w:rsidP="00F7053E">
      <w:pPr>
        <w:rPr>
          <w:rStyle w:val="Bold"/>
          <w:lang w:val="fr-FR"/>
        </w:rPr>
      </w:pPr>
      <w:r w:rsidRPr="001650AB">
        <w:rPr>
          <w:rStyle w:val="Bold"/>
          <w:lang w:val="fr-FR"/>
        </w:rPr>
        <w:lastRenderedPageBreak/>
        <w:br w:type="page"/>
      </w:r>
    </w:p>
    <w:p w14:paraId="4E9E07F3" w14:textId="77777777" w:rsidR="00F7053E" w:rsidRPr="001650AB" w:rsidRDefault="00F7053E" w:rsidP="00F7053E">
      <w:pPr>
        <w:pStyle w:val="Normalbeforetable"/>
        <w:rPr>
          <w:rStyle w:val="Bold"/>
          <w:lang w:val="fr-FR"/>
        </w:rPr>
      </w:pPr>
      <w:r w:rsidRPr="001650AB">
        <w:rPr>
          <w:rStyle w:val="Bold"/>
          <w:lang w:val="fr-FR"/>
        </w:rPr>
        <w:lastRenderedPageBreak/>
        <w:t>Investigation response</w:t>
      </w:r>
    </w:p>
    <w:p w14:paraId="1FA3E23A" w14:textId="77777777" w:rsidR="00F7053E" w:rsidRPr="001650AB" w:rsidRDefault="00F7053E" w:rsidP="00F7053E">
      <w:pPr>
        <w:pStyle w:val="BlockLabel"/>
        <w:rPr>
          <w:lang w:val="fr-FR"/>
        </w:rPr>
      </w:pPr>
      <w:r w:rsidRPr="001650AB">
        <w:rPr>
          <w:lang w:val="fr-FR"/>
        </w:rPr>
        <w:t>Description</w:t>
      </w:r>
    </w:p>
    <w:p w14:paraId="6D2A8297" w14:textId="77777777" w:rsidR="00F7053E" w:rsidRDefault="00F7053E" w:rsidP="00F7053E">
      <w:r w:rsidRPr="00A42B74">
        <w:t xml:space="preserve">The </w:t>
      </w:r>
      <w:r>
        <w:t>I</w:t>
      </w:r>
      <w:r w:rsidRPr="00A42B74">
        <w:t xml:space="preserve">nvestigation </w:t>
      </w:r>
      <w:r>
        <w:t>R</w:t>
      </w:r>
      <w:r w:rsidRPr="00A42B74">
        <w:t xml:space="preserve">esponder (AAAAGB2L) replies to </w:t>
      </w:r>
      <w:r>
        <w:t>I</w:t>
      </w:r>
      <w:r w:rsidRPr="00A42B74">
        <w:t xml:space="preserve">nvestigation </w:t>
      </w:r>
      <w:r>
        <w:t>R</w:t>
      </w:r>
      <w:r w:rsidRPr="00A42B74">
        <w:t>equestor</w:t>
      </w:r>
      <w:r>
        <w:t xml:space="preserve"> (BBBBROMM) </w:t>
      </w:r>
      <w:r w:rsidRPr="00A42B74">
        <w:t xml:space="preserve">with camt.111 message with </w:t>
      </w:r>
      <w:r>
        <w:t xml:space="preserve">Creditor Account details and sets </w:t>
      </w:r>
      <w:r w:rsidRPr="00A42B74">
        <w:t xml:space="preserve">investigation status as </w:t>
      </w:r>
      <w:r>
        <w:t>CLSD (Closed)</w:t>
      </w:r>
      <w:r w:rsidRPr="00A42B74">
        <w:t xml:space="preserve">. </w:t>
      </w:r>
    </w:p>
    <w:p w14:paraId="12E0CB8D" w14:textId="77777777" w:rsidR="00F7053E" w:rsidRPr="00A42B74" w:rsidRDefault="00F7053E" w:rsidP="00F7053E">
      <w:r>
        <w:t xml:space="preserve">The Investigation Responder chooses to provide the details in a structured manner, utilising the Path and Record (Cash Account) elements within the Transaction Data block. </w:t>
      </w:r>
    </w:p>
    <w:p w14:paraId="54ED9AE4" w14:textId="77777777" w:rsidR="00F7053E" w:rsidRPr="002A7117" w:rsidRDefault="00F7053E" w:rsidP="00F7053E"/>
    <w:p w14:paraId="3A5BFF49" w14:textId="77777777" w:rsidR="00F7053E" w:rsidRPr="00567A9A" w:rsidRDefault="00F7053E" w:rsidP="00F7053E">
      <w:pPr>
        <w:rPr>
          <w:rStyle w:val="Bold"/>
        </w:rPr>
      </w:pPr>
      <w:r w:rsidRPr="00567A9A">
        <w:rPr>
          <w:rStyle w:val="Bold"/>
        </w:rPr>
        <w:t xml:space="preserve">Business </w:t>
      </w:r>
      <w:r>
        <w:rPr>
          <w:rStyle w:val="Bold"/>
        </w:rPr>
        <w:t>d</w:t>
      </w:r>
      <w:r w:rsidRPr="00567A9A">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2410"/>
        <w:gridCol w:w="3909"/>
      </w:tblGrid>
      <w:tr w:rsidR="00F7053E" w14:paraId="72C83CCF" w14:textId="77777777" w:rsidTr="009823EA">
        <w:trPr>
          <w:cantSplit/>
          <w:tblHeader/>
        </w:trPr>
        <w:tc>
          <w:tcPr>
            <w:tcW w:w="182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65D60EB" w14:textId="77777777" w:rsidR="00F7053E" w:rsidRPr="00F7053E" w:rsidRDefault="00F7053E" w:rsidP="00F7053E">
            <w:pPr>
              <w:pStyle w:val="TableHeading"/>
            </w:pPr>
            <w:r>
              <w:t>Element</w:t>
            </w:r>
          </w:p>
        </w:tc>
        <w:tc>
          <w:tcPr>
            <w:tcW w:w="241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75C098F" w14:textId="77777777" w:rsidR="00F7053E" w:rsidRPr="00F7053E" w:rsidRDefault="00F7053E" w:rsidP="00F7053E">
            <w:pPr>
              <w:pStyle w:val="TableHeading"/>
            </w:pPr>
            <w:r>
              <w:t>XML Tag</w:t>
            </w:r>
          </w:p>
        </w:tc>
        <w:tc>
          <w:tcPr>
            <w:tcW w:w="390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0E7AC43" w14:textId="77777777" w:rsidR="00F7053E" w:rsidRPr="00F7053E" w:rsidRDefault="00F7053E" w:rsidP="00F7053E">
            <w:pPr>
              <w:pStyle w:val="TableHeading"/>
            </w:pPr>
            <w:r>
              <w:t>Content</w:t>
            </w:r>
          </w:p>
        </w:tc>
      </w:tr>
      <w:tr w:rsidR="00F7053E" w14:paraId="055D13DF" w14:textId="77777777" w:rsidTr="009823EA">
        <w:tc>
          <w:tcPr>
            <w:tcW w:w="1820" w:type="dxa"/>
            <w:shd w:val="clear" w:color="auto" w:fill="FFFFFF"/>
          </w:tcPr>
          <w:p w14:paraId="06D1D36E" w14:textId="77777777" w:rsidR="00F7053E" w:rsidRPr="00F7053E" w:rsidRDefault="00F7053E" w:rsidP="00F7053E">
            <w:pPr>
              <w:pStyle w:val="TableText"/>
            </w:pPr>
            <w:r>
              <w:t xml:space="preserve">Responder </w:t>
            </w:r>
            <w:r w:rsidRPr="00F7053E">
              <w:t>Investigation Identification</w:t>
            </w:r>
          </w:p>
        </w:tc>
        <w:tc>
          <w:tcPr>
            <w:tcW w:w="2410" w:type="dxa"/>
            <w:shd w:val="clear" w:color="auto" w:fill="FFFFFF"/>
          </w:tcPr>
          <w:p w14:paraId="3AA8CAC0" w14:textId="77777777" w:rsidR="00F7053E" w:rsidRPr="00F7053E" w:rsidRDefault="00F7053E" w:rsidP="00F7053E">
            <w:pPr>
              <w:pStyle w:val="TableText"/>
            </w:pPr>
            <w:r w:rsidRPr="00756884">
              <w:t>&lt;RspndrInvstgtnId&gt;</w:t>
            </w:r>
          </w:p>
        </w:tc>
        <w:tc>
          <w:tcPr>
            <w:tcW w:w="3909" w:type="dxa"/>
            <w:shd w:val="clear" w:color="auto" w:fill="FFFFFF"/>
          </w:tcPr>
          <w:p w14:paraId="7876EC88" w14:textId="77777777" w:rsidR="00F7053E" w:rsidRPr="00F7053E" w:rsidRDefault="00F7053E" w:rsidP="00F7053E">
            <w:pPr>
              <w:pStyle w:val="TableTextCentre"/>
            </w:pPr>
            <w:r w:rsidRPr="00756884">
              <w:rPr>
                <w:rStyle w:val="Bold"/>
              </w:rPr>
              <w:t>BANKBENEREF1</w:t>
            </w:r>
          </w:p>
        </w:tc>
      </w:tr>
      <w:tr w:rsidR="00F7053E" w14:paraId="3F62315E" w14:textId="77777777" w:rsidTr="009823EA">
        <w:tc>
          <w:tcPr>
            <w:tcW w:w="1820" w:type="dxa"/>
            <w:shd w:val="clear" w:color="auto" w:fill="FFFFFF"/>
          </w:tcPr>
          <w:p w14:paraId="5ED00C3B" w14:textId="77777777" w:rsidR="00F7053E" w:rsidRPr="00F7053E" w:rsidRDefault="00F7053E" w:rsidP="00F7053E">
            <w:pPr>
              <w:pStyle w:val="TableText"/>
            </w:pPr>
            <w:r>
              <w:t>S</w:t>
            </w:r>
            <w:r w:rsidRPr="00F7053E">
              <w:t>tatus</w:t>
            </w:r>
          </w:p>
        </w:tc>
        <w:tc>
          <w:tcPr>
            <w:tcW w:w="2410" w:type="dxa"/>
            <w:shd w:val="clear" w:color="auto" w:fill="FFFFFF"/>
          </w:tcPr>
          <w:p w14:paraId="6E721271" w14:textId="77777777" w:rsidR="00F7053E" w:rsidRPr="00F7053E" w:rsidRDefault="00F7053E" w:rsidP="00F7053E">
            <w:pPr>
              <w:pStyle w:val="TableText"/>
            </w:pPr>
            <w:r w:rsidRPr="00756884">
              <w:t>&lt;Sts&gt;</w:t>
            </w:r>
          </w:p>
        </w:tc>
        <w:tc>
          <w:tcPr>
            <w:tcW w:w="3909" w:type="dxa"/>
            <w:shd w:val="clear" w:color="auto" w:fill="FFFFFF"/>
          </w:tcPr>
          <w:p w14:paraId="293A5F2E" w14:textId="77777777" w:rsidR="00F7053E" w:rsidRPr="00F7053E" w:rsidRDefault="00F7053E" w:rsidP="00F7053E">
            <w:pPr>
              <w:pStyle w:val="TableText"/>
            </w:pPr>
            <w:r>
              <w:rPr>
                <w:rStyle w:val="Bold"/>
              </w:rPr>
              <w:t>CLSD</w:t>
            </w:r>
          </w:p>
        </w:tc>
      </w:tr>
      <w:tr w:rsidR="00F7053E" w14:paraId="0055D61D" w14:textId="77777777" w:rsidTr="009823EA">
        <w:tc>
          <w:tcPr>
            <w:tcW w:w="1820" w:type="dxa"/>
            <w:shd w:val="clear" w:color="auto" w:fill="FFFFFF"/>
          </w:tcPr>
          <w:p w14:paraId="350CABD4" w14:textId="77777777" w:rsidR="00F7053E" w:rsidRPr="00F7053E" w:rsidRDefault="00F7053E" w:rsidP="00F7053E">
            <w:pPr>
              <w:pStyle w:val="TableText"/>
            </w:pPr>
            <w:r w:rsidRPr="00193FB6">
              <w:t>Original Investigation Reason</w:t>
            </w:r>
          </w:p>
        </w:tc>
        <w:tc>
          <w:tcPr>
            <w:tcW w:w="2410" w:type="dxa"/>
            <w:shd w:val="clear" w:color="auto" w:fill="FFFFFF"/>
          </w:tcPr>
          <w:p w14:paraId="4228C533" w14:textId="77777777" w:rsidR="00F7053E" w:rsidRPr="00F7053E" w:rsidRDefault="00F7053E" w:rsidP="00F7053E">
            <w:pPr>
              <w:pStyle w:val="TableText"/>
            </w:pPr>
            <w:r w:rsidRPr="00193FB6">
              <w:t>&lt;Cd&gt;</w:t>
            </w:r>
          </w:p>
        </w:tc>
        <w:tc>
          <w:tcPr>
            <w:tcW w:w="3909" w:type="dxa"/>
            <w:shd w:val="clear" w:color="auto" w:fill="FFFFFF"/>
          </w:tcPr>
          <w:p w14:paraId="3121FF8F" w14:textId="77777777" w:rsidR="00F7053E" w:rsidRPr="00F7053E" w:rsidRDefault="00F7053E" w:rsidP="00F7053E">
            <w:pPr>
              <w:pStyle w:val="TableText"/>
              <w:rPr>
                <w:rStyle w:val="Bold"/>
              </w:rPr>
            </w:pPr>
            <w:r w:rsidRPr="00193FB6">
              <w:rPr>
                <w:rStyle w:val="Bold"/>
              </w:rPr>
              <w:t>CTOR</w:t>
            </w:r>
          </w:p>
        </w:tc>
      </w:tr>
      <w:tr w:rsidR="00F7053E" w14:paraId="02F2D8D0" w14:textId="77777777" w:rsidTr="009823EA">
        <w:tc>
          <w:tcPr>
            <w:tcW w:w="1820" w:type="dxa"/>
            <w:shd w:val="clear" w:color="auto" w:fill="FFFFFF"/>
          </w:tcPr>
          <w:p w14:paraId="7803BCBF" w14:textId="77777777" w:rsidR="00F7053E" w:rsidRPr="00F7053E" w:rsidRDefault="00F7053E" w:rsidP="00F7053E">
            <w:pPr>
              <w:pStyle w:val="TableText"/>
            </w:pPr>
            <w:r w:rsidRPr="00193FB6">
              <w:t>Original Investigation Reason Sub Type</w:t>
            </w:r>
          </w:p>
        </w:tc>
        <w:tc>
          <w:tcPr>
            <w:tcW w:w="2410" w:type="dxa"/>
            <w:shd w:val="clear" w:color="auto" w:fill="FFFFFF"/>
          </w:tcPr>
          <w:p w14:paraId="426CDDA7" w14:textId="77777777" w:rsidR="00F7053E" w:rsidRPr="00F7053E" w:rsidRDefault="00F7053E" w:rsidP="00F7053E">
            <w:pPr>
              <w:pStyle w:val="TableText"/>
            </w:pPr>
            <w:r w:rsidRPr="00193FB6">
              <w:t>&lt;Cd&gt;</w:t>
            </w:r>
          </w:p>
        </w:tc>
        <w:tc>
          <w:tcPr>
            <w:tcW w:w="3909" w:type="dxa"/>
            <w:shd w:val="clear" w:color="auto" w:fill="FFFFFF"/>
          </w:tcPr>
          <w:p w14:paraId="6580380B" w14:textId="77777777" w:rsidR="00F7053E" w:rsidRPr="00F7053E" w:rsidRDefault="00F7053E" w:rsidP="00F7053E">
            <w:pPr>
              <w:pStyle w:val="TableText"/>
              <w:rPr>
                <w:rStyle w:val="Bold"/>
              </w:rPr>
            </w:pPr>
            <w:r w:rsidRPr="00193FB6">
              <w:rPr>
                <w:rStyle w:val="Bold"/>
              </w:rPr>
              <w:t>MMNA</w:t>
            </w:r>
          </w:p>
        </w:tc>
      </w:tr>
      <w:tr w:rsidR="00F7053E" w14:paraId="0CCB0682" w14:textId="77777777" w:rsidTr="009823EA">
        <w:tc>
          <w:tcPr>
            <w:tcW w:w="1820" w:type="dxa"/>
            <w:shd w:val="clear" w:color="auto" w:fill="FFFFFF"/>
          </w:tcPr>
          <w:p w14:paraId="39745CBC" w14:textId="77777777" w:rsidR="00F7053E" w:rsidRPr="00F7053E" w:rsidRDefault="00F7053E" w:rsidP="00F7053E">
            <w:pPr>
              <w:pStyle w:val="TableText"/>
            </w:pPr>
            <w:r>
              <w:t>Path</w:t>
            </w:r>
          </w:p>
        </w:tc>
        <w:tc>
          <w:tcPr>
            <w:tcW w:w="2410" w:type="dxa"/>
            <w:shd w:val="clear" w:color="auto" w:fill="FFFFFF"/>
          </w:tcPr>
          <w:p w14:paraId="4016627B" w14:textId="77777777" w:rsidR="00F7053E" w:rsidRPr="00F7053E" w:rsidRDefault="00F7053E" w:rsidP="00F7053E">
            <w:pPr>
              <w:pStyle w:val="TableText"/>
            </w:pPr>
            <w:r w:rsidRPr="00756884">
              <w:t>&lt;Pth&gt;</w:t>
            </w:r>
          </w:p>
        </w:tc>
        <w:tc>
          <w:tcPr>
            <w:tcW w:w="3909" w:type="dxa"/>
            <w:shd w:val="clear" w:color="auto" w:fill="FFFFFF"/>
          </w:tcPr>
          <w:p w14:paraId="35CCCC6B" w14:textId="77777777" w:rsidR="00F7053E" w:rsidRPr="00F7053E" w:rsidRDefault="00F7053E" w:rsidP="00F7053E">
            <w:pPr>
              <w:pStyle w:val="TableText"/>
            </w:pPr>
            <w:r w:rsidRPr="001A7E8F">
              <w:rPr>
                <w:rStyle w:val="Bold"/>
              </w:rPr>
              <w:t>FIToFICstmrCdtTrf/CdtTrfTxInf/CdtrAcct/Id/</w:t>
            </w:r>
            <w:r w:rsidRPr="00F7053E">
              <w:rPr>
                <w:rStyle w:val="Bold"/>
              </w:rPr>
              <w:t>Othr/Id</w:t>
            </w:r>
          </w:p>
        </w:tc>
      </w:tr>
      <w:tr w:rsidR="00F7053E" w14:paraId="31A0F9A9" w14:textId="77777777" w:rsidTr="009823EA">
        <w:tc>
          <w:tcPr>
            <w:tcW w:w="1820" w:type="dxa"/>
            <w:shd w:val="clear" w:color="auto" w:fill="FFFFFF"/>
          </w:tcPr>
          <w:p w14:paraId="63C55056" w14:textId="77777777" w:rsidR="00F7053E" w:rsidRPr="00F7053E" w:rsidRDefault="00F7053E" w:rsidP="00F7053E">
            <w:pPr>
              <w:pStyle w:val="TableText"/>
            </w:pPr>
            <w:r>
              <w:t>C</w:t>
            </w:r>
            <w:r w:rsidRPr="00F7053E">
              <w:t>ash Account</w:t>
            </w:r>
          </w:p>
        </w:tc>
        <w:tc>
          <w:tcPr>
            <w:tcW w:w="2410" w:type="dxa"/>
            <w:shd w:val="clear" w:color="auto" w:fill="FFFFFF"/>
          </w:tcPr>
          <w:p w14:paraId="23A7EC67" w14:textId="77777777" w:rsidR="00F7053E" w:rsidRPr="00F7053E" w:rsidRDefault="00F7053E" w:rsidP="00F7053E">
            <w:pPr>
              <w:pStyle w:val="TableText"/>
            </w:pPr>
            <w:r>
              <w:t>&lt;</w:t>
            </w:r>
            <w:r w:rsidRPr="00F7053E">
              <w:t>Id&gt;</w:t>
            </w:r>
          </w:p>
        </w:tc>
        <w:tc>
          <w:tcPr>
            <w:tcW w:w="3909" w:type="dxa"/>
            <w:shd w:val="clear" w:color="auto" w:fill="FFFFFF"/>
          </w:tcPr>
          <w:p w14:paraId="7C24FA3D" w14:textId="77777777" w:rsidR="00F7053E" w:rsidRPr="00F7053E" w:rsidRDefault="00F7053E" w:rsidP="00F7053E">
            <w:pPr>
              <w:pStyle w:val="TableText"/>
            </w:pPr>
            <w:r w:rsidRPr="009B3BDF">
              <w:rPr>
                <w:rStyle w:val="Bold"/>
              </w:rPr>
              <w:t>RO52BTRLRONCRT1112222</w:t>
            </w:r>
            <w:r w:rsidRPr="00F7053E">
              <w:rPr>
                <w:rStyle w:val="Bold"/>
              </w:rPr>
              <w:t>444</w:t>
            </w:r>
          </w:p>
        </w:tc>
      </w:tr>
      <w:tr w:rsidR="00F7053E" w14:paraId="40EE3010" w14:textId="77777777" w:rsidTr="009823EA">
        <w:tc>
          <w:tcPr>
            <w:tcW w:w="1820" w:type="dxa"/>
            <w:shd w:val="clear" w:color="auto" w:fill="FFFFFF"/>
          </w:tcPr>
          <w:p w14:paraId="079699D8" w14:textId="77777777" w:rsidR="00F7053E" w:rsidRPr="00F7053E" w:rsidRDefault="00F7053E" w:rsidP="00F7053E">
            <w:pPr>
              <w:pStyle w:val="TableText"/>
            </w:pPr>
            <w:r w:rsidRPr="006F78EA">
              <w:t xml:space="preserve">Requestor Investigation </w:t>
            </w:r>
            <w:r w:rsidRPr="00F7053E">
              <w:t>Identification</w:t>
            </w:r>
          </w:p>
        </w:tc>
        <w:tc>
          <w:tcPr>
            <w:tcW w:w="2410" w:type="dxa"/>
            <w:shd w:val="clear" w:color="auto" w:fill="FFFFFF"/>
          </w:tcPr>
          <w:p w14:paraId="3798B7F4" w14:textId="77777777" w:rsidR="00F7053E" w:rsidRPr="00F7053E" w:rsidRDefault="00F7053E" w:rsidP="00F7053E">
            <w:pPr>
              <w:pStyle w:val="TableText"/>
            </w:pPr>
            <w:r w:rsidRPr="00756884">
              <w:t>&lt;RqstrInvstgtnId&gt;</w:t>
            </w:r>
          </w:p>
        </w:tc>
        <w:tc>
          <w:tcPr>
            <w:tcW w:w="3909" w:type="dxa"/>
            <w:shd w:val="clear" w:color="auto" w:fill="FFFFFF"/>
          </w:tcPr>
          <w:p w14:paraId="78D5E63A" w14:textId="77777777" w:rsidR="00F7053E" w:rsidRPr="00F7053E" w:rsidRDefault="00F7053E" w:rsidP="00F7053E">
            <w:pPr>
              <w:pStyle w:val="TableText"/>
              <w:rPr>
                <w:rStyle w:val="Bold"/>
              </w:rPr>
            </w:pPr>
            <w:r w:rsidRPr="00BF6CEF">
              <w:rPr>
                <w:rStyle w:val="Bold"/>
              </w:rPr>
              <w:t>REQUESTOR_REF4567</w:t>
            </w:r>
          </w:p>
        </w:tc>
      </w:tr>
      <w:tr w:rsidR="00F7053E" w14:paraId="588058F0" w14:textId="77777777" w:rsidTr="009823EA">
        <w:tc>
          <w:tcPr>
            <w:tcW w:w="1820" w:type="dxa"/>
            <w:shd w:val="clear" w:color="auto" w:fill="FFFFFF"/>
          </w:tcPr>
          <w:p w14:paraId="0CB6AC5C" w14:textId="77777777" w:rsidR="00F7053E" w:rsidRPr="00F7053E" w:rsidRDefault="00F7053E" w:rsidP="00F7053E">
            <w:pPr>
              <w:pStyle w:val="TableText"/>
            </w:pPr>
            <w:r>
              <w:t xml:space="preserve">Investigation </w:t>
            </w:r>
            <w:r w:rsidRPr="00F7053E">
              <w:t>Type</w:t>
            </w:r>
          </w:p>
        </w:tc>
        <w:tc>
          <w:tcPr>
            <w:tcW w:w="2410" w:type="dxa"/>
            <w:shd w:val="clear" w:color="auto" w:fill="FFFFFF"/>
          </w:tcPr>
          <w:p w14:paraId="56FEF107" w14:textId="77777777" w:rsidR="00F7053E" w:rsidRPr="00F7053E" w:rsidRDefault="00F7053E" w:rsidP="00F7053E">
            <w:pPr>
              <w:pStyle w:val="TableText"/>
            </w:pPr>
            <w:r w:rsidRPr="00BF6CEF">
              <w:t>&lt;Cd&gt;</w:t>
            </w:r>
          </w:p>
        </w:tc>
        <w:tc>
          <w:tcPr>
            <w:tcW w:w="3909" w:type="dxa"/>
            <w:shd w:val="clear" w:color="auto" w:fill="FFFFFF"/>
          </w:tcPr>
          <w:p w14:paraId="0D718ECF" w14:textId="41A78E2A" w:rsidR="00F7053E" w:rsidRPr="00F7053E" w:rsidRDefault="00C57141" w:rsidP="00F7053E">
            <w:pPr>
              <w:pStyle w:val="TableText"/>
              <w:rPr>
                <w:rStyle w:val="Bold"/>
              </w:rPr>
            </w:pPr>
            <w:r>
              <w:rPr>
                <w:rStyle w:val="Bold"/>
              </w:rPr>
              <w:t>RQFI</w:t>
            </w:r>
          </w:p>
        </w:tc>
      </w:tr>
      <w:tr w:rsidR="005628E1" w14:paraId="14B0E3A3" w14:textId="77777777" w:rsidTr="009823EA">
        <w:tc>
          <w:tcPr>
            <w:tcW w:w="1820" w:type="dxa"/>
            <w:shd w:val="clear" w:color="auto" w:fill="FFFFFF"/>
          </w:tcPr>
          <w:p w14:paraId="09B930A6" w14:textId="4C6F2E0D" w:rsidR="005628E1" w:rsidRPr="005628E1" w:rsidRDefault="005628E1" w:rsidP="005628E1">
            <w:pPr>
              <w:pStyle w:val="TableText"/>
            </w:pPr>
            <w:r w:rsidRPr="005628E1">
              <w:t>Investigation Sub Type</w:t>
            </w:r>
          </w:p>
        </w:tc>
        <w:tc>
          <w:tcPr>
            <w:tcW w:w="2410" w:type="dxa"/>
            <w:shd w:val="clear" w:color="auto" w:fill="FFFFFF"/>
          </w:tcPr>
          <w:p w14:paraId="208BF852" w14:textId="60467BE4" w:rsidR="005628E1" w:rsidRPr="005628E1" w:rsidRDefault="005628E1" w:rsidP="005628E1">
            <w:pPr>
              <w:pStyle w:val="TableText"/>
            </w:pPr>
            <w:r w:rsidRPr="005628E1">
              <w:t>&lt;Cd&gt;</w:t>
            </w:r>
          </w:p>
        </w:tc>
        <w:tc>
          <w:tcPr>
            <w:tcW w:w="3909" w:type="dxa"/>
            <w:shd w:val="clear" w:color="auto" w:fill="FFFFFF"/>
          </w:tcPr>
          <w:p w14:paraId="34C2151E" w14:textId="0B0BCB7F" w:rsidR="005628E1" w:rsidRPr="005628E1" w:rsidRDefault="005628E1" w:rsidP="005628E1">
            <w:pPr>
              <w:pStyle w:val="TableText"/>
              <w:rPr>
                <w:rStyle w:val="Bold"/>
              </w:rPr>
            </w:pPr>
            <w:r w:rsidRPr="005628E1">
              <w:rPr>
                <w:rStyle w:val="Bold"/>
              </w:rPr>
              <w:t>UTEX</w:t>
            </w:r>
          </w:p>
        </w:tc>
      </w:tr>
      <w:tr w:rsidR="00F7053E" w14:paraId="70EF667C" w14:textId="77777777" w:rsidTr="009823EA">
        <w:tc>
          <w:tcPr>
            <w:tcW w:w="1820" w:type="dxa"/>
            <w:shd w:val="clear" w:color="auto" w:fill="FFFFFF"/>
          </w:tcPr>
          <w:p w14:paraId="4EE0E2CD" w14:textId="77777777" w:rsidR="00F7053E" w:rsidRPr="00F7053E" w:rsidRDefault="00F7053E" w:rsidP="00F7053E">
            <w:pPr>
              <w:pStyle w:val="TableText"/>
            </w:pPr>
            <w:r>
              <w:t xml:space="preserve">Underlying </w:t>
            </w:r>
            <w:r w:rsidRPr="00F7053E">
              <w:t>Instrument</w:t>
            </w:r>
          </w:p>
        </w:tc>
        <w:tc>
          <w:tcPr>
            <w:tcW w:w="2410" w:type="dxa"/>
            <w:shd w:val="clear" w:color="auto" w:fill="FFFFFF"/>
          </w:tcPr>
          <w:p w14:paraId="2469B6BB" w14:textId="77777777" w:rsidR="00F7053E" w:rsidRPr="00F7053E" w:rsidRDefault="00F7053E" w:rsidP="00F7053E">
            <w:pPr>
              <w:pStyle w:val="TableText"/>
            </w:pPr>
            <w:r w:rsidRPr="00756884">
              <w:t>&lt;Cd&gt;</w:t>
            </w:r>
          </w:p>
        </w:tc>
        <w:tc>
          <w:tcPr>
            <w:tcW w:w="3909" w:type="dxa"/>
            <w:shd w:val="clear" w:color="auto" w:fill="FFFFFF"/>
          </w:tcPr>
          <w:p w14:paraId="0693D8C3" w14:textId="77777777" w:rsidR="00F7053E" w:rsidRPr="00F7053E" w:rsidRDefault="00F7053E" w:rsidP="00F7053E">
            <w:pPr>
              <w:pStyle w:val="TableText"/>
              <w:rPr>
                <w:rStyle w:val="Bold"/>
              </w:rPr>
            </w:pPr>
            <w:r w:rsidRPr="00756884">
              <w:rPr>
                <w:rStyle w:val="Bold"/>
              </w:rPr>
              <w:t>XBCT</w:t>
            </w:r>
          </w:p>
        </w:tc>
      </w:tr>
      <w:tr w:rsidR="00F7053E" w14:paraId="1E409B6C" w14:textId="77777777" w:rsidTr="009823EA">
        <w:tc>
          <w:tcPr>
            <w:tcW w:w="1820" w:type="dxa"/>
            <w:shd w:val="clear" w:color="auto" w:fill="FFFFFF"/>
          </w:tcPr>
          <w:p w14:paraId="2B3BA559" w14:textId="77777777" w:rsidR="00F7053E" w:rsidRPr="00F7053E" w:rsidRDefault="00F7053E" w:rsidP="00F7053E">
            <w:pPr>
              <w:pStyle w:val="TableText"/>
            </w:pPr>
            <w:r w:rsidRPr="00FF1DDF">
              <w:t>Original Instruction Identification</w:t>
            </w:r>
          </w:p>
        </w:tc>
        <w:tc>
          <w:tcPr>
            <w:tcW w:w="2410" w:type="dxa"/>
            <w:shd w:val="clear" w:color="auto" w:fill="FFFFFF"/>
          </w:tcPr>
          <w:p w14:paraId="2A431C61" w14:textId="77777777" w:rsidR="00F7053E" w:rsidRPr="00F7053E" w:rsidRDefault="00F7053E" w:rsidP="00F7053E">
            <w:pPr>
              <w:pStyle w:val="TableText"/>
            </w:pPr>
            <w:r w:rsidRPr="00756884">
              <w:t>&lt;</w:t>
            </w:r>
            <w:r w:rsidRPr="00F7053E">
              <w:t>OrgnlInstrId&gt;</w:t>
            </w:r>
          </w:p>
        </w:tc>
        <w:tc>
          <w:tcPr>
            <w:tcW w:w="3909" w:type="dxa"/>
            <w:shd w:val="clear" w:color="auto" w:fill="FFFFFF"/>
          </w:tcPr>
          <w:p w14:paraId="6BA46EEE" w14:textId="77777777" w:rsidR="00F7053E" w:rsidRPr="00F7053E" w:rsidRDefault="00F7053E" w:rsidP="00F7053E">
            <w:pPr>
              <w:pStyle w:val="TableText"/>
              <w:rPr>
                <w:rStyle w:val="Bold"/>
              </w:rPr>
            </w:pPr>
            <w:r w:rsidRPr="00DD6FF0">
              <w:rPr>
                <w:rStyle w:val="Bold"/>
              </w:rPr>
              <w:t>FIELD20REF002</w:t>
            </w:r>
          </w:p>
        </w:tc>
      </w:tr>
      <w:tr w:rsidR="00F7053E" w:rsidRPr="00872F2E" w14:paraId="614D4BDC" w14:textId="77777777" w:rsidTr="009823EA">
        <w:tc>
          <w:tcPr>
            <w:tcW w:w="1820" w:type="dxa"/>
            <w:shd w:val="clear" w:color="auto" w:fill="FFFFFF"/>
          </w:tcPr>
          <w:p w14:paraId="2F97348F" w14:textId="77777777" w:rsidR="00F7053E" w:rsidRPr="00F7053E" w:rsidRDefault="00F7053E" w:rsidP="00F7053E">
            <w:pPr>
              <w:pStyle w:val="TableText"/>
            </w:pPr>
            <w:r>
              <w:t>Original UETR</w:t>
            </w:r>
          </w:p>
        </w:tc>
        <w:tc>
          <w:tcPr>
            <w:tcW w:w="2410" w:type="dxa"/>
            <w:shd w:val="clear" w:color="auto" w:fill="FFFFFF"/>
          </w:tcPr>
          <w:p w14:paraId="56C81FE0" w14:textId="77777777" w:rsidR="00F7053E" w:rsidRPr="00F7053E" w:rsidRDefault="00F7053E" w:rsidP="00F7053E">
            <w:pPr>
              <w:pStyle w:val="TableText"/>
            </w:pPr>
            <w:r w:rsidRPr="00756884">
              <w:t>&lt;OrgnlUETR&gt;</w:t>
            </w:r>
          </w:p>
        </w:tc>
        <w:tc>
          <w:tcPr>
            <w:tcW w:w="3909" w:type="dxa"/>
            <w:shd w:val="clear" w:color="auto" w:fill="FFFFFF"/>
          </w:tcPr>
          <w:p w14:paraId="567BAA9E" w14:textId="77777777" w:rsidR="00F7053E" w:rsidRPr="00F7053E" w:rsidRDefault="00F7053E" w:rsidP="00F7053E">
            <w:pPr>
              <w:pStyle w:val="TableText"/>
              <w:rPr>
                <w:rStyle w:val="Bold"/>
              </w:rPr>
            </w:pPr>
            <w:r w:rsidRPr="00AE041A">
              <w:rPr>
                <w:rStyle w:val="Bold"/>
              </w:rPr>
              <w:t>174c245f-2682-4291-ad67-2a41e530cd27</w:t>
            </w:r>
          </w:p>
        </w:tc>
      </w:tr>
      <w:tr w:rsidR="00F7053E" w14:paraId="0F02166B" w14:textId="77777777" w:rsidTr="009823EA">
        <w:tc>
          <w:tcPr>
            <w:tcW w:w="1820" w:type="dxa"/>
            <w:shd w:val="clear" w:color="auto" w:fill="FFFFFF"/>
          </w:tcPr>
          <w:p w14:paraId="6D64164E" w14:textId="77777777" w:rsidR="00F7053E" w:rsidRPr="00F7053E" w:rsidRDefault="00F7053E" w:rsidP="00F7053E">
            <w:pPr>
              <w:pStyle w:val="TableText"/>
            </w:pPr>
            <w:r w:rsidRPr="007E0E4A">
              <w:t>Original Interbank Settlement Amount</w:t>
            </w:r>
          </w:p>
        </w:tc>
        <w:tc>
          <w:tcPr>
            <w:tcW w:w="2410" w:type="dxa"/>
            <w:shd w:val="clear" w:color="auto" w:fill="FFFFFF"/>
          </w:tcPr>
          <w:p w14:paraId="33B890F1" w14:textId="77777777" w:rsidR="00F7053E" w:rsidRPr="00F7053E" w:rsidRDefault="00F7053E" w:rsidP="00F7053E">
            <w:pPr>
              <w:pStyle w:val="TableText"/>
            </w:pPr>
            <w:r w:rsidRPr="00953F3B">
              <w:t>&lt;OrgnlIntrBkSttlmAmt</w:t>
            </w:r>
            <w:r w:rsidRPr="00F7053E">
              <w:t>&gt;</w:t>
            </w:r>
          </w:p>
        </w:tc>
        <w:tc>
          <w:tcPr>
            <w:tcW w:w="3909" w:type="dxa"/>
            <w:shd w:val="clear" w:color="auto" w:fill="FFFFFF"/>
          </w:tcPr>
          <w:p w14:paraId="4A9D48E3" w14:textId="77777777" w:rsidR="00F7053E" w:rsidRPr="00F7053E" w:rsidRDefault="00F7053E" w:rsidP="00F7053E">
            <w:pPr>
              <w:pStyle w:val="TableText"/>
              <w:rPr>
                <w:rStyle w:val="Bold"/>
              </w:rPr>
            </w:pPr>
            <w:r w:rsidRPr="001A7E8F">
              <w:rPr>
                <w:rStyle w:val="Bold"/>
              </w:rPr>
              <w:t>100.00</w:t>
            </w:r>
            <w:r w:rsidRPr="00F7053E">
              <w:rPr>
                <w:rStyle w:val="Bold"/>
              </w:rPr>
              <w:t xml:space="preserve"> RON</w:t>
            </w:r>
          </w:p>
        </w:tc>
      </w:tr>
      <w:tr w:rsidR="00F7053E" w14:paraId="0359B6CA" w14:textId="77777777" w:rsidTr="009823EA">
        <w:tc>
          <w:tcPr>
            <w:tcW w:w="1820" w:type="dxa"/>
            <w:shd w:val="clear" w:color="auto" w:fill="FFFFFF"/>
          </w:tcPr>
          <w:p w14:paraId="5E22B434" w14:textId="77777777" w:rsidR="00F7053E" w:rsidRPr="00F7053E" w:rsidRDefault="00F7053E" w:rsidP="00F7053E">
            <w:pPr>
              <w:pStyle w:val="TableText"/>
            </w:pPr>
            <w:r w:rsidRPr="009C4744">
              <w:t>Original Interbank Settlement Date</w:t>
            </w:r>
          </w:p>
        </w:tc>
        <w:tc>
          <w:tcPr>
            <w:tcW w:w="2410" w:type="dxa"/>
            <w:shd w:val="clear" w:color="auto" w:fill="FFFFFF"/>
          </w:tcPr>
          <w:p w14:paraId="7468049B" w14:textId="77777777" w:rsidR="00F7053E" w:rsidRPr="00F7053E" w:rsidRDefault="00F7053E" w:rsidP="00F7053E">
            <w:pPr>
              <w:pStyle w:val="TableText"/>
            </w:pPr>
            <w:r w:rsidRPr="00B1041A">
              <w:t>&lt;</w:t>
            </w:r>
            <w:r w:rsidRPr="00F7053E">
              <w:t>OrgnlIntrBkSttlmDt&gt;</w:t>
            </w:r>
          </w:p>
        </w:tc>
        <w:tc>
          <w:tcPr>
            <w:tcW w:w="3909" w:type="dxa"/>
            <w:shd w:val="clear" w:color="auto" w:fill="FFFFFF"/>
          </w:tcPr>
          <w:p w14:paraId="5585A6B8" w14:textId="77777777" w:rsidR="00F7053E" w:rsidRPr="00F7053E" w:rsidRDefault="00F7053E" w:rsidP="00F7053E">
            <w:pPr>
              <w:pStyle w:val="TableText"/>
              <w:rPr>
                <w:rStyle w:val="Bold"/>
              </w:rPr>
            </w:pPr>
            <w:r w:rsidRPr="001A7E8F">
              <w:rPr>
                <w:rStyle w:val="Bold"/>
              </w:rPr>
              <w:t>2022-10-1</w:t>
            </w:r>
            <w:r w:rsidRPr="00F7053E">
              <w:rPr>
                <w:rStyle w:val="Bold"/>
              </w:rPr>
              <w:t>6</w:t>
            </w:r>
          </w:p>
        </w:tc>
      </w:tr>
      <w:tr w:rsidR="00F7053E" w14:paraId="33666162" w14:textId="77777777" w:rsidTr="009823EA">
        <w:tc>
          <w:tcPr>
            <w:tcW w:w="1820" w:type="dxa"/>
            <w:shd w:val="clear" w:color="auto" w:fill="FFFFFF"/>
          </w:tcPr>
          <w:p w14:paraId="23C623F9" w14:textId="77777777" w:rsidR="00F7053E" w:rsidRPr="00F7053E" w:rsidRDefault="00F7053E" w:rsidP="00F7053E">
            <w:pPr>
              <w:pStyle w:val="TableText"/>
            </w:pPr>
            <w:r>
              <w:t xml:space="preserve">Requestor </w:t>
            </w:r>
          </w:p>
        </w:tc>
        <w:tc>
          <w:tcPr>
            <w:tcW w:w="2410" w:type="dxa"/>
            <w:shd w:val="clear" w:color="auto" w:fill="FFFFFF"/>
          </w:tcPr>
          <w:p w14:paraId="035ED0F7" w14:textId="77777777" w:rsidR="00F7053E" w:rsidRPr="00F7053E" w:rsidRDefault="00F7053E" w:rsidP="00F7053E">
            <w:pPr>
              <w:pStyle w:val="TableText"/>
            </w:pPr>
            <w:r w:rsidRPr="00756884">
              <w:t>&lt;BICFI&gt;</w:t>
            </w:r>
          </w:p>
        </w:tc>
        <w:tc>
          <w:tcPr>
            <w:tcW w:w="3909" w:type="dxa"/>
            <w:shd w:val="clear" w:color="auto" w:fill="FFFFFF"/>
          </w:tcPr>
          <w:p w14:paraId="67834E79" w14:textId="657D9D9A" w:rsidR="00F7053E" w:rsidRPr="00F7053E" w:rsidRDefault="00940D3E" w:rsidP="00F7053E">
            <w:pPr>
              <w:pStyle w:val="TableText"/>
              <w:rPr>
                <w:rStyle w:val="Bold"/>
              </w:rPr>
            </w:pPr>
            <w:r w:rsidRPr="00940D3E">
              <w:rPr>
                <w:rStyle w:val="Bold"/>
              </w:rPr>
              <w:t>DDDDGB2L</w:t>
            </w:r>
          </w:p>
        </w:tc>
      </w:tr>
      <w:tr w:rsidR="00F7053E" w14:paraId="63F806DD" w14:textId="77777777" w:rsidTr="009823EA">
        <w:tc>
          <w:tcPr>
            <w:tcW w:w="1820" w:type="dxa"/>
            <w:shd w:val="clear" w:color="auto" w:fill="FFFFFF"/>
          </w:tcPr>
          <w:p w14:paraId="79B2B5E1" w14:textId="77777777" w:rsidR="00F7053E" w:rsidRPr="00F7053E" w:rsidRDefault="00F7053E" w:rsidP="00F7053E">
            <w:pPr>
              <w:pStyle w:val="TableText"/>
            </w:pPr>
            <w:r>
              <w:t>Responder</w:t>
            </w:r>
          </w:p>
        </w:tc>
        <w:tc>
          <w:tcPr>
            <w:tcW w:w="2410" w:type="dxa"/>
            <w:shd w:val="clear" w:color="auto" w:fill="FFFFFF"/>
          </w:tcPr>
          <w:p w14:paraId="57F86B4D" w14:textId="77777777" w:rsidR="00F7053E" w:rsidRPr="00F7053E" w:rsidRDefault="00F7053E" w:rsidP="00F7053E">
            <w:pPr>
              <w:pStyle w:val="TableText"/>
            </w:pPr>
            <w:r w:rsidRPr="00756884">
              <w:t>&lt;BICFI&gt;</w:t>
            </w:r>
          </w:p>
        </w:tc>
        <w:tc>
          <w:tcPr>
            <w:tcW w:w="3909" w:type="dxa"/>
            <w:shd w:val="clear" w:color="auto" w:fill="FFFFFF"/>
          </w:tcPr>
          <w:p w14:paraId="70395ED5" w14:textId="604C272A" w:rsidR="00F7053E" w:rsidRPr="00F7053E" w:rsidRDefault="00940D3E" w:rsidP="00F7053E">
            <w:pPr>
              <w:pStyle w:val="TableText"/>
              <w:rPr>
                <w:rStyle w:val="Bold"/>
              </w:rPr>
            </w:pPr>
            <w:r w:rsidRPr="00940D3E">
              <w:rPr>
                <w:rStyle w:val="Bold"/>
              </w:rPr>
              <w:t>ABCDZAJJ</w:t>
            </w:r>
          </w:p>
        </w:tc>
      </w:tr>
    </w:tbl>
    <w:p w14:paraId="3D2C454B" w14:textId="77777777" w:rsidR="00F7053E" w:rsidRDefault="00F7053E" w:rsidP="00F7053E">
      <w:pPr>
        <w:pStyle w:val="BlockLabelBeforeXML"/>
      </w:pPr>
    </w:p>
    <w:p w14:paraId="666B357F" w14:textId="77777777" w:rsidR="00F7053E" w:rsidRPr="001D2EF3" w:rsidRDefault="00F7053E" w:rsidP="00F7053E">
      <w:pPr>
        <w:pStyle w:val="BlockLabelBeforeXML"/>
      </w:pPr>
      <w:r>
        <w:t>Message instance</w:t>
      </w:r>
    </w:p>
    <w:p w14:paraId="39F02E84" w14:textId="77777777" w:rsidR="00F7053E" w:rsidRPr="00D05F4B" w:rsidRDefault="00F7053E" w:rsidP="00F7053E">
      <w:pPr>
        <w:pStyle w:val="XMLCode"/>
      </w:pPr>
      <w:r w:rsidRPr="00D05F4B">
        <w:t>&lt;?xml version="1.0" encoding="UTF-8"?&gt;</w:t>
      </w:r>
    </w:p>
    <w:p w14:paraId="4E354E93" w14:textId="2203B956" w:rsidR="00F7053E" w:rsidRPr="00D05F4B" w:rsidRDefault="00F7053E" w:rsidP="00F7053E">
      <w:pPr>
        <w:pStyle w:val="XMLCode"/>
      </w:pPr>
      <w:r w:rsidRPr="00D05F4B">
        <w:lastRenderedPageBreak/>
        <w:t>&lt;Document xmlns="urn:iso:std:iso:20022:tech:xsd:DRAFT1</w:t>
      </w:r>
      <w:r w:rsidR="00BF0BA7">
        <w:t>camt.111.001.0</w:t>
      </w:r>
      <w:r w:rsidR="00E57317">
        <w:t>3</w:t>
      </w:r>
      <w:r w:rsidRPr="00D05F4B">
        <w:t>" xmlns:xsi="http://www.w3.org/2001/XMLSchema-instance"&gt;</w:t>
      </w:r>
    </w:p>
    <w:p w14:paraId="6E144853" w14:textId="77777777" w:rsidR="00F7053E" w:rsidRPr="00D05F4B" w:rsidRDefault="00F7053E" w:rsidP="00F7053E">
      <w:pPr>
        <w:pStyle w:val="XMLCode"/>
      </w:pPr>
      <w:r w:rsidRPr="00D05F4B">
        <w:tab/>
        <w:t>&lt;InvstgtnRspn&gt;</w:t>
      </w:r>
    </w:p>
    <w:p w14:paraId="1B2779B6" w14:textId="77777777" w:rsidR="00F7053E" w:rsidRPr="00D05F4B" w:rsidRDefault="00F7053E" w:rsidP="00F7053E">
      <w:pPr>
        <w:pStyle w:val="XMLCode"/>
      </w:pPr>
      <w:r w:rsidRPr="00D05F4B">
        <w:tab/>
      </w:r>
      <w:r w:rsidRPr="00D05F4B">
        <w:tab/>
        <w:t>&lt;InvstgtnRspn&gt;</w:t>
      </w:r>
    </w:p>
    <w:p w14:paraId="547501C6" w14:textId="77777777" w:rsidR="00F7053E" w:rsidRPr="00D05F4B" w:rsidRDefault="00F7053E" w:rsidP="00F7053E">
      <w:pPr>
        <w:pStyle w:val="XMLCode"/>
      </w:pPr>
      <w:r w:rsidRPr="00D05F4B">
        <w:tab/>
      </w:r>
      <w:r w:rsidRPr="00D05F4B">
        <w:tab/>
      </w:r>
      <w:r w:rsidRPr="00D05F4B">
        <w:tab/>
        <w:t>&lt;MsgId&gt;6789&lt;/MsgId&gt;</w:t>
      </w:r>
    </w:p>
    <w:p w14:paraId="27D1EDC9" w14:textId="77777777" w:rsidR="00F7053E" w:rsidRPr="00D05F4B" w:rsidRDefault="00F7053E" w:rsidP="00F7053E">
      <w:pPr>
        <w:pStyle w:val="XMLCode"/>
      </w:pPr>
      <w:r w:rsidRPr="00D05F4B">
        <w:tab/>
      </w:r>
      <w:r w:rsidRPr="00D05F4B">
        <w:tab/>
      </w:r>
      <w:r w:rsidRPr="00D05F4B">
        <w:tab/>
        <w:t>&lt;RspndrInvstgtnId&gt;BANKBENEREF1&lt;/RspndrInvstgtnId&gt;</w:t>
      </w:r>
    </w:p>
    <w:p w14:paraId="3B9BFE3A" w14:textId="77777777" w:rsidR="00F7053E" w:rsidRPr="00D05F4B" w:rsidRDefault="00F7053E" w:rsidP="00F7053E">
      <w:pPr>
        <w:pStyle w:val="XMLCode"/>
      </w:pPr>
      <w:r w:rsidRPr="00D05F4B">
        <w:tab/>
      </w:r>
      <w:r w:rsidRPr="00D05F4B">
        <w:tab/>
      </w:r>
      <w:r w:rsidRPr="00D05F4B">
        <w:tab/>
        <w:t>&lt;InvstgtnSts&gt;</w:t>
      </w:r>
    </w:p>
    <w:p w14:paraId="6A74D87A" w14:textId="77777777" w:rsidR="00F7053E" w:rsidRPr="00D05F4B" w:rsidRDefault="00F7053E" w:rsidP="00F7053E">
      <w:pPr>
        <w:pStyle w:val="XMLCode"/>
      </w:pPr>
      <w:r w:rsidRPr="00D05F4B">
        <w:tab/>
      </w:r>
      <w:r w:rsidRPr="00D05F4B">
        <w:tab/>
      </w:r>
      <w:r w:rsidRPr="00D05F4B">
        <w:tab/>
      </w:r>
      <w:r w:rsidRPr="00D05F4B">
        <w:tab/>
        <w:t>&lt;Sts&gt;CLSD&lt;/Sts&gt;</w:t>
      </w:r>
    </w:p>
    <w:p w14:paraId="1FA19F42" w14:textId="77777777" w:rsidR="00F7053E" w:rsidRPr="00D05F4B" w:rsidRDefault="00F7053E" w:rsidP="00F7053E">
      <w:pPr>
        <w:pStyle w:val="XMLCode"/>
      </w:pPr>
      <w:r w:rsidRPr="00D05F4B">
        <w:tab/>
      </w:r>
      <w:r w:rsidRPr="00D05F4B">
        <w:tab/>
      </w:r>
      <w:r w:rsidRPr="00D05F4B">
        <w:tab/>
        <w:t>&lt;/InvstgtnSts&gt;</w:t>
      </w:r>
    </w:p>
    <w:p w14:paraId="16675FC6" w14:textId="77777777" w:rsidR="00F7053E" w:rsidRPr="00D05F4B" w:rsidRDefault="00F7053E" w:rsidP="00F7053E">
      <w:pPr>
        <w:pStyle w:val="XMLCode"/>
      </w:pPr>
      <w:r w:rsidRPr="00D05F4B">
        <w:tab/>
      </w:r>
      <w:r w:rsidRPr="00D05F4B">
        <w:tab/>
      </w:r>
      <w:r w:rsidRPr="00D05F4B">
        <w:tab/>
        <w:t>&lt;InvstgtnData&gt;</w:t>
      </w:r>
    </w:p>
    <w:p w14:paraId="16D1FCA2" w14:textId="77777777" w:rsidR="00F7053E" w:rsidRPr="00D05F4B" w:rsidRDefault="00F7053E" w:rsidP="00F7053E">
      <w:pPr>
        <w:pStyle w:val="XMLCode"/>
      </w:pPr>
      <w:r w:rsidRPr="00D05F4B">
        <w:tab/>
      </w:r>
      <w:r w:rsidRPr="00D05F4B">
        <w:tab/>
      </w:r>
      <w:r w:rsidRPr="00D05F4B">
        <w:tab/>
      </w:r>
      <w:r w:rsidRPr="00D05F4B">
        <w:tab/>
        <w:t>&lt;OrgnlInvstgtnRsn&gt;</w:t>
      </w:r>
    </w:p>
    <w:p w14:paraId="10D59431" w14:textId="77777777" w:rsidR="00F7053E" w:rsidRPr="00D05F4B" w:rsidRDefault="00F7053E" w:rsidP="00F7053E">
      <w:pPr>
        <w:pStyle w:val="XMLCode"/>
      </w:pPr>
      <w:r w:rsidRPr="00D05F4B">
        <w:tab/>
      </w:r>
      <w:r w:rsidRPr="00D05F4B">
        <w:tab/>
      </w:r>
      <w:r w:rsidRPr="00D05F4B">
        <w:tab/>
      </w:r>
      <w:r w:rsidRPr="00D05F4B">
        <w:tab/>
      </w:r>
      <w:r w:rsidRPr="00D05F4B">
        <w:tab/>
        <w:t>&lt;Cd&gt;</w:t>
      </w:r>
      <w:r>
        <w:t>CTOR</w:t>
      </w:r>
      <w:r w:rsidRPr="00D05F4B">
        <w:t>&lt;/Cd&gt;</w:t>
      </w:r>
    </w:p>
    <w:p w14:paraId="6CA2DE43" w14:textId="77777777" w:rsidR="00F7053E" w:rsidRPr="00D05F4B" w:rsidRDefault="00F7053E" w:rsidP="00F7053E">
      <w:pPr>
        <w:pStyle w:val="XMLCode"/>
      </w:pPr>
      <w:r w:rsidRPr="00D05F4B">
        <w:tab/>
      </w:r>
      <w:r w:rsidRPr="00D05F4B">
        <w:tab/>
      </w:r>
      <w:r w:rsidRPr="00D05F4B">
        <w:tab/>
      </w:r>
      <w:r w:rsidRPr="00D05F4B">
        <w:tab/>
      </w:r>
      <w:r w:rsidRPr="00D05F4B">
        <w:tab/>
        <w:t>&lt;!-- Creditor. --&gt;</w:t>
      </w:r>
    </w:p>
    <w:p w14:paraId="3F358E9A" w14:textId="77777777" w:rsidR="00F7053E" w:rsidRDefault="00F7053E" w:rsidP="00F7053E">
      <w:pPr>
        <w:pStyle w:val="XMLCode"/>
      </w:pPr>
      <w:r w:rsidRPr="00D05F4B">
        <w:tab/>
      </w:r>
      <w:r w:rsidRPr="00D05F4B">
        <w:tab/>
      </w:r>
      <w:r w:rsidRPr="00D05F4B">
        <w:tab/>
      </w:r>
      <w:r w:rsidRPr="00D05F4B">
        <w:tab/>
        <w:t>&lt;/OrgnlInvstgtnRsn&gt;</w:t>
      </w:r>
    </w:p>
    <w:p w14:paraId="04AC70E8" w14:textId="77777777" w:rsidR="00F7053E" w:rsidRPr="003E0900" w:rsidRDefault="00F7053E" w:rsidP="00F7053E">
      <w:pPr>
        <w:pStyle w:val="XMLCode"/>
      </w:pPr>
      <w:r w:rsidRPr="003E0900">
        <w:tab/>
      </w:r>
      <w:r w:rsidRPr="003E0900">
        <w:tab/>
      </w:r>
      <w:r w:rsidRPr="003E0900">
        <w:tab/>
      </w:r>
      <w:r w:rsidRPr="003E0900">
        <w:tab/>
        <w:t>&lt;OrgnlInvstgtnRsn</w:t>
      </w:r>
      <w:r>
        <w:t>SubTp</w:t>
      </w:r>
      <w:r w:rsidRPr="003E0900">
        <w:t>&gt;</w:t>
      </w:r>
    </w:p>
    <w:p w14:paraId="66742848" w14:textId="77777777" w:rsidR="00F7053E" w:rsidRPr="003E0900" w:rsidRDefault="00F7053E" w:rsidP="00F7053E">
      <w:pPr>
        <w:pStyle w:val="XMLCode"/>
      </w:pPr>
      <w:r w:rsidRPr="003E0900">
        <w:tab/>
      </w:r>
      <w:r w:rsidRPr="003E0900">
        <w:tab/>
      </w:r>
      <w:r w:rsidRPr="003E0900">
        <w:tab/>
      </w:r>
      <w:r w:rsidRPr="003E0900">
        <w:tab/>
      </w:r>
      <w:r w:rsidRPr="003E0900">
        <w:tab/>
        <w:t>&lt;Cd&gt;</w:t>
      </w:r>
      <w:r>
        <w:t>MMNA</w:t>
      </w:r>
      <w:r w:rsidRPr="003E0900">
        <w:t>&lt;/Cd&gt;</w:t>
      </w:r>
    </w:p>
    <w:p w14:paraId="113A2E3F" w14:textId="77777777" w:rsidR="00F7053E" w:rsidRPr="003E0900" w:rsidRDefault="00F7053E" w:rsidP="00F7053E">
      <w:pPr>
        <w:pStyle w:val="XMLCode"/>
      </w:pPr>
      <w:r w:rsidRPr="003E0900">
        <w:tab/>
      </w:r>
      <w:r w:rsidRPr="003E0900">
        <w:tab/>
      </w:r>
      <w:r w:rsidRPr="003E0900">
        <w:tab/>
      </w:r>
      <w:r w:rsidRPr="003E0900">
        <w:tab/>
      </w:r>
      <w:r w:rsidRPr="003E0900">
        <w:tab/>
        <w:t xml:space="preserve">&lt;!-- </w:t>
      </w:r>
      <w:r w:rsidRPr="00323F44">
        <w:t>Mismatch Name And Account</w:t>
      </w:r>
      <w:r>
        <w:t>.</w:t>
      </w:r>
      <w:r w:rsidRPr="003E0900">
        <w:t xml:space="preserve"> --&gt;</w:t>
      </w:r>
    </w:p>
    <w:p w14:paraId="000CE36F" w14:textId="77777777" w:rsidR="00F7053E" w:rsidRPr="003E0900" w:rsidRDefault="00F7053E" w:rsidP="00F7053E">
      <w:pPr>
        <w:pStyle w:val="XMLCode"/>
      </w:pPr>
      <w:r w:rsidRPr="003E0900">
        <w:tab/>
      </w:r>
      <w:r w:rsidRPr="003E0900">
        <w:tab/>
      </w:r>
      <w:r w:rsidRPr="003E0900">
        <w:tab/>
      </w:r>
      <w:r w:rsidRPr="003E0900">
        <w:tab/>
        <w:t>&lt;/OrgnlInvstgtnRsn</w:t>
      </w:r>
      <w:r>
        <w:t>SubTp</w:t>
      </w:r>
      <w:r w:rsidRPr="003E0900">
        <w:t>&gt;</w:t>
      </w:r>
    </w:p>
    <w:p w14:paraId="097DC3D0" w14:textId="77777777" w:rsidR="00F7053E" w:rsidRPr="00D05F4B" w:rsidRDefault="00F7053E" w:rsidP="00F7053E">
      <w:pPr>
        <w:pStyle w:val="XMLCode"/>
      </w:pPr>
      <w:r w:rsidRPr="00D05F4B">
        <w:tab/>
      </w:r>
      <w:r w:rsidRPr="00D05F4B">
        <w:tab/>
      </w:r>
      <w:r w:rsidRPr="00D05F4B">
        <w:tab/>
      </w:r>
      <w:r w:rsidRPr="00D05F4B">
        <w:tab/>
        <w:t>&lt;RspnData&gt;</w:t>
      </w:r>
    </w:p>
    <w:p w14:paraId="38CDB5AA" w14:textId="77777777" w:rsidR="00F7053E" w:rsidRPr="00D05F4B" w:rsidRDefault="00F7053E" w:rsidP="00F7053E">
      <w:pPr>
        <w:pStyle w:val="XMLCode"/>
      </w:pPr>
      <w:r w:rsidRPr="00D05F4B">
        <w:tab/>
      </w:r>
      <w:r w:rsidRPr="00D05F4B">
        <w:tab/>
      </w:r>
      <w:r w:rsidRPr="00D05F4B">
        <w:tab/>
      </w:r>
      <w:r w:rsidRPr="00D05F4B">
        <w:tab/>
      </w:r>
      <w:r w:rsidRPr="00D05F4B">
        <w:tab/>
        <w:t>&lt;TxData&gt;</w:t>
      </w:r>
    </w:p>
    <w:p w14:paraId="46BF1D9B" w14:textId="77777777" w:rsidR="00F7053E" w:rsidRPr="00D05F4B" w:rsidRDefault="00F7053E" w:rsidP="00F7053E">
      <w:pPr>
        <w:pStyle w:val="XMLCode"/>
      </w:pPr>
      <w:r w:rsidRPr="00D05F4B">
        <w:tab/>
      </w:r>
      <w:r w:rsidRPr="00D05F4B">
        <w:tab/>
      </w:r>
      <w:r w:rsidRPr="00D05F4B">
        <w:tab/>
      </w:r>
      <w:r w:rsidRPr="00D05F4B">
        <w:tab/>
      </w:r>
      <w:r w:rsidRPr="00D05F4B">
        <w:tab/>
      </w:r>
      <w:r w:rsidRPr="00D05F4B">
        <w:tab/>
        <w:t>&lt;Pth&gt;FIToFICstmrCdtTrf/CdtTrfTxInf/CdtrAcct/Id/Othr/Id&lt;/Pth&gt;</w:t>
      </w:r>
    </w:p>
    <w:p w14:paraId="2CDFABAF" w14:textId="77777777" w:rsidR="00F7053E" w:rsidRPr="00D05F4B" w:rsidRDefault="00F7053E" w:rsidP="00F7053E">
      <w:pPr>
        <w:pStyle w:val="XMLCode"/>
      </w:pPr>
      <w:r w:rsidRPr="00D05F4B">
        <w:tab/>
      </w:r>
      <w:r w:rsidRPr="00D05F4B">
        <w:tab/>
      </w:r>
      <w:r w:rsidRPr="00D05F4B">
        <w:tab/>
      </w:r>
      <w:r w:rsidRPr="00D05F4B">
        <w:tab/>
      </w:r>
      <w:r w:rsidRPr="00D05F4B">
        <w:tab/>
      </w:r>
      <w:r w:rsidRPr="00D05F4B">
        <w:tab/>
        <w:t>&lt;Rcrd&gt;</w:t>
      </w:r>
    </w:p>
    <w:p w14:paraId="1BCA3364" w14:textId="77777777" w:rsidR="00F7053E" w:rsidRPr="00D05F4B" w:rsidRDefault="00F7053E" w:rsidP="00F7053E">
      <w:pPr>
        <w:pStyle w:val="XMLCode"/>
      </w:pPr>
      <w:r w:rsidRPr="00D05F4B">
        <w:tab/>
      </w:r>
      <w:r w:rsidRPr="00D05F4B">
        <w:tab/>
      </w:r>
      <w:r w:rsidRPr="00D05F4B">
        <w:tab/>
      </w:r>
      <w:r w:rsidRPr="00D05F4B">
        <w:tab/>
      </w:r>
      <w:r w:rsidRPr="00D05F4B">
        <w:tab/>
      </w:r>
      <w:r w:rsidRPr="00D05F4B">
        <w:tab/>
      </w:r>
      <w:r w:rsidRPr="00D05F4B">
        <w:tab/>
        <w:t>&lt;CshAcct&gt;</w:t>
      </w:r>
    </w:p>
    <w:p w14:paraId="37223C80" w14:textId="77777777" w:rsidR="00F7053E" w:rsidRPr="00D05F4B" w:rsidRDefault="00F7053E" w:rsidP="00F7053E">
      <w:pPr>
        <w:pStyle w:val="XMLCode"/>
      </w:pPr>
      <w:r w:rsidRPr="00D05F4B">
        <w:tab/>
      </w:r>
      <w:r w:rsidRPr="00D05F4B">
        <w:tab/>
      </w:r>
      <w:r w:rsidRPr="00D05F4B">
        <w:tab/>
      </w:r>
      <w:r w:rsidRPr="00D05F4B">
        <w:tab/>
      </w:r>
      <w:r w:rsidRPr="00D05F4B">
        <w:tab/>
      </w:r>
      <w:r w:rsidRPr="00D05F4B">
        <w:tab/>
      </w:r>
      <w:r w:rsidRPr="00D05F4B">
        <w:tab/>
      </w:r>
      <w:r w:rsidRPr="00D05F4B">
        <w:tab/>
        <w:t>&lt;Id&gt;</w:t>
      </w:r>
    </w:p>
    <w:p w14:paraId="3777C4AE" w14:textId="77777777" w:rsidR="00F7053E" w:rsidRPr="00D05F4B" w:rsidRDefault="00F7053E" w:rsidP="00F7053E">
      <w:pPr>
        <w:pStyle w:val="XMLCode"/>
      </w:pPr>
      <w:r w:rsidRPr="00D05F4B">
        <w:tab/>
      </w:r>
      <w:r w:rsidRPr="00D05F4B">
        <w:tab/>
      </w:r>
      <w:r w:rsidRPr="00D05F4B">
        <w:tab/>
      </w:r>
      <w:r w:rsidRPr="00D05F4B">
        <w:tab/>
      </w:r>
      <w:r w:rsidRPr="00D05F4B">
        <w:tab/>
      </w:r>
      <w:r w:rsidRPr="00D05F4B">
        <w:tab/>
      </w:r>
      <w:r w:rsidRPr="00D05F4B">
        <w:tab/>
      </w:r>
      <w:r w:rsidRPr="00D05F4B">
        <w:tab/>
      </w:r>
      <w:r w:rsidRPr="00D05F4B">
        <w:tab/>
        <w:t>&lt;Othr&gt;</w:t>
      </w:r>
    </w:p>
    <w:p w14:paraId="08C11A4F" w14:textId="77777777" w:rsidR="00F7053E" w:rsidRPr="00D05F4B" w:rsidRDefault="00F7053E" w:rsidP="00F7053E">
      <w:pPr>
        <w:pStyle w:val="XMLCode"/>
      </w:pPr>
      <w:r w:rsidRPr="00D05F4B">
        <w:tab/>
      </w:r>
      <w:r w:rsidRPr="00D05F4B">
        <w:tab/>
      </w:r>
      <w:r w:rsidRPr="00D05F4B">
        <w:tab/>
      </w:r>
      <w:r w:rsidRPr="00D05F4B">
        <w:tab/>
      </w:r>
      <w:r w:rsidRPr="00D05F4B">
        <w:tab/>
      </w:r>
      <w:r w:rsidRPr="00D05F4B">
        <w:tab/>
      </w:r>
      <w:r w:rsidRPr="00D05F4B">
        <w:tab/>
      </w:r>
      <w:r w:rsidRPr="00D05F4B">
        <w:tab/>
      </w:r>
      <w:r w:rsidRPr="00D05F4B">
        <w:tab/>
      </w:r>
      <w:r w:rsidRPr="00D05F4B">
        <w:tab/>
        <w:t>&lt;Id&gt;RO52BTRLRONCRT1112222444&lt;/Id&gt;</w:t>
      </w:r>
    </w:p>
    <w:p w14:paraId="731B0D08" w14:textId="77777777" w:rsidR="00F7053E" w:rsidRPr="00D05F4B" w:rsidRDefault="00F7053E" w:rsidP="00F7053E">
      <w:pPr>
        <w:pStyle w:val="XMLCode"/>
      </w:pPr>
      <w:r w:rsidRPr="00D05F4B">
        <w:tab/>
      </w:r>
      <w:r w:rsidRPr="00D05F4B">
        <w:tab/>
      </w:r>
      <w:r w:rsidRPr="00D05F4B">
        <w:tab/>
      </w:r>
      <w:r w:rsidRPr="00D05F4B">
        <w:tab/>
      </w:r>
      <w:r w:rsidRPr="00D05F4B">
        <w:tab/>
      </w:r>
      <w:r w:rsidRPr="00D05F4B">
        <w:tab/>
      </w:r>
      <w:r w:rsidRPr="00D05F4B">
        <w:tab/>
      </w:r>
      <w:r w:rsidRPr="00D05F4B">
        <w:tab/>
      </w:r>
      <w:r w:rsidRPr="00D05F4B">
        <w:tab/>
        <w:t>&lt;/Othr&gt;</w:t>
      </w:r>
    </w:p>
    <w:p w14:paraId="6FCFDEEB" w14:textId="77777777" w:rsidR="00F7053E" w:rsidRPr="00D05F4B" w:rsidRDefault="00F7053E" w:rsidP="00F7053E">
      <w:pPr>
        <w:pStyle w:val="XMLCode"/>
      </w:pPr>
      <w:r w:rsidRPr="00D05F4B">
        <w:tab/>
      </w:r>
      <w:r w:rsidRPr="00D05F4B">
        <w:tab/>
      </w:r>
      <w:r w:rsidRPr="00D05F4B">
        <w:tab/>
      </w:r>
      <w:r w:rsidRPr="00D05F4B">
        <w:tab/>
      </w:r>
      <w:r w:rsidRPr="00D05F4B">
        <w:tab/>
      </w:r>
      <w:r w:rsidRPr="00D05F4B">
        <w:tab/>
      </w:r>
      <w:r w:rsidRPr="00D05F4B">
        <w:tab/>
      </w:r>
      <w:r w:rsidRPr="00D05F4B">
        <w:tab/>
        <w:t>&lt;/Id&gt;</w:t>
      </w:r>
    </w:p>
    <w:p w14:paraId="14A7D6AF" w14:textId="77777777" w:rsidR="00F7053E" w:rsidRPr="00D05F4B" w:rsidRDefault="00F7053E" w:rsidP="00F7053E">
      <w:pPr>
        <w:pStyle w:val="XMLCode"/>
      </w:pPr>
      <w:r w:rsidRPr="00D05F4B">
        <w:tab/>
      </w:r>
      <w:r w:rsidRPr="00D05F4B">
        <w:tab/>
      </w:r>
      <w:r w:rsidRPr="00D05F4B">
        <w:tab/>
      </w:r>
      <w:r w:rsidRPr="00D05F4B">
        <w:tab/>
      </w:r>
      <w:r w:rsidRPr="00D05F4B">
        <w:tab/>
      </w:r>
      <w:r w:rsidRPr="00D05F4B">
        <w:tab/>
      </w:r>
      <w:r w:rsidRPr="00D05F4B">
        <w:tab/>
        <w:t>&lt;/CshAcct&gt;</w:t>
      </w:r>
    </w:p>
    <w:p w14:paraId="05E3AE0D" w14:textId="77777777" w:rsidR="00F7053E" w:rsidRPr="00D05F4B" w:rsidRDefault="00F7053E" w:rsidP="00F7053E">
      <w:pPr>
        <w:pStyle w:val="XMLCode"/>
      </w:pPr>
      <w:r w:rsidRPr="00D05F4B">
        <w:tab/>
      </w:r>
      <w:r w:rsidRPr="00D05F4B">
        <w:tab/>
      </w:r>
      <w:r w:rsidRPr="00D05F4B">
        <w:tab/>
      </w:r>
      <w:r w:rsidRPr="00D05F4B">
        <w:tab/>
      </w:r>
      <w:r w:rsidRPr="00D05F4B">
        <w:tab/>
      </w:r>
      <w:r w:rsidRPr="00D05F4B">
        <w:tab/>
        <w:t>&lt;/Rcrd&gt;</w:t>
      </w:r>
    </w:p>
    <w:p w14:paraId="0A98DE3A" w14:textId="77777777" w:rsidR="00F7053E" w:rsidRPr="00D05F4B" w:rsidRDefault="00F7053E" w:rsidP="00F7053E">
      <w:pPr>
        <w:pStyle w:val="XMLCode"/>
      </w:pPr>
      <w:r w:rsidRPr="00D05F4B">
        <w:tab/>
      </w:r>
      <w:r w:rsidRPr="00D05F4B">
        <w:tab/>
      </w:r>
      <w:r w:rsidRPr="00D05F4B">
        <w:tab/>
      </w:r>
      <w:r w:rsidRPr="00D05F4B">
        <w:tab/>
      </w:r>
      <w:r w:rsidRPr="00D05F4B">
        <w:tab/>
        <w:t>&lt;/TxData&gt;</w:t>
      </w:r>
    </w:p>
    <w:p w14:paraId="2591FEB6" w14:textId="77777777" w:rsidR="00F7053E" w:rsidRPr="00D05F4B" w:rsidRDefault="00F7053E" w:rsidP="00F7053E">
      <w:pPr>
        <w:pStyle w:val="XMLCode"/>
      </w:pPr>
      <w:r w:rsidRPr="00D05F4B">
        <w:tab/>
      </w:r>
      <w:r w:rsidRPr="00D05F4B">
        <w:tab/>
      </w:r>
      <w:r w:rsidRPr="00D05F4B">
        <w:tab/>
      </w:r>
      <w:r w:rsidRPr="00D05F4B">
        <w:tab/>
        <w:t>&lt;/RspnData&gt;</w:t>
      </w:r>
    </w:p>
    <w:p w14:paraId="6CE542F6" w14:textId="77777777" w:rsidR="00F7053E" w:rsidRPr="00D05F4B" w:rsidRDefault="00F7053E" w:rsidP="00F7053E">
      <w:pPr>
        <w:pStyle w:val="XMLCode"/>
      </w:pPr>
      <w:r w:rsidRPr="00D05F4B">
        <w:tab/>
      </w:r>
      <w:r w:rsidRPr="00D05F4B">
        <w:tab/>
      </w:r>
      <w:r w:rsidRPr="00D05F4B">
        <w:tab/>
        <w:t>&lt;/InvstgtnData&gt;</w:t>
      </w:r>
    </w:p>
    <w:p w14:paraId="3246D612" w14:textId="77777777" w:rsidR="00F7053E" w:rsidRPr="00D05F4B" w:rsidRDefault="00F7053E" w:rsidP="00F7053E">
      <w:pPr>
        <w:pStyle w:val="XMLCode"/>
      </w:pPr>
      <w:r w:rsidRPr="00D05F4B">
        <w:tab/>
      </w:r>
      <w:r w:rsidRPr="00D05F4B">
        <w:tab/>
        <w:t>&lt;/InvstgtnRspn&gt;</w:t>
      </w:r>
    </w:p>
    <w:p w14:paraId="628F505F" w14:textId="77777777" w:rsidR="00F7053E" w:rsidRPr="00D05F4B" w:rsidRDefault="00F7053E" w:rsidP="00F7053E">
      <w:pPr>
        <w:pStyle w:val="XMLCode"/>
      </w:pPr>
      <w:r w:rsidRPr="00D05F4B">
        <w:tab/>
      </w:r>
      <w:r w:rsidRPr="00D05F4B">
        <w:tab/>
        <w:t>&lt;OrgnlInvstgtnReq&gt;</w:t>
      </w:r>
    </w:p>
    <w:p w14:paraId="2F0B3291" w14:textId="77777777" w:rsidR="00F7053E" w:rsidRPr="00D05F4B" w:rsidRDefault="00F7053E" w:rsidP="00F7053E">
      <w:pPr>
        <w:pStyle w:val="XMLCode"/>
      </w:pPr>
      <w:r w:rsidRPr="00D05F4B">
        <w:tab/>
      </w:r>
      <w:r w:rsidRPr="00D05F4B">
        <w:tab/>
      </w:r>
      <w:r w:rsidRPr="00D05F4B">
        <w:tab/>
        <w:t>&lt;MsgId&gt;12345&lt;/MsgId&gt;</w:t>
      </w:r>
    </w:p>
    <w:p w14:paraId="5B9FA749" w14:textId="77777777" w:rsidR="00F7053E" w:rsidRPr="00D05F4B" w:rsidRDefault="00F7053E" w:rsidP="00F7053E">
      <w:pPr>
        <w:pStyle w:val="XMLCode"/>
      </w:pPr>
      <w:r w:rsidRPr="00D05F4B">
        <w:tab/>
      </w:r>
      <w:r w:rsidRPr="00D05F4B">
        <w:tab/>
      </w:r>
      <w:r w:rsidRPr="00D05F4B">
        <w:tab/>
        <w:t>&lt;RqstrInvstgtnId&gt;REQUESTOR_REF4567&lt;/RqstrInvstgtnId&gt;</w:t>
      </w:r>
    </w:p>
    <w:p w14:paraId="352A7D47" w14:textId="77777777" w:rsidR="005628E1" w:rsidRPr="005628E1" w:rsidRDefault="005628E1" w:rsidP="005628E1">
      <w:pPr>
        <w:pStyle w:val="XMLCode"/>
      </w:pPr>
      <w:r w:rsidRPr="005628E1">
        <w:tab/>
      </w:r>
      <w:r w:rsidRPr="005628E1">
        <w:tab/>
      </w:r>
      <w:r w:rsidRPr="005628E1">
        <w:tab/>
        <w:t>&lt;InvstgtnTp&gt;</w:t>
      </w:r>
    </w:p>
    <w:p w14:paraId="3A14DCF8" w14:textId="77777777" w:rsidR="005628E1" w:rsidRPr="005628E1" w:rsidRDefault="005628E1" w:rsidP="005628E1">
      <w:pPr>
        <w:pStyle w:val="XMLCode"/>
      </w:pPr>
      <w:r w:rsidRPr="005628E1">
        <w:tab/>
      </w:r>
      <w:r w:rsidRPr="005628E1">
        <w:tab/>
      </w:r>
      <w:r w:rsidRPr="005628E1">
        <w:tab/>
      </w:r>
      <w:r w:rsidRPr="005628E1">
        <w:tab/>
        <w:t>&lt;Cd&gt;RQFI&lt;/Cd&gt;</w:t>
      </w:r>
    </w:p>
    <w:p w14:paraId="4D6DD735" w14:textId="77777777" w:rsidR="005628E1" w:rsidRPr="005628E1" w:rsidRDefault="005628E1" w:rsidP="005628E1">
      <w:pPr>
        <w:pStyle w:val="XMLCode"/>
      </w:pPr>
      <w:r w:rsidRPr="005628E1">
        <w:lastRenderedPageBreak/>
        <w:tab/>
      </w:r>
      <w:r w:rsidRPr="005628E1">
        <w:tab/>
      </w:r>
      <w:r w:rsidRPr="005628E1">
        <w:tab/>
        <w:t>&lt;/InvstgtnTp&gt;</w:t>
      </w:r>
    </w:p>
    <w:p w14:paraId="09E5E02D" w14:textId="77777777" w:rsidR="005628E1" w:rsidRPr="005628E1" w:rsidRDefault="005628E1" w:rsidP="005628E1">
      <w:pPr>
        <w:pStyle w:val="XMLCode"/>
      </w:pPr>
      <w:r w:rsidRPr="005628E1">
        <w:tab/>
      </w:r>
      <w:r w:rsidRPr="005628E1">
        <w:tab/>
      </w:r>
      <w:r w:rsidRPr="005628E1">
        <w:tab/>
        <w:t>&lt;InvstgtnSubTp&gt;</w:t>
      </w:r>
    </w:p>
    <w:p w14:paraId="52D5E29B" w14:textId="77777777" w:rsidR="005628E1" w:rsidRPr="005628E1" w:rsidRDefault="005628E1" w:rsidP="005628E1">
      <w:pPr>
        <w:pStyle w:val="XMLCode"/>
      </w:pPr>
      <w:r w:rsidRPr="005628E1">
        <w:tab/>
      </w:r>
      <w:r w:rsidRPr="005628E1">
        <w:tab/>
      </w:r>
      <w:r w:rsidRPr="005628E1">
        <w:tab/>
      </w:r>
      <w:r w:rsidRPr="005628E1">
        <w:tab/>
        <w:t>&lt;Cd&gt;UTEX&lt;/Cd&gt;</w:t>
      </w:r>
    </w:p>
    <w:p w14:paraId="7263405A" w14:textId="77777777" w:rsidR="005628E1" w:rsidRPr="005628E1" w:rsidRDefault="005628E1" w:rsidP="005628E1">
      <w:pPr>
        <w:pStyle w:val="XMLCode"/>
      </w:pPr>
      <w:r w:rsidRPr="005628E1">
        <w:tab/>
      </w:r>
      <w:r w:rsidRPr="005628E1">
        <w:tab/>
      </w:r>
      <w:r w:rsidRPr="005628E1">
        <w:tab/>
        <w:t>&lt;/InvstgtnSubTp&gt;</w:t>
      </w:r>
    </w:p>
    <w:p w14:paraId="1F212814" w14:textId="77777777" w:rsidR="00F7053E" w:rsidRPr="00D05F4B" w:rsidRDefault="00F7053E" w:rsidP="00F7053E">
      <w:pPr>
        <w:pStyle w:val="XMLCode"/>
      </w:pPr>
      <w:r w:rsidRPr="00D05F4B">
        <w:tab/>
      </w:r>
      <w:r w:rsidRPr="00D05F4B">
        <w:tab/>
      </w:r>
      <w:r w:rsidRPr="00D05F4B">
        <w:tab/>
        <w:t>&lt;UndrlygInstrm&gt;</w:t>
      </w:r>
    </w:p>
    <w:p w14:paraId="560B4036" w14:textId="77777777" w:rsidR="00F7053E" w:rsidRPr="00D05F4B" w:rsidRDefault="00F7053E" w:rsidP="00F7053E">
      <w:pPr>
        <w:pStyle w:val="XMLCode"/>
      </w:pPr>
      <w:r w:rsidRPr="00D05F4B">
        <w:tab/>
      </w:r>
      <w:r w:rsidRPr="00D05F4B">
        <w:tab/>
      </w:r>
      <w:r w:rsidRPr="00D05F4B">
        <w:tab/>
      </w:r>
      <w:r w:rsidRPr="00D05F4B">
        <w:tab/>
        <w:t>&lt;Cd&gt;XBCT&lt;/Cd&gt;</w:t>
      </w:r>
    </w:p>
    <w:p w14:paraId="08AB3342" w14:textId="77777777" w:rsidR="00F7053E" w:rsidRPr="00D05F4B" w:rsidRDefault="00F7053E" w:rsidP="00F7053E">
      <w:pPr>
        <w:pStyle w:val="XMLCode"/>
      </w:pPr>
      <w:r w:rsidRPr="00D05F4B">
        <w:tab/>
      </w:r>
      <w:r w:rsidRPr="00D05F4B">
        <w:tab/>
      </w:r>
      <w:r w:rsidRPr="00D05F4B">
        <w:tab/>
      </w:r>
      <w:r w:rsidRPr="00D05F4B">
        <w:tab/>
        <w:t>&lt;!-- Cross Border Customer Credit Transfer.--&gt;</w:t>
      </w:r>
    </w:p>
    <w:p w14:paraId="2ADA2413" w14:textId="77777777" w:rsidR="00F7053E" w:rsidRPr="00D05F4B" w:rsidRDefault="00F7053E" w:rsidP="00F7053E">
      <w:pPr>
        <w:pStyle w:val="XMLCode"/>
      </w:pPr>
      <w:r w:rsidRPr="00D05F4B">
        <w:tab/>
      </w:r>
      <w:r w:rsidRPr="00D05F4B">
        <w:tab/>
      </w:r>
      <w:r w:rsidRPr="00D05F4B">
        <w:tab/>
        <w:t>&lt;/UndrlygInstrm&gt;</w:t>
      </w:r>
    </w:p>
    <w:p w14:paraId="0DA6B01E" w14:textId="77777777" w:rsidR="00F7053E" w:rsidRPr="00D05F4B" w:rsidRDefault="00F7053E" w:rsidP="00F7053E">
      <w:pPr>
        <w:pStyle w:val="XMLCode"/>
      </w:pPr>
      <w:r w:rsidRPr="00D05F4B">
        <w:tab/>
      </w:r>
      <w:r w:rsidRPr="00D05F4B">
        <w:tab/>
      </w:r>
      <w:r w:rsidRPr="00D05F4B">
        <w:tab/>
        <w:t>&lt;Undrlyg&gt;</w:t>
      </w:r>
    </w:p>
    <w:p w14:paraId="4EBF1FC0" w14:textId="77777777" w:rsidR="00F7053E" w:rsidRPr="00D05F4B" w:rsidRDefault="00F7053E" w:rsidP="00F7053E">
      <w:pPr>
        <w:pStyle w:val="XMLCode"/>
      </w:pPr>
      <w:r w:rsidRPr="00D05F4B">
        <w:tab/>
      </w:r>
      <w:r w:rsidRPr="00D05F4B">
        <w:tab/>
      </w:r>
      <w:r w:rsidRPr="00D05F4B">
        <w:tab/>
      </w:r>
      <w:r w:rsidRPr="00D05F4B">
        <w:tab/>
        <w:t>&lt;IntrBk&gt;</w:t>
      </w:r>
    </w:p>
    <w:p w14:paraId="1531F314" w14:textId="77777777" w:rsidR="00F7053E" w:rsidRPr="00D05F4B" w:rsidRDefault="00F7053E" w:rsidP="00F7053E">
      <w:pPr>
        <w:pStyle w:val="XMLCode"/>
      </w:pPr>
      <w:r w:rsidRPr="00D05F4B">
        <w:tab/>
      </w:r>
      <w:r w:rsidRPr="00D05F4B">
        <w:tab/>
      </w:r>
      <w:r w:rsidRPr="00D05F4B">
        <w:tab/>
      </w:r>
      <w:r w:rsidRPr="00D05F4B">
        <w:tab/>
      </w:r>
      <w:r w:rsidRPr="00D05F4B">
        <w:tab/>
        <w:t>&lt;OrgnlInstrId&gt;FIELD20REF002&lt;/OrgnlInstrId&gt;</w:t>
      </w:r>
    </w:p>
    <w:p w14:paraId="3846F014" w14:textId="77777777" w:rsidR="00F7053E" w:rsidRPr="00D05F4B" w:rsidRDefault="00F7053E" w:rsidP="00F7053E">
      <w:pPr>
        <w:pStyle w:val="XMLCode"/>
      </w:pPr>
      <w:r w:rsidRPr="00D05F4B">
        <w:tab/>
      </w:r>
      <w:r w:rsidRPr="00D05F4B">
        <w:tab/>
      </w:r>
      <w:r w:rsidRPr="00D05F4B">
        <w:tab/>
      </w:r>
      <w:r w:rsidRPr="00D05F4B">
        <w:tab/>
      </w:r>
      <w:r w:rsidRPr="00D05F4B">
        <w:tab/>
        <w:t>&lt;OrgnlUETR&gt;174c245f-2682-4291-ad67-2a41e530cd27&lt;/OrgnlUETR&gt;</w:t>
      </w:r>
    </w:p>
    <w:p w14:paraId="1474F062" w14:textId="77777777" w:rsidR="00F7053E" w:rsidRPr="00D05F4B" w:rsidRDefault="00F7053E" w:rsidP="00F7053E">
      <w:pPr>
        <w:pStyle w:val="XMLCode"/>
      </w:pPr>
      <w:r w:rsidRPr="00D05F4B">
        <w:tab/>
      </w:r>
      <w:r w:rsidRPr="00D05F4B">
        <w:tab/>
      </w:r>
      <w:r w:rsidRPr="00D05F4B">
        <w:tab/>
      </w:r>
      <w:r w:rsidRPr="00D05F4B">
        <w:tab/>
      </w:r>
      <w:r w:rsidRPr="00D05F4B">
        <w:tab/>
        <w:t>&lt;OrgnlIntrBkSttlmAmt Ccy="RON"&gt;100.00&lt;/OrgnlIntrBkSttlmAmt&gt;</w:t>
      </w:r>
    </w:p>
    <w:p w14:paraId="65368D28" w14:textId="77777777" w:rsidR="00F7053E" w:rsidRPr="00D05F4B" w:rsidRDefault="00F7053E" w:rsidP="00F7053E">
      <w:pPr>
        <w:pStyle w:val="XMLCode"/>
      </w:pPr>
      <w:r w:rsidRPr="00D05F4B">
        <w:tab/>
      </w:r>
      <w:r w:rsidRPr="00D05F4B">
        <w:tab/>
      </w:r>
      <w:r w:rsidRPr="00D05F4B">
        <w:tab/>
      </w:r>
      <w:r w:rsidRPr="00D05F4B">
        <w:tab/>
      </w:r>
      <w:r w:rsidRPr="00D05F4B">
        <w:tab/>
        <w:t>&lt;OrgnlIntrBkSttlmDt&gt;2022-10-16&lt;/OrgnlIntrBkSttlmDt&gt;</w:t>
      </w:r>
    </w:p>
    <w:p w14:paraId="78D22227" w14:textId="77777777" w:rsidR="00F7053E" w:rsidRPr="00D05F4B" w:rsidRDefault="00F7053E" w:rsidP="00F7053E">
      <w:pPr>
        <w:pStyle w:val="XMLCode"/>
      </w:pPr>
      <w:r w:rsidRPr="00D05F4B">
        <w:tab/>
      </w:r>
      <w:r w:rsidRPr="00D05F4B">
        <w:tab/>
      </w:r>
      <w:r w:rsidRPr="00D05F4B">
        <w:tab/>
      </w:r>
      <w:r w:rsidRPr="00D05F4B">
        <w:tab/>
        <w:t>&lt;/IntrBk&gt;</w:t>
      </w:r>
    </w:p>
    <w:p w14:paraId="30751E37" w14:textId="77777777" w:rsidR="00F7053E" w:rsidRPr="00D05F4B" w:rsidRDefault="00F7053E" w:rsidP="00F7053E">
      <w:pPr>
        <w:pStyle w:val="XMLCode"/>
      </w:pPr>
      <w:r w:rsidRPr="00D05F4B">
        <w:tab/>
      </w:r>
      <w:r w:rsidRPr="00D05F4B">
        <w:tab/>
      </w:r>
      <w:r w:rsidRPr="00D05F4B">
        <w:tab/>
        <w:t>&lt;/Undrlyg&gt;</w:t>
      </w:r>
    </w:p>
    <w:p w14:paraId="1814FB20" w14:textId="77777777" w:rsidR="00F7053E" w:rsidRPr="00D05F4B" w:rsidRDefault="00F7053E" w:rsidP="00F7053E">
      <w:pPr>
        <w:pStyle w:val="XMLCode"/>
      </w:pPr>
      <w:r w:rsidRPr="00D05F4B">
        <w:tab/>
      </w:r>
      <w:r w:rsidRPr="00D05F4B">
        <w:tab/>
      </w:r>
      <w:r w:rsidRPr="00D05F4B">
        <w:tab/>
        <w:t>&lt;Rqstr&gt;</w:t>
      </w:r>
    </w:p>
    <w:p w14:paraId="77F2B79D" w14:textId="77777777" w:rsidR="00F7053E" w:rsidRPr="00D05F4B" w:rsidRDefault="00F7053E" w:rsidP="00F7053E">
      <w:pPr>
        <w:pStyle w:val="XMLCode"/>
      </w:pPr>
      <w:r w:rsidRPr="00D05F4B">
        <w:tab/>
      </w:r>
      <w:r w:rsidRPr="00D05F4B">
        <w:tab/>
      </w:r>
      <w:r w:rsidRPr="00D05F4B">
        <w:tab/>
      </w:r>
      <w:r w:rsidRPr="00D05F4B">
        <w:tab/>
        <w:t>&lt;Agt&gt;</w:t>
      </w:r>
    </w:p>
    <w:p w14:paraId="357AFCB2" w14:textId="77777777" w:rsidR="00F7053E" w:rsidRPr="00D05F4B" w:rsidRDefault="00F7053E" w:rsidP="00F7053E">
      <w:pPr>
        <w:pStyle w:val="XMLCode"/>
      </w:pPr>
      <w:r w:rsidRPr="00D05F4B">
        <w:tab/>
      </w:r>
      <w:r w:rsidRPr="00D05F4B">
        <w:tab/>
      </w:r>
      <w:r w:rsidRPr="00D05F4B">
        <w:tab/>
      </w:r>
      <w:r w:rsidRPr="00D05F4B">
        <w:tab/>
      </w:r>
      <w:r w:rsidRPr="00D05F4B">
        <w:tab/>
        <w:t>&lt;FinInstnId&gt;</w:t>
      </w:r>
    </w:p>
    <w:p w14:paraId="4A3CF97A" w14:textId="6564493E" w:rsidR="00F7053E" w:rsidRPr="00D05F4B" w:rsidRDefault="00F7053E" w:rsidP="00F7053E">
      <w:pPr>
        <w:pStyle w:val="XMLCode"/>
      </w:pPr>
      <w:r w:rsidRPr="00D05F4B">
        <w:tab/>
      </w:r>
      <w:r w:rsidRPr="00D05F4B">
        <w:tab/>
      </w:r>
      <w:r w:rsidRPr="00D05F4B">
        <w:tab/>
      </w:r>
      <w:r w:rsidRPr="00D05F4B">
        <w:tab/>
      </w:r>
      <w:r w:rsidRPr="00D05F4B">
        <w:tab/>
      </w:r>
      <w:r w:rsidRPr="00D05F4B">
        <w:tab/>
        <w:t>&lt;BICFI&gt;</w:t>
      </w:r>
      <w:r w:rsidR="00940D3E" w:rsidRPr="00940D3E">
        <w:t>DDDDGB2L</w:t>
      </w:r>
      <w:r w:rsidRPr="00D05F4B">
        <w:t>&lt;/BICFI&gt;</w:t>
      </w:r>
    </w:p>
    <w:p w14:paraId="203B9BBB" w14:textId="77777777" w:rsidR="00F7053E" w:rsidRPr="00D05F4B" w:rsidRDefault="00F7053E" w:rsidP="00F7053E">
      <w:pPr>
        <w:pStyle w:val="XMLCode"/>
      </w:pPr>
      <w:r w:rsidRPr="00D05F4B">
        <w:tab/>
      </w:r>
      <w:r w:rsidRPr="00D05F4B">
        <w:tab/>
      </w:r>
      <w:r w:rsidRPr="00D05F4B">
        <w:tab/>
      </w:r>
      <w:r w:rsidRPr="00D05F4B">
        <w:tab/>
      </w:r>
      <w:r w:rsidRPr="00D05F4B">
        <w:tab/>
        <w:t>&lt;/FinInstnId&gt;</w:t>
      </w:r>
    </w:p>
    <w:p w14:paraId="29D229AE" w14:textId="77777777" w:rsidR="00F7053E" w:rsidRPr="00D05F4B" w:rsidRDefault="00F7053E" w:rsidP="00F7053E">
      <w:pPr>
        <w:pStyle w:val="XMLCode"/>
      </w:pPr>
      <w:r w:rsidRPr="00D05F4B">
        <w:tab/>
      </w:r>
      <w:r w:rsidRPr="00D05F4B">
        <w:tab/>
      </w:r>
      <w:r w:rsidRPr="00D05F4B">
        <w:tab/>
      </w:r>
      <w:r w:rsidRPr="00D05F4B">
        <w:tab/>
        <w:t>&lt;/Agt&gt;</w:t>
      </w:r>
    </w:p>
    <w:p w14:paraId="7E95BC64" w14:textId="77777777" w:rsidR="00F7053E" w:rsidRPr="00D05F4B" w:rsidRDefault="00F7053E" w:rsidP="00F7053E">
      <w:pPr>
        <w:pStyle w:val="XMLCode"/>
      </w:pPr>
      <w:r w:rsidRPr="00D05F4B">
        <w:tab/>
      </w:r>
      <w:r w:rsidRPr="00D05F4B">
        <w:tab/>
      </w:r>
      <w:r w:rsidRPr="00D05F4B">
        <w:tab/>
        <w:t>&lt;/Rqstr&gt;</w:t>
      </w:r>
    </w:p>
    <w:p w14:paraId="516953C5" w14:textId="77777777" w:rsidR="00F7053E" w:rsidRPr="00D05F4B" w:rsidRDefault="00F7053E" w:rsidP="00F7053E">
      <w:pPr>
        <w:pStyle w:val="XMLCode"/>
      </w:pPr>
      <w:r w:rsidRPr="00D05F4B">
        <w:tab/>
      </w:r>
      <w:r w:rsidRPr="00D05F4B">
        <w:tab/>
      </w:r>
      <w:r w:rsidRPr="00D05F4B">
        <w:tab/>
        <w:t>&lt;Rspndr&gt;</w:t>
      </w:r>
    </w:p>
    <w:p w14:paraId="50BF87C1" w14:textId="77777777" w:rsidR="00F7053E" w:rsidRPr="00D05F4B" w:rsidRDefault="00F7053E" w:rsidP="00F7053E">
      <w:pPr>
        <w:pStyle w:val="XMLCode"/>
      </w:pPr>
      <w:r w:rsidRPr="00D05F4B">
        <w:tab/>
      </w:r>
      <w:r w:rsidRPr="00D05F4B">
        <w:tab/>
      </w:r>
      <w:r w:rsidRPr="00D05F4B">
        <w:tab/>
      </w:r>
      <w:r w:rsidRPr="00D05F4B">
        <w:tab/>
        <w:t>&lt;Agt&gt;</w:t>
      </w:r>
    </w:p>
    <w:p w14:paraId="5EC7D320" w14:textId="77777777" w:rsidR="00F7053E" w:rsidRPr="00D05F4B" w:rsidRDefault="00F7053E" w:rsidP="00F7053E">
      <w:pPr>
        <w:pStyle w:val="XMLCode"/>
      </w:pPr>
      <w:r w:rsidRPr="00D05F4B">
        <w:tab/>
      </w:r>
      <w:r w:rsidRPr="00D05F4B">
        <w:tab/>
      </w:r>
      <w:r w:rsidRPr="00D05F4B">
        <w:tab/>
      </w:r>
      <w:r w:rsidRPr="00D05F4B">
        <w:tab/>
      </w:r>
      <w:r w:rsidRPr="00D05F4B">
        <w:tab/>
        <w:t>&lt;FinInstnId&gt;</w:t>
      </w:r>
    </w:p>
    <w:p w14:paraId="32FB4E90" w14:textId="34D0D73B" w:rsidR="00F7053E" w:rsidRPr="00D05F4B" w:rsidRDefault="00F7053E" w:rsidP="00F7053E">
      <w:pPr>
        <w:pStyle w:val="XMLCode"/>
      </w:pPr>
      <w:r w:rsidRPr="00D05F4B">
        <w:tab/>
      </w:r>
      <w:r w:rsidRPr="00D05F4B">
        <w:tab/>
      </w:r>
      <w:r w:rsidRPr="00D05F4B">
        <w:tab/>
      </w:r>
      <w:r w:rsidRPr="00D05F4B">
        <w:tab/>
      </w:r>
      <w:r w:rsidRPr="00D05F4B">
        <w:tab/>
      </w:r>
      <w:r w:rsidRPr="00D05F4B">
        <w:tab/>
        <w:t>&lt;BICFI&gt;</w:t>
      </w:r>
      <w:r w:rsidR="00940D3E" w:rsidRPr="00940D3E">
        <w:t>ABCDZAJJ</w:t>
      </w:r>
      <w:r w:rsidRPr="00D05F4B">
        <w:t>&lt;/BICFI&gt;</w:t>
      </w:r>
    </w:p>
    <w:p w14:paraId="6E01BF47" w14:textId="77777777" w:rsidR="00F7053E" w:rsidRPr="00D05F4B" w:rsidRDefault="00F7053E" w:rsidP="00F7053E">
      <w:pPr>
        <w:pStyle w:val="XMLCode"/>
      </w:pPr>
      <w:r w:rsidRPr="00D05F4B">
        <w:tab/>
      </w:r>
      <w:r w:rsidRPr="00D05F4B">
        <w:tab/>
      </w:r>
      <w:r w:rsidRPr="00D05F4B">
        <w:tab/>
      </w:r>
      <w:r w:rsidRPr="00D05F4B">
        <w:tab/>
      </w:r>
      <w:r w:rsidRPr="00D05F4B">
        <w:tab/>
        <w:t>&lt;/FinInstnId&gt;</w:t>
      </w:r>
    </w:p>
    <w:p w14:paraId="5414063F" w14:textId="77777777" w:rsidR="00F7053E" w:rsidRPr="00D05F4B" w:rsidRDefault="00F7053E" w:rsidP="00F7053E">
      <w:pPr>
        <w:pStyle w:val="XMLCode"/>
      </w:pPr>
      <w:r w:rsidRPr="00D05F4B">
        <w:tab/>
      </w:r>
      <w:r w:rsidRPr="00D05F4B">
        <w:tab/>
      </w:r>
      <w:r w:rsidRPr="00D05F4B">
        <w:tab/>
      </w:r>
      <w:r w:rsidRPr="00D05F4B">
        <w:tab/>
        <w:t>&lt;/Agt&gt;</w:t>
      </w:r>
    </w:p>
    <w:p w14:paraId="1F4077AE" w14:textId="77777777" w:rsidR="00F7053E" w:rsidRPr="00D05F4B" w:rsidRDefault="00F7053E" w:rsidP="00F7053E">
      <w:pPr>
        <w:pStyle w:val="XMLCode"/>
      </w:pPr>
      <w:r w:rsidRPr="00D05F4B">
        <w:tab/>
      </w:r>
      <w:r w:rsidRPr="00D05F4B">
        <w:tab/>
      </w:r>
      <w:r w:rsidRPr="00D05F4B">
        <w:tab/>
        <w:t>&lt;/Rspndr&gt;</w:t>
      </w:r>
    </w:p>
    <w:p w14:paraId="073C0B0E" w14:textId="77777777" w:rsidR="00F7053E" w:rsidRPr="00D05F4B" w:rsidRDefault="00F7053E" w:rsidP="00F7053E">
      <w:pPr>
        <w:pStyle w:val="XMLCode"/>
      </w:pPr>
      <w:r w:rsidRPr="00D05F4B">
        <w:tab/>
      </w:r>
      <w:r w:rsidRPr="00D05F4B">
        <w:tab/>
        <w:t>&lt;/OrgnlInvstgtnReq&gt;</w:t>
      </w:r>
    </w:p>
    <w:p w14:paraId="2580DE72" w14:textId="77777777" w:rsidR="00F7053E" w:rsidRPr="00D05F4B" w:rsidRDefault="00F7053E" w:rsidP="00F7053E">
      <w:pPr>
        <w:pStyle w:val="XMLCode"/>
      </w:pPr>
      <w:r w:rsidRPr="00D05F4B">
        <w:tab/>
        <w:t>&lt;/InvstgtnRspn&gt;</w:t>
      </w:r>
    </w:p>
    <w:p w14:paraId="19BA4F31" w14:textId="68FD26E8" w:rsidR="00C7532C" w:rsidRDefault="00F7053E" w:rsidP="005628E1">
      <w:pPr>
        <w:pStyle w:val="XMLCode"/>
      </w:pPr>
      <w:r w:rsidRPr="00D05F4B">
        <w:t>&lt;/Document&gt;</w:t>
      </w:r>
    </w:p>
    <w:p w14:paraId="6F0D4B66" w14:textId="77777777" w:rsidR="00C7532C" w:rsidRDefault="00C7532C" w:rsidP="00EE3EB1"/>
    <w:p w14:paraId="0B69CCE7" w14:textId="77777777" w:rsidR="00C7532C" w:rsidRDefault="00C7532C" w:rsidP="00EE3EB1"/>
    <w:p w14:paraId="271B8E4E" w14:textId="77777777" w:rsidR="00C7532C" w:rsidRDefault="00C7532C" w:rsidP="00EE3EB1"/>
    <w:p w14:paraId="61E324AE" w14:textId="77777777" w:rsidR="00C7532C" w:rsidRDefault="00C7532C" w:rsidP="00EE3EB1"/>
    <w:p w14:paraId="1C0EDB54" w14:textId="77777777" w:rsidR="00C7532C" w:rsidRPr="00EE3EB1" w:rsidRDefault="00C7532C" w:rsidP="00EE3EB1"/>
    <w:p w14:paraId="269AD1A6" w14:textId="08253D7B" w:rsidR="0080202C" w:rsidRDefault="0080202C" w:rsidP="00FC2CEC">
      <w:pPr>
        <w:pStyle w:val="Heading3"/>
      </w:pPr>
      <w:r>
        <w:lastRenderedPageBreak/>
        <w:t>Value date adjustment</w:t>
      </w:r>
    </w:p>
    <w:p w14:paraId="17B45162" w14:textId="46C5E52C" w:rsidR="00947925" w:rsidRDefault="00947925" w:rsidP="00947925">
      <w:r>
        <w:t xml:space="preserve">Creditor </w:t>
      </w:r>
      <w:r w:rsidR="00495DCC">
        <w:t>A</w:t>
      </w:r>
      <w:r>
        <w:t xml:space="preserve">ccount </w:t>
      </w:r>
      <w:r w:rsidR="00BA6766">
        <w:t xml:space="preserve">credited one day </w:t>
      </w:r>
      <w:r w:rsidR="00BE6A71">
        <w:t>late</w:t>
      </w:r>
      <w:r w:rsidR="006F0A77">
        <w:t xml:space="preserve"> as </w:t>
      </w:r>
      <w:r w:rsidR="0055653B">
        <w:t>D</w:t>
      </w:r>
      <w:r w:rsidR="006F0A77">
        <w:t>ebtor</w:t>
      </w:r>
      <w:r w:rsidR="00D14A72">
        <w:t xml:space="preserve"> </w:t>
      </w:r>
      <w:r w:rsidR="0055653B">
        <w:t>A</w:t>
      </w:r>
      <w:r w:rsidR="00D14A72">
        <w:t>gent</w:t>
      </w:r>
      <w:r w:rsidR="006F0A77">
        <w:t xml:space="preserve"> sent payment after cut off time due</w:t>
      </w:r>
      <w:r w:rsidR="00D14A72">
        <w:t xml:space="preserve"> to </w:t>
      </w:r>
      <w:r w:rsidR="0055653B">
        <w:t>a system issue.</w:t>
      </w:r>
      <w:r>
        <w:t xml:space="preserve"> </w:t>
      </w:r>
      <w:r w:rsidR="0055653B">
        <w:t>T</w:t>
      </w:r>
      <w:r>
        <w:t xml:space="preserve">he </w:t>
      </w:r>
      <w:r w:rsidR="0055653B">
        <w:t>D</w:t>
      </w:r>
      <w:r>
        <w:t xml:space="preserve">ebtor </w:t>
      </w:r>
      <w:r w:rsidR="0055653B">
        <w:t>A</w:t>
      </w:r>
      <w:r>
        <w:t>gent request</w:t>
      </w:r>
      <w:r w:rsidR="0055653B">
        <w:t>s</w:t>
      </w:r>
      <w:r>
        <w:t xml:space="preserve"> to</w:t>
      </w:r>
      <w:r w:rsidR="0055653B">
        <w:t xml:space="preserve"> adjust</w:t>
      </w:r>
      <w:r w:rsidR="001E66FB" w:rsidDel="0055653B">
        <w:t xml:space="preserve"> </w:t>
      </w:r>
      <w:r w:rsidR="001E66FB">
        <w:t>(back value)</w:t>
      </w:r>
      <w:r>
        <w:t xml:space="preserve"> the </w:t>
      </w:r>
      <w:r w:rsidR="001E66FB">
        <w:t>settlement date</w:t>
      </w:r>
      <w:r>
        <w:t>.</w:t>
      </w:r>
    </w:p>
    <w:p w14:paraId="4235EF4D" w14:textId="53A4B5E4" w:rsidR="000C3334" w:rsidRDefault="00B6749A">
      <w:r>
        <w:object w:dxaOrig="6346" w:dyaOrig="8387" w14:anchorId="262B2B3E">
          <v:shape id="_x0000_i1042" type="#_x0000_t75" style="width:315.75pt;height:417.75pt" o:ole="">
            <v:imagedata r:id="rId66" o:title=""/>
          </v:shape>
          <o:OLEObject Type="Embed" ProgID="Visio.Drawing.15" ShapeID="_x0000_i1042" DrawAspect="Content" ObjectID="_1834942899" r:id="rId67"/>
        </w:object>
      </w:r>
    </w:p>
    <w:p w14:paraId="4215B8E5" w14:textId="77777777" w:rsidR="003E3F5B" w:rsidRDefault="003E3F5B"/>
    <w:p w14:paraId="59D977F8" w14:textId="77777777" w:rsidR="003E3F5B" w:rsidRDefault="003E3F5B"/>
    <w:p w14:paraId="5F9BBED6" w14:textId="77777777" w:rsidR="003E3F5B" w:rsidRDefault="003E3F5B"/>
    <w:p w14:paraId="53517E14" w14:textId="77777777" w:rsidR="003E3F5B" w:rsidRDefault="003E3F5B"/>
    <w:p w14:paraId="2F2B6162" w14:textId="77777777" w:rsidR="003E3F5B" w:rsidRDefault="003E3F5B"/>
    <w:p w14:paraId="21D61C91" w14:textId="77777777" w:rsidR="003E3F5B" w:rsidRDefault="003E3F5B"/>
    <w:p w14:paraId="3FC19F81" w14:textId="51BBCCDE" w:rsidR="006F2488" w:rsidRDefault="006F2488" w:rsidP="00FC2CEC">
      <w:pPr>
        <w:pStyle w:val="Heading4"/>
      </w:pPr>
      <w:r>
        <w:lastRenderedPageBreak/>
        <w:t xml:space="preserve">Investigation </w:t>
      </w:r>
      <w:r w:rsidR="002B4C25">
        <w:t>r</w:t>
      </w:r>
      <w:r>
        <w:t xml:space="preserve">equest </w:t>
      </w:r>
    </w:p>
    <w:p w14:paraId="0210F59A" w14:textId="77777777" w:rsidR="006F2488" w:rsidRDefault="006F2488" w:rsidP="006F2488">
      <w:pPr>
        <w:pStyle w:val="BlockLabel"/>
      </w:pPr>
      <w:r>
        <w:t>Description</w:t>
      </w:r>
    </w:p>
    <w:p w14:paraId="5FAAD156" w14:textId="1E36E760" w:rsidR="006F2488" w:rsidRDefault="006F2488" w:rsidP="006F2488">
      <w:r>
        <w:t xml:space="preserve">The </w:t>
      </w:r>
      <w:r w:rsidR="00131B1A">
        <w:t>I</w:t>
      </w:r>
      <w:r>
        <w:t xml:space="preserve">nvestigation </w:t>
      </w:r>
      <w:r w:rsidR="00131B1A">
        <w:t>R</w:t>
      </w:r>
      <w:r>
        <w:t xml:space="preserve">equestor (AAAAGB2L) sends the investigation request (camt.110) to the </w:t>
      </w:r>
      <w:r w:rsidR="00131B1A">
        <w:t>I</w:t>
      </w:r>
      <w:r>
        <w:t xml:space="preserve">nvestigation </w:t>
      </w:r>
      <w:r w:rsidR="00131B1A">
        <w:t>R</w:t>
      </w:r>
      <w:r>
        <w:t>esponder (BBBB</w:t>
      </w:r>
      <w:r w:rsidR="00CB5D09">
        <w:t>DE</w:t>
      </w:r>
      <w:r>
        <w:t xml:space="preserve">MM) with </w:t>
      </w:r>
      <w:r w:rsidR="00B230EC">
        <w:t xml:space="preserve">investigation type </w:t>
      </w:r>
      <w:r w:rsidR="00610F65">
        <w:t xml:space="preserve">RQVA </w:t>
      </w:r>
      <w:r>
        <w:t>(</w:t>
      </w:r>
      <w:r w:rsidR="00610F65" w:rsidRPr="00610F65">
        <w:t>Request</w:t>
      </w:r>
      <w:r w:rsidR="007C58DD">
        <w:t xml:space="preserve"> v</w:t>
      </w:r>
      <w:r w:rsidR="00610F65" w:rsidRPr="00610F65">
        <w:t>alue</w:t>
      </w:r>
      <w:r w:rsidR="007C58DD">
        <w:t xml:space="preserve"> d</w:t>
      </w:r>
      <w:r w:rsidR="00610F65" w:rsidRPr="00610F65">
        <w:t>ate</w:t>
      </w:r>
      <w:r w:rsidR="007C58DD">
        <w:t xml:space="preserve"> a</w:t>
      </w:r>
      <w:r w:rsidR="00610F65" w:rsidRPr="00610F65">
        <w:t>djustment</w:t>
      </w:r>
      <w:r>
        <w:t>).</w:t>
      </w:r>
    </w:p>
    <w:p w14:paraId="24D24E5C" w14:textId="77777777" w:rsidR="003E3F5B" w:rsidRDefault="003E3F5B" w:rsidP="006F2488">
      <w:pPr>
        <w:pStyle w:val="BlockLabelBeforeTable"/>
      </w:pPr>
    </w:p>
    <w:p w14:paraId="2A59746D" w14:textId="46A436AC" w:rsidR="006F2488" w:rsidRDefault="006F2488" w:rsidP="006F2488">
      <w:pPr>
        <w:pStyle w:val="BlockLabelBeforeTable"/>
      </w:pPr>
      <w:r>
        <w:t xml:space="preserve">Business </w:t>
      </w:r>
      <w:r w:rsidR="00F645F8">
        <w:t>d</w:t>
      </w:r>
      <w: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88"/>
        <w:gridCol w:w="3472"/>
      </w:tblGrid>
      <w:tr w:rsidR="009465E8" w14:paraId="1F67643B" w14:textId="77777777" w:rsidTr="003C231B">
        <w:trPr>
          <w:cantSplit/>
          <w:tblHeader/>
        </w:trPr>
        <w:tc>
          <w:tcPr>
            <w:tcW w:w="229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02195A0" w14:textId="77777777" w:rsidR="009465E8" w:rsidRPr="009465E8" w:rsidRDefault="009465E8" w:rsidP="009465E8">
            <w:pPr>
              <w:pStyle w:val="TableHeading"/>
            </w:pPr>
            <w:r>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375EF33" w14:textId="77777777" w:rsidR="009465E8" w:rsidRPr="009465E8" w:rsidRDefault="009465E8" w:rsidP="009465E8">
            <w:pPr>
              <w:pStyle w:val="TableHeading"/>
            </w:pPr>
            <w:r>
              <w:t>XML Tag</w:t>
            </w:r>
          </w:p>
        </w:tc>
        <w:tc>
          <w:tcPr>
            <w:tcW w:w="34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E66235D" w14:textId="77777777" w:rsidR="009465E8" w:rsidRPr="009465E8" w:rsidRDefault="009465E8" w:rsidP="009465E8">
            <w:pPr>
              <w:pStyle w:val="TableHeading"/>
            </w:pPr>
            <w:r>
              <w:t>Content</w:t>
            </w:r>
          </w:p>
        </w:tc>
      </w:tr>
      <w:tr w:rsidR="009465E8" w14:paraId="7C75D878" w14:textId="77777777" w:rsidTr="003C231B">
        <w:tc>
          <w:tcPr>
            <w:tcW w:w="2297" w:type="dxa"/>
            <w:shd w:val="clear" w:color="auto" w:fill="FFFFFF"/>
          </w:tcPr>
          <w:p w14:paraId="5C7CDCCF" w14:textId="77777777" w:rsidR="009465E8" w:rsidRPr="009465E8" w:rsidRDefault="009465E8" w:rsidP="009465E8">
            <w:pPr>
              <w:pStyle w:val="TableText"/>
            </w:pPr>
            <w:r>
              <w:t>Requestor Investigation Identifier</w:t>
            </w:r>
          </w:p>
        </w:tc>
        <w:tc>
          <w:tcPr>
            <w:tcW w:w="2288" w:type="dxa"/>
            <w:shd w:val="clear" w:color="auto" w:fill="FFFFFF"/>
          </w:tcPr>
          <w:p w14:paraId="3D2FE5F0" w14:textId="77777777" w:rsidR="009465E8" w:rsidRPr="009465E8" w:rsidRDefault="009465E8" w:rsidP="009465E8">
            <w:pPr>
              <w:pStyle w:val="TableText"/>
            </w:pPr>
            <w:r w:rsidRPr="00B52A41">
              <w:t>&lt;RqstrInvstgtnId&gt;</w:t>
            </w:r>
          </w:p>
        </w:tc>
        <w:tc>
          <w:tcPr>
            <w:tcW w:w="3472" w:type="dxa"/>
            <w:shd w:val="clear" w:color="auto" w:fill="FFFFFF"/>
          </w:tcPr>
          <w:p w14:paraId="719501E0" w14:textId="7586597C" w:rsidR="009465E8" w:rsidRPr="001A7E8F" w:rsidRDefault="00CB5D09" w:rsidP="001A7E8F">
            <w:pPr>
              <w:pStyle w:val="TableTextCentre"/>
              <w:jc w:val="left"/>
              <w:rPr>
                <w:rStyle w:val="Bold"/>
              </w:rPr>
            </w:pPr>
            <w:r w:rsidRPr="001A7E8F">
              <w:rPr>
                <w:rStyle w:val="Bold"/>
              </w:rPr>
              <w:t>REQUESTOR_RE12345</w:t>
            </w:r>
          </w:p>
        </w:tc>
      </w:tr>
      <w:tr w:rsidR="009465E8" w14:paraId="7707DDB6" w14:textId="77777777" w:rsidTr="003C231B">
        <w:tc>
          <w:tcPr>
            <w:tcW w:w="2297" w:type="dxa"/>
            <w:shd w:val="clear" w:color="auto" w:fill="FFFFFF"/>
          </w:tcPr>
          <w:p w14:paraId="4FFE7B97" w14:textId="30AF16BF" w:rsidR="009465E8" w:rsidRPr="009465E8" w:rsidRDefault="009465E8" w:rsidP="009465E8">
            <w:pPr>
              <w:pStyle w:val="TableText"/>
            </w:pPr>
            <w:r>
              <w:t>Investigation Type</w:t>
            </w:r>
          </w:p>
        </w:tc>
        <w:tc>
          <w:tcPr>
            <w:tcW w:w="2288" w:type="dxa"/>
            <w:shd w:val="clear" w:color="auto" w:fill="FFFFFF"/>
          </w:tcPr>
          <w:p w14:paraId="70D81D67" w14:textId="77777777" w:rsidR="009465E8" w:rsidRPr="009465E8" w:rsidRDefault="009465E8" w:rsidP="009465E8">
            <w:pPr>
              <w:pStyle w:val="TableText"/>
            </w:pPr>
            <w:r>
              <w:t>&lt;Cd&gt;</w:t>
            </w:r>
          </w:p>
        </w:tc>
        <w:tc>
          <w:tcPr>
            <w:tcW w:w="3472" w:type="dxa"/>
            <w:shd w:val="clear" w:color="auto" w:fill="FFFFFF"/>
          </w:tcPr>
          <w:p w14:paraId="2DECF88C" w14:textId="0EDBBE64" w:rsidR="009465E8" w:rsidRPr="001A7E8F" w:rsidRDefault="002D6790" w:rsidP="009465E8">
            <w:pPr>
              <w:pStyle w:val="TableText"/>
              <w:rPr>
                <w:rStyle w:val="Bold"/>
              </w:rPr>
            </w:pPr>
            <w:r>
              <w:rPr>
                <w:rStyle w:val="Bold"/>
              </w:rPr>
              <w:t>RQVA</w:t>
            </w:r>
          </w:p>
        </w:tc>
      </w:tr>
      <w:tr w:rsidR="009465E8" w14:paraId="61D6A3B9" w14:textId="77777777" w:rsidTr="003C231B">
        <w:tc>
          <w:tcPr>
            <w:tcW w:w="2297" w:type="dxa"/>
            <w:shd w:val="clear" w:color="auto" w:fill="FFFFFF"/>
          </w:tcPr>
          <w:p w14:paraId="62527E92" w14:textId="77777777" w:rsidR="009465E8" w:rsidRPr="009465E8" w:rsidRDefault="009465E8" w:rsidP="009465E8">
            <w:pPr>
              <w:pStyle w:val="TableText"/>
            </w:pPr>
            <w:r w:rsidRPr="00664418">
              <w:t>Original Interbank Settlement Amount</w:t>
            </w:r>
            <w:r w:rsidRPr="009465E8" w:rsidDel="00C85425">
              <w:t xml:space="preserve"> </w:t>
            </w:r>
          </w:p>
        </w:tc>
        <w:tc>
          <w:tcPr>
            <w:tcW w:w="2288" w:type="dxa"/>
            <w:shd w:val="clear" w:color="auto" w:fill="FFFFFF"/>
          </w:tcPr>
          <w:p w14:paraId="11CEA512" w14:textId="77777777" w:rsidR="009465E8" w:rsidRPr="009465E8" w:rsidRDefault="009465E8" w:rsidP="009465E8">
            <w:pPr>
              <w:pStyle w:val="TableText"/>
            </w:pPr>
            <w:r>
              <w:t>&lt;</w:t>
            </w:r>
            <w:r w:rsidRPr="009465E8">
              <w:t xml:space="preserve"> OrgnlIntrBkSttlmAmt &gt;</w:t>
            </w:r>
          </w:p>
        </w:tc>
        <w:tc>
          <w:tcPr>
            <w:tcW w:w="3472" w:type="dxa"/>
            <w:shd w:val="clear" w:color="auto" w:fill="FFFFFF"/>
          </w:tcPr>
          <w:p w14:paraId="3F9F6AF2" w14:textId="7A693C99" w:rsidR="009465E8" w:rsidRPr="001A7E8F" w:rsidRDefault="00CA2E7A" w:rsidP="009465E8">
            <w:pPr>
              <w:pStyle w:val="TableText"/>
              <w:rPr>
                <w:rStyle w:val="Bold"/>
              </w:rPr>
            </w:pPr>
            <w:r>
              <w:rPr>
                <w:rStyle w:val="Bold"/>
              </w:rPr>
              <w:t>30</w:t>
            </w:r>
            <w:r w:rsidR="009465E8" w:rsidRPr="001A7E8F">
              <w:rPr>
                <w:rStyle w:val="Bold"/>
              </w:rPr>
              <w:t>000</w:t>
            </w:r>
            <w:r>
              <w:rPr>
                <w:rStyle w:val="Bold"/>
              </w:rPr>
              <w:t>0</w:t>
            </w:r>
            <w:r w:rsidR="009465E8" w:rsidRPr="001A7E8F">
              <w:rPr>
                <w:rStyle w:val="Bold"/>
              </w:rPr>
              <w:t>0</w:t>
            </w:r>
            <w:r w:rsidR="004F4154">
              <w:rPr>
                <w:rStyle w:val="Bold"/>
              </w:rPr>
              <w:t>.00</w:t>
            </w:r>
            <w:r w:rsidR="009465E8" w:rsidRPr="001A7E8F">
              <w:rPr>
                <w:rStyle w:val="Bold"/>
              </w:rPr>
              <w:t xml:space="preserve"> </w:t>
            </w:r>
          </w:p>
        </w:tc>
      </w:tr>
      <w:tr w:rsidR="009465E8" w14:paraId="2AC00FD3" w14:textId="77777777" w:rsidTr="003C231B">
        <w:tc>
          <w:tcPr>
            <w:tcW w:w="2297" w:type="dxa"/>
            <w:shd w:val="clear" w:color="auto" w:fill="FFFFFF"/>
          </w:tcPr>
          <w:p w14:paraId="0253D9EF" w14:textId="77777777" w:rsidR="009465E8" w:rsidRPr="009465E8" w:rsidRDefault="009465E8" w:rsidP="009465E8">
            <w:pPr>
              <w:pStyle w:val="TableText"/>
            </w:pPr>
            <w:r w:rsidRPr="00990115">
              <w:t>Original Interbank Settlement Date</w:t>
            </w:r>
          </w:p>
        </w:tc>
        <w:tc>
          <w:tcPr>
            <w:tcW w:w="2288" w:type="dxa"/>
            <w:shd w:val="clear" w:color="auto" w:fill="FFFFFF"/>
          </w:tcPr>
          <w:p w14:paraId="65DC649D" w14:textId="77777777" w:rsidR="009465E8" w:rsidRPr="009465E8" w:rsidRDefault="009465E8" w:rsidP="009465E8">
            <w:pPr>
              <w:pStyle w:val="TableText"/>
            </w:pPr>
            <w:r>
              <w:t>&lt;</w:t>
            </w:r>
            <w:r w:rsidRPr="009465E8">
              <w:t xml:space="preserve"> OrgnlIntrBkSttlmDt</w:t>
            </w:r>
            <w:r w:rsidRPr="009465E8" w:rsidDel="001F10D4">
              <w:t xml:space="preserve"> </w:t>
            </w:r>
            <w:r w:rsidRPr="009465E8">
              <w:t>&gt;</w:t>
            </w:r>
          </w:p>
        </w:tc>
        <w:tc>
          <w:tcPr>
            <w:tcW w:w="3472" w:type="dxa"/>
            <w:shd w:val="clear" w:color="auto" w:fill="FFFFFF"/>
          </w:tcPr>
          <w:p w14:paraId="530CBD1E" w14:textId="79D06CA3" w:rsidR="009465E8" w:rsidRPr="001A7E8F" w:rsidRDefault="009465E8" w:rsidP="009465E8">
            <w:pPr>
              <w:pStyle w:val="TableText"/>
              <w:rPr>
                <w:rStyle w:val="Bold"/>
              </w:rPr>
            </w:pPr>
            <w:r w:rsidRPr="001A7E8F">
              <w:rPr>
                <w:rStyle w:val="Bold"/>
              </w:rPr>
              <w:t>202</w:t>
            </w:r>
            <w:r w:rsidR="008D7C38" w:rsidRPr="001A7E8F">
              <w:rPr>
                <w:rStyle w:val="Bold"/>
              </w:rPr>
              <w:t>3</w:t>
            </w:r>
            <w:r w:rsidRPr="001A7E8F">
              <w:rPr>
                <w:rStyle w:val="Bold"/>
              </w:rPr>
              <w:t>-</w:t>
            </w:r>
            <w:r w:rsidR="008D7C38" w:rsidRPr="001A7E8F">
              <w:rPr>
                <w:rStyle w:val="Bold"/>
              </w:rPr>
              <w:t>01</w:t>
            </w:r>
            <w:r w:rsidRPr="001A7E8F">
              <w:rPr>
                <w:rStyle w:val="Bold"/>
              </w:rPr>
              <w:t>-</w:t>
            </w:r>
            <w:r w:rsidR="008D7C38" w:rsidRPr="001A7E8F">
              <w:rPr>
                <w:rStyle w:val="Bold"/>
              </w:rPr>
              <w:t>06</w:t>
            </w:r>
          </w:p>
        </w:tc>
      </w:tr>
      <w:tr w:rsidR="009465E8" w14:paraId="7406EE5E" w14:textId="77777777" w:rsidTr="003C231B">
        <w:tc>
          <w:tcPr>
            <w:tcW w:w="2297" w:type="dxa"/>
            <w:shd w:val="clear" w:color="auto" w:fill="FFFFFF"/>
          </w:tcPr>
          <w:p w14:paraId="252BE905" w14:textId="063D6FFB" w:rsidR="009465E8" w:rsidRPr="009465E8" w:rsidRDefault="009465E8" w:rsidP="009465E8">
            <w:pPr>
              <w:pStyle w:val="TableText"/>
            </w:pPr>
            <w:r w:rsidRPr="00A75C95">
              <w:t xml:space="preserve">Requestor  </w:t>
            </w:r>
          </w:p>
        </w:tc>
        <w:tc>
          <w:tcPr>
            <w:tcW w:w="2288" w:type="dxa"/>
            <w:shd w:val="clear" w:color="auto" w:fill="FFFFFF"/>
          </w:tcPr>
          <w:p w14:paraId="209736B7" w14:textId="77777777" w:rsidR="009465E8" w:rsidRPr="009465E8" w:rsidRDefault="009465E8" w:rsidP="009465E8">
            <w:pPr>
              <w:pStyle w:val="TableText"/>
            </w:pPr>
            <w:r w:rsidRPr="00A75C95">
              <w:t>&lt;BICFI&gt;</w:t>
            </w:r>
          </w:p>
        </w:tc>
        <w:tc>
          <w:tcPr>
            <w:tcW w:w="3472" w:type="dxa"/>
            <w:shd w:val="clear" w:color="auto" w:fill="FFFFFF"/>
          </w:tcPr>
          <w:p w14:paraId="641AD269" w14:textId="77777777" w:rsidR="009465E8" w:rsidRPr="001A7E8F" w:rsidRDefault="009465E8" w:rsidP="009465E8">
            <w:pPr>
              <w:pStyle w:val="TableText"/>
              <w:rPr>
                <w:rStyle w:val="Bold"/>
              </w:rPr>
            </w:pPr>
            <w:r w:rsidRPr="001A7E8F">
              <w:rPr>
                <w:rStyle w:val="Bold"/>
              </w:rPr>
              <w:t>AAAAGB2L</w:t>
            </w:r>
          </w:p>
        </w:tc>
      </w:tr>
      <w:tr w:rsidR="009465E8" w14:paraId="10BDEA10" w14:textId="77777777" w:rsidTr="003C231B">
        <w:tc>
          <w:tcPr>
            <w:tcW w:w="2297" w:type="dxa"/>
            <w:shd w:val="clear" w:color="auto" w:fill="FFFFFF"/>
          </w:tcPr>
          <w:p w14:paraId="48F37F63" w14:textId="7DFDA8D3" w:rsidR="009465E8" w:rsidRPr="009465E8" w:rsidRDefault="009465E8" w:rsidP="009465E8">
            <w:pPr>
              <w:pStyle w:val="TableText"/>
            </w:pPr>
            <w:r w:rsidRPr="00A75C95">
              <w:t>Responder</w:t>
            </w:r>
          </w:p>
        </w:tc>
        <w:tc>
          <w:tcPr>
            <w:tcW w:w="2288" w:type="dxa"/>
            <w:shd w:val="clear" w:color="auto" w:fill="FFFFFF"/>
          </w:tcPr>
          <w:p w14:paraId="406AE0E4" w14:textId="77777777" w:rsidR="009465E8" w:rsidRPr="009465E8" w:rsidRDefault="009465E8" w:rsidP="009465E8">
            <w:pPr>
              <w:pStyle w:val="TableText"/>
            </w:pPr>
            <w:r w:rsidRPr="000F673B">
              <w:t>&lt;BICFI&gt;</w:t>
            </w:r>
          </w:p>
        </w:tc>
        <w:tc>
          <w:tcPr>
            <w:tcW w:w="3472" w:type="dxa"/>
            <w:shd w:val="clear" w:color="auto" w:fill="FFFFFF"/>
          </w:tcPr>
          <w:p w14:paraId="5F426231" w14:textId="5483AF10" w:rsidR="009465E8" w:rsidRPr="001A7E8F" w:rsidRDefault="009465E8" w:rsidP="009465E8">
            <w:pPr>
              <w:pStyle w:val="TableText"/>
              <w:rPr>
                <w:rStyle w:val="Bold"/>
              </w:rPr>
            </w:pPr>
            <w:r w:rsidRPr="001A7E8F">
              <w:rPr>
                <w:rStyle w:val="Bold"/>
              </w:rPr>
              <w:t>BBBB</w:t>
            </w:r>
            <w:r w:rsidR="00CB5D09" w:rsidRPr="001A7E8F">
              <w:rPr>
                <w:rStyle w:val="Bold"/>
              </w:rPr>
              <w:t>DE</w:t>
            </w:r>
            <w:r w:rsidRPr="001A7E8F">
              <w:rPr>
                <w:rStyle w:val="Bold"/>
              </w:rPr>
              <w:t>MM</w:t>
            </w:r>
          </w:p>
        </w:tc>
      </w:tr>
      <w:tr w:rsidR="00E4392D" w14:paraId="51CC1B66" w14:textId="77777777" w:rsidTr="003C231B">
        <w:tc>
          <w:tcPr>
            <w:tcW w:w="2297" w:type="dxa"/>
            <w:shd w:val="clear" w:color="auto" w:fill="FFFFFF"/>
          </w:tcPr>
          <w:p w14:paraId="60C92FBE" w14:textId="608575AF" w:rsidR="00E4392D" w:rsidRPr="00E4392D" w:rsidRDefault="00E4392D" w:rsidP="00E4392D">
            <w:pPr>
              <w:pStyle w:val="TableText"/>
            </w:pPr>
            <w:r w:rsidRPr="00E4392D">
              <w:t>Requested Value Date</w:t>
            </w:r>
          </w:p>
        </w:tc>
        <w:tc>
          <w:tcPr>
            <w:tcW w:w="2288" w:type="dxa"/>
            <w:shd w:val="clear" w:color="auto" w:fill="FFFFFF"/>
          </w:tcPr>
          <w:p w14:paraId="21397440" w14:textId="270C0030" w:rsidR="00E4392D" w:rsidRPr="00E4392D" w:rsidRDefault="00E4392D" w:rsidP="00E4392D">
            <w:pPr>
              <w:pStyle w:val="TableText"/>
            </w:pPr>
            <w:r w:rsidRPr="00E4392D">
              <w:t>&lt;ReqdValDt&gt;</w:t>
            </w:r>
          </w:p>
        </w:tc>
        <w:tc>
          <w:tcPr>
            <w:tcW w:w="3472" w:type="dxa"/>
            <w:shd w:val="clear" w:color="auto" w:fill="FFFFFF"/>
          </w:tcPr>
          <w:p w14:paraId="342D8821" w14:textId="21FC77B3" w:rsidR="00E4392D" w:rsidRPr="001A7E8F" w:rsidRDefault="00E4392D" w:rsidP="00E4392D">
            <w:pPr>
              <w:pStyle w:val="TableText"/>
              <w:rPr>
                <w:rStyle w:val="Bold"/>
              </w:rPr>
            </w:pPr>
            <w:r w:rsidRPr="001A7E8F">
              <w:rPr>
                <w:rStyle w:val="Bold"/>
              </w:rPr>
              <w:t>2023-01-05</w:t>
            </w:r>
          </w:p>
        </w:tc>
      </w:tr>
    </w:tbl>
    <w:p w14:paraId="2DF4A1CF" w14:textId="77777777" w:rsidR="003E3F5B" w:rsidRDefault="003E3F5B" w:rsidP="005A0A5B">
      <w:pPr>
        <w:pStyle w:val="BlockLabelBeforeXML"/>
      </w:pPr>
    </w:p>
    <w:p w14:paraId="00DC096C" w14:textId="0980D193" w:rsidR="0012700D" w:rsidRDefault="00711B5C" w:rsidP="005A0A5B">
      <w:pPr>
        <w:pStyle w:val="BlockLabelBeforeXML"/>
      </w:pPr>
      <w:r w:rsidRPr="00711B5C">
        <w:t xml:space="preserve">Message </w:t>
      </w:r>
      <w:r w:rsidR="00F645F8">
        <w:t>i</w:t>
      </w:r>
      <w:r w:rsidRPr="00711B5C">
        <w:t>nstance</w:t>
      </w:r>
    </w:p>
    <w:p w14:paraId="25077122" w14:textId="00686205" w:rsidR="001C56B8" w:rsidRPr="001C56B8" w:rsidRDefault="001C56B8" w:rsidP="001C56B8">
      <w:pPr>
        <w:pStyle w:val="XMLCode"/>
      </w:pPr>
      <w:r w:rsidRPr="001C56B8">
        <w:t>&lt;?xml version="1.0" encoding="UTF-8"?&gt;</w:t>
      </w:r>
    </w:p>
    <w:p w14:paraId="298BEA4A" w14:textId="503275B3" w:rsidR="001C56B8" w:rsidRPr="001C56B8" w:rsidRDefault="001C56B8" w:rsidP="001C56B8">
      <w:pPr>
        <w:pStyle w:val="XMLCode"/>
      </w:pPr>
      <w:r w:rsidRPr="001C56B8">
        <w:t>&lt;Document xmlns="urn:iso:std:iso:20022:tech:xsd:DRAFT1camt.110.001.0</w:t>
      </w:r>
      <w:r w:rsidR="00673F40">
        <w:t>2</w:t>
      </w:r>
      <w:r w:rsidRPr="001C56B8">
        <w:t>" xmlns:xsi="http://www.w3.org/2001/XMLSchema-instance"&gt;</w:t>
      </w:r>
    </w:p>
    <w:p w14:paraId="77A7D08D" w14:textId="77777777" w:rsidR="001C56B8" w:rsidRPr="001C56B8" w:rsidRDefault="001C56B8" w:rsidP="001C56B8">
      <w:pPr>
        <w:pStyle w:val="XMLCode"/>
      </w:pPr>
      <w:r w:rsidRPr="001C56B8">
        <w:tab/>
        <w:t>&lt;InvstgtnReq&gt;</w:t>
      </w:r>
    </w:p>
    <w:p w14:paraId="7BF8AFD9" w14:textId="77777777" w:rsidR="001C56B8" w:rsidRPr="001C56B8" w:rsidRDefault="001C56B8" w:rsidP="001C56B8">
      <w:pPr>
        <w:pStyle w:val="XMLCode"/>
      </w:pPr>
      <w:r w:rsidRPr="001C56B8">
        <w:tab/>
      </w:r>
      <w:r w:rsidRPr="001C56B8">
        <w:tab/>
        <w:t>&lt;InvstgtnReq&gt;</w:t>
      </w:r>
    </w:p>
    <w:p w14:paraId="0E7F1723" w14:textId="77777777" w:rsidR="001C56B8" w:rsidRPr="001C56B8" w:rsidRDefault="001C56B8" w:rsidP="001C56B8">
      <w:pPr>
        <w:pStyle w:val="XMLCode"/>
      </w:pPr>
      <w:r w:rsidRPr="001C56B8">
        <w:tab/>
      </w:r>
      <w:r w:rsidRPr="001C56B8">
        <w:tab/>
      </w:r>
      <w:r w:rsidRPr="001C56B8">
        <w:tab/>
        <w:t>&lt;MsgId&gt;ABCDE&lt;/MsgId&gt;</w:t>
      </w:r>
    </w:p>
    <w:p w14:paraId="3CA76492" w14:textId="77777777" w:rsidR="001C56B8" w:rsidRPr="001C56B8" w:rsidRDefault="001C56B8" w:rsidP="001C56B8">
      <w:pPr>
        <w:pStyle w:val="XMLCode"/>
      </w:pPr>
      <w:r w:rsidRPr="001C56B8">
        <w:tab/>
      </w:r>
      <w:r w:rsidRPr="001C56B8">
        <w:tab/>
      </w:r>
      <w:r w:rsidRPr="001C56B8">
        <w:tab/>
        <w:t>&lt;RqstrInvstgtnId&gt;REQUESTOR_RE12345&lt;/RqstrInvstgtnId&gt;</w:t>
      </w:r>
    </w:p>
    <w:p w14:paraId="7CC9FA1F" w14:textId="77777777" w:rsidR="001C56B8" w:rsidRPr="001C56B8" w:rsidRDefault="001C56B8" w:rsidP="001C56B8">
      <w:pPr>
        <w:pStyle w:val="XMLCode"/>
      </w:pPr>
      <w:r w:rsidRPr="001C56B8">
        <w:tab/>
      </w:r>
      <w:r w:rsidRPr="001C56B8">
        <w:tab/>
      </w:r>
      <w:r w:rsidRPr="001C56B8">
        <w:tab/>
        <w:t>&lt;InvstgtnTp&gt;</w:t>
      </w:r>
    </w:p>
    <w:p w14:paraId="6B8D633B" w14:textId="77777777" w:rsidR="001C56B8" w:rsidRPr="001C56B8" w:rsidRDefault="001C56B8" w:rsidP="001C56B8">
      <w:pPr>
        <w:pStyle w:val="XMLCode"/>
      </w:pPr>
      <w:r w:rsidRPr="001C56B8">
        <w:tab/>
      </w:r>
      <w:r w:rsidRPr="001C56B8">
        <w:tab/>
      </w:r>
      <w:r w:rsidRPr="001C56B8">
        <w:tab/>
      </w:r>
      <w:r w:rsidRPr="001C56B8">
        <w:tab/>
        <w:t>&lt;Cd&gt;RQVA&lt;/Cd&gt;</w:t>
      </w:r>
    </w:p>
    <w:p w14:paraId="2A24C4E6" w14:textId="77777777" w:rsidR="001C56B8" w:rsidRPr="001C56B8" w:rsidRDefault="001C56B8" w:rsidP="001C56B8">
      <w:pPr>
        <w:pStyle w:val="XMLCode"/>
      </w:pPr>
      <w:r w:rsidRPr="001C56B8">
        <w:tab/>
      </w:r>
      <w:r w:rsidRPr="001C56B8">
        <w:tab/>
      </w:r>
      <w:r w:rsidRPr="001C56B8">
        <w:tab/>
        <w:t>&lt;/InvstgtnTp&gt;</w:t>
      </w:r>
    </w:p>
    <w:p w14:paraId="5FA265C6" w14:textId="77777777" w:rsidR="001C56B8" w:rsidRPr="001C56B8" w:rsidRDefault="001C56B8" w:rsidP="001C56B8">
      <w:pPr>
        <w:pStyle w:val="XMLCode"/>
      </w:pPr>
      <w:r w:rsidRPr="001C56B8">
        <w:tab/>
      </w:r>
      <w:r w:rsidRPr="001C56B8">
        <w:tab/>
      </w:r>
      <w:r w:rsidRPr="001C56B8">
        <w:tab/>
        <w:t>&lt;Undrlyg&gt;</w:t>
      </w:r>
    </w:p>
    <w:p w14:paraId="74273BF0" w14:textId="77777777" w:rsidR="001C56B8" w:rsidRPr="001C56B8" w:rsidRDefault="001C56B8" w:rsidP="001C56B8">
      <w:pPr>
        <w:pStyle w:val="XMLCode"/>
      </w:pPr>
      <w:r w:rsidRPr="001C56B8">
        <w:tab/>
      </w:r>
      <w:r w:rsidRPr="001C56B8">
        <w:tab/>
      </w:r>
      <w:r w:rsidRPr="001C56B8">
        <w:tab/>
      </w:r>
      <w:r w:rsidRPr="001C56B8">
        <w:tab/>
        <w:t>&lt;IntrBk&gt;</w:t>
      </w:r>
    </w:p>
    <w:p w14:paraId="20334C51" w14:textId="77777777" w:rsidR="001C56B8" w:rsidRPr="001C56B8" w:rsidRDefault="001C56B8" w:rsidP="001C56B8">
      <w:pPr>
        <w:pStyle w:val="XMLCode"/>
      </w:pPr>
      <w:r w:rsidRPr="001C56B8">
        <w:tab/>
      </w:r>
      <w:r w:rsidRPr="001C56B8">
        <w:tab/>
      </w:r>
      <w:r w:rsidRPr="001C56B8">
        <w:tab/>
      </w:r>
      <w:r w:rsidRPr="001C56B8">
        <w:tab/>
      </w:r>
      <w:r w:rsidRPr="001C56B8">
        <w:tab/>
        <w:t>&lt;OrgnlUETR&gt;174c245f-2682-4291-ad67-2a41e530cd27&lt;/OrgnlUETR&gt;</w:t>
      </w:r>
    </w:p>
    <w:p w14:paraId="6B038914" w14:textId="77777777" w:rsidR="001C56B8" w:rsidRPr="001C56B8" w:rsidRDefault="001C56B8" w:rsidP="001C56B8">
      <w:pPr>
        <w:pStyle w:val="XMLCode"/>
      </w:pPr>
      <w:r w:rsidRPr="001C56B8">
        <w:tab/>
      </w:r>
      <w:r w:rsidRPr="001C56B8">
        <w:tab/>
      </w:r>
      <w:r w:rsidRPr="001C56B8">
        <w:tab/>
      </w:r>
      <w:r w:rsidRPr="001C56B8">
        <w:tab/>
      </w:r>
      <w:r w:rsidRPr="001C56B8">
        <w:tab/>
        <w:t>&lt;OrgnlIntrBkSttlmAmt Ccy="EUR"&gt;3000000.00&lt;/OrgnlIntrBkSttlmAmt&gt;</w:t>
      </w:r>
    </w:p>
    <w:p w14:paraId="01AEB350" w14:textId="77777777" w:rsidR="001C56B8" w:rsidRPr="001C56B8" w:rsidRDefault="001C56B8" w:rsidP="001C56B8">
      <w:pPr>
        <w:pStyle w:val="XMLCode"/>
      </w:pPr>
      <w:r w:rsidRPr="001C56B8">
        <w:tab/>
      </w:r>
      <w:r w:rsidRPr="001C56B8">
        <w:tab/>
      </w:r>
      <w:r w:rsidRPr="001C56B8">
        <w:tab/>
      </w:r>
      <w:r w:rsidRPr="001C56B8">
        <w:tab/>
      </w:r>
      <w:r w:rsidRPr="001C56B8">
        <w:tab/>
        <w:t>&lt;OrgnlIntrBkSttlmDt&gt;2023-01-06&lt;/OrgnlIntrBkSttlmDt&gt;</w:t>
      </w:r>
    </w:p>
    <w:p w14:paraId="2621BF08" w14:textId="77777777" w:rsidR="001C56B8" w:rsidRPr="001C56B8" w:rsidRDefault="001C56B8" w:rsidP="001C56B8">
      <w:pPr>
        <w:pStyle w:val="XMLCode"/>
      </w:pPr>
      <w:r w:rsidRPr="001C56B8">
        <w:tab/>
      </w:r>
      <w:r w:rsidRPr="001C56B8">
        <w:tab/>
      </w:r>
      <w:r w:rsidRPr="001C56B8">
        <w:tab/>
      </w:r>
      <w:r w:rsidRPr="001C56B8">
        <w:tab/>
        <w:t>&lt;/IntrBk&gt;</w:t>
      </w:r>
    </w:p>
    <w:p w14:paraId="77AA6DDF" w14:textId="77777777" w:rsidR="001C56B8" w:rsidRPr="001C56B8" w:rsidRDefault="001C56B8" w:rsidP="001C56B8">
      <w:pPr>
        <w:pStyle w:val="XMLCode"/>
      </w:pPr>
      <w:r w:rsidRPr="001C56B8">
        <w:tab/>
      </w:r>
      <w:r w:rsidRPr="001C56B8">
        <w:tab/>
      </w:r>
      <w:r w:rsidRPr="001C56B8">
        <w:tab/>
        <w:t>&lt;/Undrlyg&gt;</w:t>
      </w:r>
    </w:p>
    <w:p w14:paraId="6045FE4B" w14:textId="77777777" w:rsidR="001C56B8" w:rsidRPr="001C56B8" w:rsidRDefault="001C56B8" w:rsidP="001C56B8">
      <w:pPr>
        <w:pStyle w:val="XMLCode"/>
      </w:pPr>
      <w:r w:rsidRPr="001C56B8">
        <w:tab/>
      </w:r>
      <w:r w:rsidRPr="001C56B8">
        <w:tab/>
      </w:r>
      <w:r w:rsidRPr="001C56B8">
        <w:tab/>
        <w:t>&lt;Rqstr&gt;</w:t>
      </w:r>
    </w:p>
    <w:p w14:paraId="78396DDE" w14:textId="77777777" w:rsidR="001C56B8" w:rsidRPr="001C56B8" w:rsidRDefault="001C56B8" w:rsidP="001C56B8">
      <w:pPr>
        <w:pStyle w:val="XMLCode"/>
      </w:pPr>
      <w:r w:rsidRPr="001C56B8">
        <w:tab/>
      </w:r>
      <w:r w:rsidRPr="001C56B8">
        <w:tab/>
      </w:r>
      <w:r w:rsidRPr="001C56B8">
        <w:tab/>
      </w:r>
      <w:r w:rsidRPr="001C56B8">
        <w:tab/>
        <w:t>&lt;Agt&gt;</w:t>
      </w:r>
    </w:p>
    <w:p w14:paraId="4E38C9B2" w14:textId="77777777" w:rsidR="001C56B8" w:rsidRPr="001C56B8" w:rsidRDefault="001C56B8" w:rsidP="001C56B8">
      <w:pPr>
        <w:pStyle w:val="XMLCode"/>
      </w:pPr>
      <w:r w:rsidRPr="001C56B8">
        <w:lastRenderedPageBreak/>
        <w:tab/>
      </w:r>
      <w:r w:rsidRPr="001C56B8">
        <w:tab/>
      </w:r>
      <w:r w:rsidRPr="001C56B8">
        <w:tab/>
      </w:r>
      <w:r w:rsidRPr="001C56B8">
        <w:tab/>
      </w:r>
      <w:r w:rsidRPr="001C56B8">
        <w:tab/>
        <w:t>&lt;FinInstnId&gt;</w:t>
      </w:r>
    </w:p>
    <w:p w14:paraId="739E88CE" w14:textId="77777777" w:rsidR="001C56B8" w:rsidRPr="001C56B8" w:rsidRDefault="001C56B8" w:rsidP="001C56B8">
      <w:pPr>
        <w:pStyle w:val="XMLCode"/>
      </w:pPr>
      <w:r w:rsidRPr="001C56B8">
        <w:tab/>
      </w:r>
      <w:r w:rsidRPr="001C56B8">
        <w:tab/>
      </w:r>
      <w:r w:rsidRPr="001C56B8">
        <w:tab/>
      </w:r>
      <w:r w:rsidRPr="001C56B8">
        <w:tab/>
      </w:r>
      <w:r w:rsidRPr="001C56B8">
        <w:tab/>
      </w:r>
      <w:r w:rsidRPr="001C56B8">
        <w:tab/>
        <w:t>&lt;BICFI&gt;AAAAGB2L&lt;/BICFI&gt;</w:t>
      </w:r>
    </w:p>
    <w:p w14:paraId="23F32A31" w14:textId="77777777" w:rsidR="001C56B8" w:rsidRPr="001C56B8" w:rsidRDefault="001C56B8" w:rsidP="001C56B8">
      <w:pPr>
        <w:pStyle w:val="XMLCode"/>
      </w:pPr>
      <w:r w:rsidRPr="001C56B8">
        <w:tab/>
      </w:r>
      <w:r w:rsidRPr="001C56B8">
        <w:tab/>
      </w:r>
      <w:r w:rsidRPr="001C56B8">
        <w:tab/>
      </w:r>
      <w:r w:rsidRPr="001C56B8">
        <w:tab/>
      </w:r>
      <w:r w:rsidRPr="001C56B8">
        <w:tab/>
        <w:t>&lt;/FinInstnId&gt;</w:t>
      </w:r>
    </w:p>
    <w:p w14:paraId="42A66E3F" w14:textId="77777777" w:rsidR="001C56B8" w:rsidRPr="001C56B8" w:rsidRDefault="001C56B8" w:rsidP="001C56B8">
      <w:pPr>
        <w:pStyle w:val="XMLCode"/>
      </w:pPr>
      <w:r w:rsidRPr="001C56B8">
        <w:tab/>
      </w:r>
      <w:r w:rsidRPr="001C56B8">
        <w:tab/>
      </w:r>
      <w:r w:rsidRPr="001C56B8">
        <w:tab/>
      </w:r>
      <w:r w:rsidRPr="001C56B8">
        <w:tab/>
        <w:t>&lt;/Agt&gt;</w:t>
      </w:r>
    </w:p>
    <w:p w14:paraId="05E03591" w14:textId="77777777" w:rsidR="001C56B8" w:rsidRPr="001C56B8" w:rsidRDefault="001C56B8" w:rsidP="001C56B8">
      <w:pPr>
        <w:pStyle w:val="XMLCode"/>
      </w:pPr>
      <w:r w:rsidRPr="001C56B8">
        <w:tab/>
      </w:r>
      <w:r w:rsidRPr="001C56B8">
        <w:tab/>
      </w:r>
      <w:r w:rsidRPr="001C56B8">
        <w:tab/>
        <w:t>&lt;/Rqstr&gt;</w:t>
      </w:r>
    </w:p>
    <w:p w14:paraId="0573A484" w14:textId="77777777" w:rsidR="001C56B8" w:rsidRPr="001C56B8" w:rsidRDefault="001C56B8" w:rsidP="001C56B8">
      <w:pPr>
        <w:pStyle w:val="XMLCode"/>
      </w:pPr>
      <w:r w:rsidRPr="001C56B8">
        <w:tab/>
      </w:r>
      <w:r w:rsidRPr="001C56B8">
        <w:tab/>
      </w:r>
      <w:r w:rsidRPr="001C56B8">
        <w:tab/>
        <w:t>&lt;Rspndr&gt;</w:t>
      </w:r>
    </w:p>
    <w:p w14:paraId="407B0F34" w14:textId="77777777" w:rsidR="001C56B8" w:rsidRPr="001C56B8" w:rsidRDefault="001C56B8" w:rsidP="001C56B8">
      <w:pPr>
        <w:pStyle w:val="XMLCode"/>
      </w:pPr>
      <w:r w:rsidRPr="001C56B8">
        <w:tab/>
      </w:r>
      <w:r w:rsidRPr="001C56B8">
        <w:tab/>
      </w:r>
      <w:r w:rsidRPr="001C56B8">
        <w:tab/>
      </w:r>
      <w:r w:rsidRPr="001C56B8">
        <w:tab/>
        <w:t>&lt;Agt&gt;</w:t>
      </w:r>
    </w:p>
    <w:p w14:paraId="4C032105" w14:textId="77777777" w:rsidR="001C56B8" w:rsidRPr="001C56B8" w:rsidRDefault="001C56B8" w:rsidP="001C56B8">
      <w:pPr>
        <w:pStyle w:val="XMLCode"/>
      </w:pPr>
      <w:r w:rsidRPr="001C56B8">
        <w:tab/>
      </w:r>
      <w:r w:rsidRPr="001C56B8">
        <w:tab/>
      </w:r>
      <w:r w:rsidRPr="001C56B8">
        <w:tab/>
      </w:r>
      <w:r w:rsidRPr="001C56B8">
        <w:tab/>
      </w:r>
      <w:r w:rsidRPr="001C56B8">
        <w:tab/>
        <w:t>&lt;FinInstnId&gt;</w:t>
      </w:r>
    </w:p>
    <w:p w14:paraId="2F16A292" w14:textId="77777777" w:rsidR="001C56B8" w:rsidRPr="001C56B8" w:rsidRDefault="001C56B8" w:rsidP="001C56B8">
      <w:pPr>
        <w:pStyle w:val="XMLCode"/>
      </w:pPr>
      <w:r w:rsidRPr="001C56B8">
        <w:tab/>
      </w:r>
      <w:r w:rsidRPr="001C56B8">
        <w:tab/>
      </w:r>
      <w:r w:rsidRPr="001C56B8">
        <w:tab/>
      </w:r>
      <w:r w:rsidRPr="001C56B8">
        <w:tab/>
      </w:r>
      <w:r w:rsidRPr="001C56B8">
        <w:tab/>
      </w:r>
      <w:r w:rsidRPr="001C56B8">
        <w:tab/>
        <w:t>&lt;BICFI&gt;BBBBDEMM&lt;/BICFI&gt;</w:t>
      </w:r>
    </w:p>
    <w:p w14:paraId="12678825" w14:textId="77777777" w:rsidR="001C56B8" w:rsidRPr="001C56B8" w:rsidRDefault="001C56B8" w:rsidP="001C56B8">
      <w:pPr>
        <w:pStyle w:val="XMLCode"/>
      </w:pPr>
      <w:r w:rsidRPr="001C56B8">
        <w:tab/>
      </w:r>
      <w:r w:rsidRPr="001C56B8">
        <w:tab/>
      </w:r>
      <w:r w:rsidRPr="001C56B8">
        <w:tab/>
      </w:r>
      <w:r w:rsidRPr="001C56B8">
        <w:tab/>
      </w:r>
      <w:r w:rsidRPr="001C56B8">
        <w:tab/>
        <w:t>&lt;/FinInstnId&gt;</w:t>
      </w:r>
    </w:p>
    <w:p w14:paraId="28DEA366" w14:textId="77777777" w:rsidR="001C56B8" w:rsidRPr="001C56B8" w:rsidRDefault="001C56B8" w:rsidP="001C56B8">
      <w:pPr>
        <w:pStyle w:val="XMLCode"/>
      </w:pPr>
      <w:r w:rsidRPr="001C56B8">
        <w:tab/>
      </w:r>
      <w:r w:rsidRPr="001C56B8">
        <w:tab/>
      </w:r>
      <w:r w:rsidRPr="001C56B8">
        <w:tab/>
      </w:r>
      <w:r w:rsidRPr="001C56B8">
        <w:tab/>
        <w:t>&lt;/Agt&gt;</w:t>
      </w:r>
    </w:p>
    <w:p w14:paraId="002F3D20" w14:textId="77777777" w:rsidR="001C56B8" w:rsidRPr="001C56B8" w:rsidRDefault="001C56B8" w:rsidP="001C56B8">
      <w:pPr>
        <w:pStyle w:val="XMLCode"/>
      </w:pPr>
      <w:r w:rsidRPr="001C56B8">
        <w:tab/>
      </w:r>
      <w:r w:rsidRPr="001C56B8">
        <w:tab/>
      </w:r>
      <w:r w:rsidRPr="001C56B8">
        <w:tab/>
        <w:t>&lt;/Rspndr&gt;</w:t>
      </w:r>
    </w:p>
    <w:p w14:paraId="2F48A987" w14:textId="77777777" w:rsidR="001C56B8" w:rsidRPr="001C56B8" w:rsidRDefault="001C56B8" w:rsidP="001C56B8">
      <w:pPr>
        <w:pStyle w:val="XMLCode"/>
      </w:pPr>
      <w:r w:rsidRPr="001C56B8">
        <w:tab/>
      </w:r>
      <w:r w:rsidRPr="001C56B8">
        <w:tab/>
        <w:t>&lt;/InvstgtnReq&gt;</w:t>
      </w:r>
    </w:p>
    <w:p w14:paraId="119C5CAA" w14:textId="77777777" w:rsidR="001C56B8" w:rsidRPr="001C56B8" w:rsidRDefault="001C56B8" w:rsidP="001C56B8">
      <w:pPr>
        <w:pStyle w:val="XMLCode"/>
      </w:pPr>
      <w:r w:rsidRPr="001C56B8">
        <w:tab/>
      </w:r>
      <w:r w:rsidRPr="001C56B8">
        <w:tab/>
        <w:t>&lt;InvstgtnData&gt;</w:t>
      </w:r>
    </w:p>
    <w:p w14:paraId="369BA599" w14:textId="77777777" w:rsidR="001C56B8" w:rsidRPr="001C56B8" w:rsidRDefault="001C56B8" w:rsidP="001C56B8">
      <w:pPr>
        <w:pStyle w:val="XMLCode"/>
      </w:pPr>
      <w:r w:rsidRPr="001C56B8">
        <w:tab/>
      </w:r>
      <w:r w:rsidRPr="001C56B8">
        <w:tab/>
      </w:r>
      <w:r w:rsidRPr="001C56B8">
        <w:tab/>
        <w:t>&lt;Rsn&gt;</w:t>
      </w:r>
    </w:p>
    <w:p w14:paraId="0C2CAF22" w14:textId="77777777" w:rsidR="001C56B8" w:rsidRPr="001C56B8" w:rsidRDefault="001C56B8" w:rsidP="001C56B8">
      <w:pPr>
        <w:pStyle w:val="XMLCode"/>
      </w:pPr>
      <w:r w:rsidRPr="001C56B8">
        <w:tab/>
      </w:r>
      <w:r w:rsidRPr="001C56B8">
        <w:tab/>
      </w:r>
      <w:r w:rsidRPr="001C56B8">
        <w:tab/>
      </w:r>
      <w:r w:rsidRPr="001C56B8">
        <w:tab/>
        <w:t>&lt;Cd&gt;RQVA&lt;/Cd&gt;</w:t>
      </w:r>
    </w:p>
    <w:p w14:paraId="294768F2" w14:textId="77777777" w:rsidR="001C56B8" w:rsidRPr="001C56B8" w:rsidRDefault="001C56B8" w:rsidP="001C56B8">
      <w:pPr>
        <w:pStyle w:val="XMLCode"/>
      </w:pPr>
      <w:r w:rsidRPr="001C56B8">
        <w:tab/>
      </w:r>
      <w:r w:rsidRPr="001C56B8">
        <w:tab/>
      </w:r>
      <w:r w:rsidRPr="001C56B8">
        <w:tab/>
        <w:t>&lt;/Rsn&gt;</w:t>
      </w:r>
    </w:p>
    <w:p w14:paraId="3391CB3B" w14:textId="77777777" w:rsidR="001C56B8" w:rsidRPr="001C56B8" w:rsidRDefault="001C56B8" w:rsidP="001C56B8">
      <w:pPr>
        <w:pStyle w:val="XMLCode"/>
      </w:pPr>
      <w:r w:rsidRPr="001C56B8">
        <w:tab/>
      </w:r>
      <w:r w:rsidRPr="001C56B8">
        <w:tab/>
      </w:r>
      <w:r w:rsidRPr="001C56B8">
        <w:tab/>
        <w:t>&lt;AddtlReqData&gt;</w:t>
      </w:r>
    </w:p>
    <w:p w14:paraId="7B2E5C90" w14:textId="77777777" w:rsidR="001C56B8" w:rsidRPr="001C56B8" w:rsidRDefault="001C56B8" w:rsidP="001C56B8">
      <w:pPr>
        <w:pStyle w:val="XMLCode"/>
      </w:pPr>
      <w:r w:rsidRPr="001C56B8">
        <w:tab/>
      </w:r>
      <w:r w:rsidRPr="001C56B8">
        <w:tab/>
      </w:r>
      <w:r w:rsidRPr="001C56B8">
        <w:tab/>
      </w:r>
      <w:r w:rsidRPr="001C56B8">
        <w:tab/>
        <w:t>&lt;ReqdValtn&gt;</w:t>
      </w:r>
    </w:p>
    <w:p w14:paraId="3CA2011D" w14:textId="77777777" w:rsidR="001C56B8" w:rsidRPr="001C56B8" w:rsidRDefault="001C56B8" w:rsidP="001C56B8">
      <w:pPr>
        <w:pStyle w:val="XMLCode"/>
      </w:pPr>
      <w:r w:rsidRPr="001C56B8">
        <w:tab/>
      </w:r>
      <w:r w:rsidRPr="001C56B8">
        <w:tab/>
      </w:r>
      <w:r w:rsidRPr="001C56B8">
        <w:tab/>
      </w:r>
      <w:r w:rsidRPr="001C56B8">
        <w:tab/>
      </w:r>
      <w:r w:rsidRPr="001C56B8">
        <w:tab/>
        <w:t>&lt;Prd&gt;</w:t>
      </w:r>
    </w:p>
    <w:p w14:paraId="2E1198AB" w14:textId="73947FA1" w:rsidR="001C56B8" w:rsidRPr="001C56B8" w:rsidRDefault="001C56B8" w:rsidP="001C56B8">
      <w:pPr>
        <w:pStyle w:val="XMLCode"/>
      </w:pPr>
      <w:r w:rsidRPr="001C56B8">
        <w:tab/>
      </w:r>
      <w:r w:rsidRPr="001C56B8">
        <w:tab/>
      </w:r>
      <w:r w:rsidRPr="001C56B8">
        <w:tab/>
      </w:r>
      <w:r w:rsidRPr="001C56B8">
        <w:tab/>
      </w:r>
      <w:r w:rsidRPr="001C56B8">
        <w:tab/>
      </w:r>
      <w:r w:rsidRPr="001C56B8">
        <w:tab/>
        <w:t>&lt;CurValDt&gt;2023-01-0</w:t>
      </w:r>
      <w:r w:rsidR="00096FE9">
        <w:t>6</w:t>
      </w:r>
      <w:r w:rsidRPr="001C56B8">
        <w:t>&lt;/CurValDt&gt;</w:t>
      </w:r>
    </w:p>
    <w:p w14:paraId="741A9782" w14:textId="77777777" w:rsidR="001C56B8" w:rsidRPr="001C56B8" w:rsidRDefault="001C56B8" w:rsidP="001C56B8">
      <w:pPr>
        <w:pStyle w:val="XMLCode"/>
      </w:pPr>
      <w:r w:rsidRPr="001C56B8">
        <w:tab/>
      </w:r>
      <w:r w:rsidRPr="001C56B8">
        <w:tab/>
      </w:r>
      <w:r w:rsidRPr="001C56B8">
        <w:tab/>
      </w:r>
      <w:r w:rsidRPr="001C56B8">
        <w:tab/>
      </w:r>
      <w:r w:rsidRPr="001C56B8">
        <w:tab/>
      </w:r>
      <w:r w:rsidRPr="001C56B8">
        <w:tab/>
        <w:t>&lt;ReqdValDt&gt;2023-01-05&lt;/ReqdValDt&gt;</w:t>
      </w:r>
    </w:p>
    <w:p w14:paraId="3B3349B1" w14:textId="77777777" w:rsidR="001C56B8" w:rsidRPr="001C56B8" w:rsidRDefault="001C56B8" w:rsidP="001C56B8">
      <w:pPr>
        <w:pStyle w:val="XMLCode"/>
      </w:pPr>
      <w:r w:rsidRPr="001C56B8">
        <w:tab/>
      </w:r>
      <w:r w:rsidRPr="001C56B8">
        <w:tab/>
      </w:r>
      <w:r w:rsidRPr="001C56B8">
        <w:tab/>
      </w:r>
      <w:r w:rsidRPr="001C56B8">
        <w:tab/>
      </w:r>
      <w:r w:rsidRPr="001C56B8">
        <w:tab/>
        <w:t>&lt;/Prd&gt;</w:t>
      </w:r>
    </w:p>
    <w:p w14:paraId="399EE1B2" w14:textId="77777777" w:rsidR="001C56B8" w:rsidRPr="001C56B8" w:rsidRDefault="001C56B8" w:rsidP="001C56B8">
      <w:pPr>
        <w:pStyle w:val="XMLCode"/>
      </w:pPr>
      <w:r w:rsidRPr="001C56B8">
        <w:tab/>
      </w:r>
      <w:r w:rsidRPr="001C56B8">
        <w:tab/>
      </w:r>
      <w:r w:rsidRPr="001C56B8">
        <w:tab/>
      </w:r>
      <w:r w:rsidRPr="001C56B8">
        <w:tab/>
        <w:t>&lt;/ReqdValtn&gt;</w:t>
      </w:r>
    </w:p>
    <w:p w14:paraId="1F452DB4" w14:textId="77777777" w:rsidR="001C56B8" w:rsidRPr="001C56B8" w:rsidRDefault="001C56B8" w:rsidP="001C56B8">
      <w:pPr>
        <w:pStyle w:val="XMLCode"/>
      </w:pPr>
      <w:r w:rsidRPr="001C56B8">
        <w:tab/>
      </w:r>
      <w:r w:rsidRPr="001C56B8">
        <w:tab/>
      </w:r>
      <w:r w:rsidRPr="001C56B8">
        <w:tab/>
        <w:t>&lt;/AddtlReqData&gt;</w:t>
      </w:r>
    </w:p>
    <w:p w14:paraId="3BF7032B" w14:textId="77777777" w:rsidR="001C56B8" w:rsidRPr="001C56B8" w:rsidRDefault="001C56B8" w:rsidP="001C56B8">
      <w:pPr>
        <w:pStyle w:val="XMLCode"/>
      </w:pPr>
      <w:r w:rsidRPr="001C56B8">
        <w:tab/>
      </w:r>
      <w:r w:rsidRPr="001C56B8">
        <w:tab/>
        <w:t>&lt;/InvstgtnData&gt;</w:t>
      </w:r>
    </w:p>
    <w:p w14:paraId="0E416BFB" w14:textId="77777777" w:rsidR="001C56B8" w:rsidRPr="001C56B8" w:rsidRDefault="001C56B8" w:rsidP="001C56B8">
      <w:pPr>
        <w:pStyle w:val="XMLCode"/>
      </w:pPr>
      <w:r w:rsidRPr="001C56B8">
        <w:tab/>
        <w:t>&lt;/InvstgtnReq&gt;</w:t>
      </w:r>
    </w:p>
    <w:p w14:paraId="0D049030" w14:textId="7ED82A1C" w:rsidR="001C56B8" w:rsidRDefault="001C56B8" w:rsidP="001C56B8">
      <w:pPr>
        <w:pStyle w:val="XMLCode"/>
      </w:pPr>
      <w:r w:rsidRPr="001C56B8">
        <w:t>&lt;/Document&gt;</w:t>
      </w:r>
    </w:p>
    <w:p w14:paraId="3305F811" w14:textId="77777777" w:rsidR="00BC64D8" w:rsidRDefault="00BC64D8" w:rsidP="0012700D">
      <w:pPr>
        <w:pStyle w:val="XMLCode"/>
      </w:pPr>
    </w:p>
    <w:p w14:paraId="6408B5BF" w14:textId="77777777" w:rsidR="0012700D" w:rsidRDefault="0012700D" w:rsidP="0012700D">
      <w:pPr>
        <w:pStyle w:val="XMLCode"/>
      </w:pPr>
    </w:p>
    <w:p w14:paraId="35782A02" w14:textId="77777777" w:rsidR="00AB4A98" w:rsidRDefault="00AB4A98" w:rsidP="0012700D">
      <w:pPr>
        <w:pStyle w:val="XMLCode"/>
      </w:pPr>
    </w:p>
    <w:p w14:paraId="0F5644D7" w14:textId="77777777" w:rsidR="00AB4A98" w:rsidRDefault="00AB4A98" w:rsidP="0012700D">
      <w:pPr>
        <w:pStyle w:val="XMLCode"/>
      </w:pPr>
    </w:p>
    <w:p w14:paraId="7CF19D2E" w14:textId="77777777" w:rsidR="00AB4A98" w:rsidRDefault="00AB4A98" w:rsidP="0012700D">
      <w:pPr>
        <w:pStyle w:val="XMLCode"/>
      </w:pPr>
    </w:p>
    <w:p w14:paraId="73B02CA8" w14:textId="77777777" w:rsidR="00AB4A98" w:rsidRDefault="00AB4A98" w:rsidP="0012700D">
      <w:pPr>
        <w:pStyle w:val="XMLCode"/>
      </w:pPr>
    </w:p>
    <w:p w14:paraId="279B2E73" w14:textId="77777777" w:rsidR="00AB4A98" w:rsidRDefault="00AB4A98" w:rsidP="0012700D">
      <w:pPr>
        <w:pStyle w:val="XMLCode"/>
      </w:pPr>
    </w:p>
    <w:p w14:paraId="2A3ACDB8" w14:textId="77777777" w:rsidR="00AB4A98" w:rsidRDefault="00AB4A98" w:rsidP="0012700D">
      <w:pPr>
        <w:pStyle w:val="XMLCode"/>
      </w:pPr>
    </w:p>
    <w:p w14:paraId="62B86E15" w14:textId="0742B326" w:rsidR="00136AE5" w:rsidRPr="00136AE5" w:rsidRDefault="00136AE5" w:rsidP="00FC2CEC">
      <w:pPr>
        <w:pStyle w:val="Heading4"/>
      </w:pPr>
      <w:r w:rsidRPr="00136AE5">
        <w:lastRenderedPageBreak/>
        <w:t xml:space="preserve">Investigation </w:t>
      </w:r>
      <w:r w:rsidR="004F4154">
        <w:t>r</w:t>
      </w:r>
      <w:r w:rsidRPr="00136AE5">
        <w:t xml:space="preserve">esponse  </w:t>
      </w:r>
    </w:p>
    <w:p w14:paraId="3466307E" w14:textId="77777777" w:rsidR="00F72B4F" w:rsidRDefault="00F72B4F" w:rsidP="00F72B4F">
      <w:pPr>
        <w:pStyle w:val="BlockLabel"/>
      </w:pPr>
      <w:r>
        <w:t>Description</w:t>
      </w:r>
    </w:p>
    <w:p w14:paraId="2B292262" w14:textId="4638127F" w:rsidR="00E91336" w:rsidRDefault="00E91336" w:rsidP="00E91336">
      <w:pPr>
        <w:pStyle w:val="Normalbeforetable"/>
      </w:pPr>
      <w:r w:rsidRPr="002B1F25">
        <w:t xml:space="preserve">The </w:t>
      </w:r>
      <w:r>
        <w:t>I</w:t>
      </w:r>
      <w:r w:rsidRPr="002B1F25">
        <w:t xml:space="preserve">nvestigation </w:t>
      </w:r>
      <w:r>
        <w:t>R</w:t>
      </w:r>
      <w:r w:rsidRPr="002B1F25">
        <w:t>esponder (</w:t>
      </w:r>
      <w:r w:rsidR="00056C8E" w:rsidRPr="00B118C9">
        <w:t>BBBBROMM</w:t>
      </w:r>
      <w:r w:rsidRPr="002B1F25">
        <w:t xml:space="preserve">) sends an </w:t>
      </w:r>
      <w:r>
        <w:t>i</w:t>
      </w:r>
      <w:r w:rsidRPr="002B1F25">
        <w:t xml:space="preserve">nvestigation </w:t>
      </w:r>
      <w:r w:rsidRPr="002B1F25" w:rsidDel="00935481">
        <w:t>r</w:t>
      </w:r>
      <w:r w:rsidRPr="002B1F25">
        <w:t xml:space="preserve">esponse (camt.111) to the </w:t>
      </w:r>
      <w:r>
        <w:t>I</w:t>
      </w:r>
      <w:r w:rsidRPr="002B1F25">
        <w:t xml:space="preserve">nvestigation </w:t>
      </w:r>
      <w:r>
        <w:t>R</w:t>
      </w:r>
      <w:r w:rsidRPr="002B1F25">
        <w:t>equestor (</w:t>
      </w:r>
      <w:r w:rsidR="00056C8E" w:rsidRPr="00B118C9">
        <w:t>AAAAGB2L</w:t>
      </w:r>
      <w:r w:rsidRPr="002B1F25">
        <w:t>)</w:t>
      </w:r>
      <w:r w:rsidRPr="002B1F25">
        <w:rPr>
          <w:rStyle w:val="Bold"/>
        </w:rPr>
        <w:t xml:space="preserve"> </w:t>
      </w:r>
      <w:r w:rsidRPr="00E91336">
        <w:rPr>
          <w:rStyle w:val="Bold"/>
        </w:rPr>
        <w:t>wi</w:t>
      </w:r>
      <w:r w:rsidRPr="002B1F25">
        <w:t>th</w:t>
      </w:r>
      <w:r w:rsidR="00056C8E">
        <w:t xml:space="preserve"> the compensation amount</w:t>
      </w:r>
      <w:r>
        <w:t xml:space="preserve"> and sets </w:t>
      </w:r>
      <w:r w:rsidRPr="00A42B74">
        <w:t xml:space="preserve">investigation status as </w:t>
      </w:r>
      <w:r w:rsidR="00A12B4D">
        <w:t>PDNG (Pending)</w:t>
      </w:r>
      <w:r w:rsidR="00A12B4D" w:rsidRPr="00B118C9">
        <w:t>.</w:t>
      </w:r>
    </w:p>
    <w:p w14:paraId="118FEAA7" w14:textId="77777777" w:rsidR="00D34FEE" w:rsidRDefault="00D34FEE" w:rsidP="00E54954">
      <w:pPr>
        <w:pStyle w:val="BlockLabelBeforeTable"/>
      </w:pPr>
    </w:p>
    <w:p w14:paraId="567F8B76" w14:textId="1569A948" w:rsidR="00E54954" w:rsidRPr="00E54954" w:rsidRDefault="00E54954" w:rsidP="00E54954">
      <w:pPr>
        <w:pStyle w:val="BlockLabelBeforeTable"/>
      </w:pPr>
      <w:r w:rsidRPr="00E54954">
        <w:t xml:space="preserve">Business </w:t>
      </w:r>
      <w:r w:rsidR="00576CB2">
        <w:t>d</w:t>
      </w:r>
      <w:r w:rsidRPr="00E54954">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2288"/>
        <w:gridCol w:w="3382"/>
      </w:tblGrid>
      <w:tr w:rsidR="00E54954" w14:paraId="76B8560A" w14:textId="77777777" w:rsidTr="003C231B">
        <w:trPr>
          <w:cantSplit/>
          <w:tblHeader/>
        </w:trPr>
        <w:tc>
          <w:tcPr>
            <w:tcW w:w="22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6160C33" w14:textId="77777777" w:rsidR="00E54954" w:rsidRPr="00E54954" w:rsidRDefault="00E54954" w:rsidP="00E54954">
            <w:pPr>
              <w:pStyle w:val="TableHeading"/>
            </w:pPr>
            <w:r w:rsidRPr="00E54954">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6DEF4AB" w14:textId="77777777" w:rsidR="00E54954" w:rsidRPr="00E54954" w:rsidRDefault="00E54954" w:rsidP="00E54954">
            <w:pPr>
              <w:pStyle w:val="TableHeading"/>
            </w:pPr>
            <w:r w:rsidRPr="00E54954">
              <w:t>XML Tag</w:t>
            </w:r>
          </w:p>
        </w:tc>
        <w:tc>
          <w:tcPr>
            <w:tcW w:w="33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25D0C93" w14:textId="77777777" w:rsidR="00E54954" w:rsidRPr="00E54954" w:rsidRDefault="00E54954" w:rsidP="00E54954">
            <w:pPr>
              <w:pStyle w:val="TableHeading"/>
            </w:pPr>
            <w:r w:rsidRPr="00E54954">
              <w:t>Content</w:t>
            </w:r>
          </w:p>
        </w:tc>
      </w:tr>
      <w:tr w:rsidR="00E54954" w14:paraId="4AF7C1C0" w14:textId="77777777" w:rsidTr="003C231B">
        <w:tc>
          <w:tcPr>
            <w:tcW w:w="2272" w:type="dxa"/>
            <w:shd w:val="clear" w:color="auto" w:fill="FFFFFF"/>
          </w:tcPr>
          <w:p w14:paraId="18C9BA8A" w14:textId="7216ED35" w:rsidR="00E54954" w:rsidRPr="00E54954" w:rsidRDefault="00287036" w:rsidP="00E54954">
            <w:pPr>
              <w:pStyle w:val="TableText"/>
            </w:pPr>
            <w:r w:rsidRPr="002B1F25">
              <w:t>Responder Investigation Identification</w:t>
            </w:r>
          </w:p>
        </w:tc>
        <w:tc>
          <w:tcPr>
            <w:tcW w:w="2288" w:type="dxa"/>
            <w:shd w:val="clear" w:color="auto" w:fill="FFFFFF"/>
          </w:tcPr>
          <w:p w14:paraId="0E06122F" w14:textId="77777777" w:rsidR="00E54954" w:rsidRPr="00E54954" w:rsidRDefault="00E54954" w:rsidP="00E54954">
            <w:pPr>
              <w:pStyle w:val="TableText"/>
            </w:pPr>
            <w:r w:rsidRPr="00E54954">
              <w:t>&lt;RspndrInvstgtnId&gt;</w:t>
            </w:r>
          </w:p>
        </w:tc>
        <w:tc>
          <w:tcPr>
            <w:tcW w:w="3382" w:type="dxa"/>
            <w:shd w:val="clear" w:color="auto" w:fill="FFFFFF"/>
          </w:tcPr>
          <w:p w14:paraId="19F44495" w14:textId="77777777" w:rsidR="00E54954" w:rsidRPr="001A7E8F" w:rsidRDefault="00E54954" w:rsidP="009D055C">
            <w:pPr>
              <w:pStyle w:val="TableTextCentre"/>
              <w:jc w:val="left"/>
              <w:rPr>
                <w:rStyle w:val="Bold"/>
              </w:rPr>
            </w:pPr>
            <w:r w:rsidRPr="001A7E8F">
              <w:rPr>
                <w:rStyle w:val="Bold"/>
              </w:rPr>
              <w:t>BANKBENEREF1</w:t>
            </w:r>
          </w:p>
        </w:tc>
      </w:tr>
      <w:tr w:rsidR="00E54954" w14:paraId="6974D17F" w14:textId="77777777" w:rsidTr="003C231B">
        <w:tc>
          <w:tcPr>
            <w:tcW w:w="2272" w:type="dxa"/>
            <w:shd w:val="clear" w:color="auto" w:fill="FFFFFF"/>
          </w:tcPr>
          <w:p w14:paraId="1DD0B061" w14:textId="33F77793" w:rsidR="00E54954" w:rsidRPr="00E54954" w:rsidRDefault="00E54954" w:rsidP="00E54954">
            <w:pPr>
              <w:pStyle w:val="TableText"/>
            </w:pPr>
            <w:r w:rsidRPr="00E54954">
              <w:t>Status</w:t>
            </w:r>
          </w:p>
        </w:tc>
        <w:tc>
          <w:tcPr>
            <w:tcW w:w="2288" w:type="dxa"/>
            <w:shd w:val="clear" w:color="auto" w:fill="FFFFFF"/>
          </w:tcPr>
          <w:p w14:paraId="6A0B339B" w14:textId="37B32070" w:rsidR="00E54954" w:rsidRPr="00E54954" w:rsidRDefault="00E54954" w:rsidP="00E54954">
            <w:pPr>
              <w:pStyle w:val="TableText"/>
            </w:pPr>
            <w:r w:rsidRPr="00E54954">
              <w:t xml:space="preserve">&lt;Sts&gt; </w:t>
            </w:r>
          </w:p>
        </w:tc>
        <w:tc>
          <w:tcPr>
            <w:tcW w:w="3382" w:type="dxa"/>
            <w:shd w:val="clear" w:color="auto" w:fill="FFFFFF"/>
          </w:tcPr>
          <w:p w14:paraId="4AC7AE41" w14:textId="229F9000" w:rsidR="00E54954" w:rsidRPr="001A7E8F" w:rsidRDefault="00CA336C" w:rsidP="009D055C">
            <w:pPr>
              <w:pStyle w:val="TableTextCentre"/>
              <w:jc w:val="left"/>
              <w:rPr>
                <w:rStyle w:val="Bold"/>
              </w:rPr>
            </w:pPr>
            <w:r>
              <w:rPr>
                <w:rStyle w:val="Bold"/>
              </w:rPr>
              <w:t>PDNG</w:t>
            </w:r>
          </w:p>
        </w:tc>
      </w:tr>
      <w:tr w:rsidR="00343BAA" w14:paraId="2D65C6AB" w14:textId="77777777" w:rsidTr="003C231B">
        <w:tc>
          <w:tcPr>
            <w:tcW w:w="2272" w:type="dxa"/>
            <w:shd w:val="clear" w:color="auto" w:fill="FFFFFF"/>
          </w:tcPr>
          <w:p w14:paraId="40665DBA" w14:textId="6CA04C3C" w:rsidR="00343BAA" w:rsidRPr="00E54954" w:rsidRDefault="00001018" w:rsidP="00E54954">
            <w:pPr>
              <w:pStyle w:val="TableText"/>
            </w:pPr>
            <w:r>
              <w:t xml:space="preserve">Initial </w:t>
            </w:r>
            <w:r w:rsidRPr="000C124A">
              <w:t>Amount</w:t>
            </w:r>
          </w:p>
        </w:tc>
        <w:tc>
          <w:tcPr>
            <w:tcW w:w="2288" w:type="dxa"/>
            <w:shd w:val="clear" w:color="auto" w:fill="FFFFFF"/>
          </w:tcPr>
          <w:p w14:paraId="3226705A" w14:textId="2DE2E83F" w:rsidR="00343BAA" w:rsidRPr="00E54954" w:rsidRDefault="00001018" w:rsidP="00E54954">
            <w:pPr>
              <w:pStyle w:val="TableText"/>
            </w:pPr>
            <w:r w:rsidRPr="00C500FF">
              <w:t>&lt;</w:t>
            </w:r>
            <w:r>
              <w:t>Initl</w:t>
            </w:r>
            <w:r w:rsidRPr="00C500FF">
              <w:t>Amt&gt;</w:t>
            </w:r>
          </w:p>
        </w:tc>
        <w:tc>
          <w:tcPr>
            <w:tcW w:w="3382" w:type="dxa"/>
            <w:shd w:val="clear" w:color="auto" w:fill="FFFFFF"/>
          </w:tcPr>
          <w:p w14:paraId="07B106FD" w14:textId="0872823D" w:rsidR="00343BAA" w:rsidRDefault="00001018" w:rsidP="009D055C">
            <w:pPr>
              <w:pStyle w:val="TableTextCentre"/>
              <w:jc w:val="left"/>
              <w:rPr>
                <w:rStyle w:val="Bold"/>
              </w:rPr>
            </w:pPr>
            <w:r>
              <w:rPr>
                <w:rStyle w:val="Bold"/>
              </w:rPr>
              <w:t>17</w:t>
            </w:r>
            <w:r w:rsidRPr="00001018">
              <w:rPr>
                <w:rStyle w:val="Bold"/>
              </w:rPr>
              <w:t>2.60 EUR</w:t>
            </w:r>
          </w:p>
        </w:tc>
      </w:tr>
      <w:tr w:rsidR="00343BAA" w14:paraId="435946D3" w14:textId="77777777" w:rsidTr="003C231B">
        <w:tc>
          <w:tcPr>
            <w:tcW w:w="2272" w:type="dxa"/>
            <w:shd w:val="clear" w:color="auto" w:fill="FFFFFF"/>
          </w:tcPr>
          <w:p w14:paraId="15039416" w14:textId="4C7FAA6F" w:rsidR="00343BAA" w:rsidRPr="00E54954" w:rsidRDefault="00357AB9" w:rsidP="00E54954">
            <w:pPr>
              <w:pStyle w:val="TableText"/>
            </w:pPr>
            <w:r>
              <w:t>Due Charges</w:t>
            </w:r>
          </w:p>
        </w:tc>
        <w:tc>
          <w:tcPr>
            <w:tcW w:w="2288" w:type="dxa"/>
            <w:shd w:val="clear" w:color="auto" w:fill="FFFFFF"/>
          </w:tcPr>
          <w:p w14:paraId="4554C198" w14:textId="233F8793" w:rsidR="00343BAA" w:rsidRPr="00E54954" w:rsidRDefault="000700AA" w:rsidP="00E54954">
            <w:pPr>
              <w:pStyle w:val="TableText"/>
            </w:pPr>
            <w:r>
              <w:t>&lt;DueChrgs&gt;</w:t>
            </w:r>
          </w:p>
        </w:tc>
        <w:tc>
          <w:tcPr>
            <w:tcW w:w="3382" w:type="dxa"/>
            <w:shd w:val="clear" w:color="auto" w:fill="FFFFFF"/>
          </w:tcPr>
          <w:p w14:paraId="5F93C77F" w14:textId="7E87CBDB" w:rsidR="00343BAA" w:rsidRDefault="000700AA" w:rsidP="009D055C">
            <w:pPr>
              <w:pStyle w:val="TableTextCentre"/>
              <w:jc w:val="left"/>
              <w:rPr>
                <w:rStyle w:val="Bold"/>
              </w:rPr>
            </w:pPr>
            <w:r>
              <w:rPr>
                <w:rStyle w:val="Bold"/>
              </w:rPr>
              <w:t>100.00 EUR</w:t>
            </w:r>
          </w:p>
        </w:tc>
      </w:tr>
      <w:tr w:rsidR="00882599" w14:paraId="70B607DF" w14:textId="77777777" w:rsidTr="003C231B">
        <w:tc>
          <w:tcPr>
            <w:tcW w:w="2272" w:type="dxa"/>
            <w:shd w:val="clear" w:color="auto" w:fill="FFFFFF"/>
          </w:tcPr>
          <w:p w14:paraId="702C179F" w14:textId="38BB33F8" w:rsidR="00882599" w:rsidRDefault="00882599" w:rsidP="00E54954">
            <w:pPr>
              <w:pStyle w:val="TableText"/>
            </w:pPr>
            <w:r>
              <w:t>Amount</w:t>
            </w:r>
            <w:r w:rsidR="0003195F">
              <w:t xml:space="preserve"> Due</w:t>
            </w:r>
          </w:p>
        </w:tc>
        <w:tc>
          <w:tcPr>
            <w:tcW w:w="2288" w:type="dxa"/>
            <w:shd w:val="clear" w:color="auto" w:fill="FFFFFF"/>
          </w:tcPr>
          <w:p w14:paraId="66931A5B" w14:textId="10D3549A" w:rsidR="00882599" w:rsidRPr="00882599" w:rsidRDefault="00882599" w:rsidP="00E54954">
            <w:pPr>
              <w:pStyle w:val="TableText"/>
            </w:pPr>
            <w:r w:rsidRPr="00882599">
              <w:t>&lt;Amt</w:t>
            </w:r>
            <w:r w:rsidR="000C124A">
              <w:t>Due</w:t>
            </w:r>
            <w:r w:rsidRPr="00882599">
              <w:t>&gt;</w:t>
            </w:r>
          </w:p>
        </w:tc>
        <w:tc>
          <w:tcPr>
            <w:tcW w:w="3382" w:type="dxa"/>
            <w:shd w:val="clear" w:color="auto" w:fill="FFFFFF"/>
          </w:tcPr>
          <w:p w14:paraId="34670EF8" w14:textId="3D7BD8C4" w:rsidR="00882599" w:rsidRPr="001A7E8F" w:rsidRDefault="00001018" w:rsidP="009D055C">
            <w:pPr>
              <w:pStyle w:val="TableTextCentre"/>
              <w:jc w:val="left"/>
              <w:rPr>
                <w:rStyle w:val="Bold"/>
              </w:rPr>
            </w:pPr>
            <w:r>
              <w:rPr>
                <w:rStyle w:val="Bold"/>
              </w:rPr>
              <w:t>2</w:t>
            </w:r>
            <w:r w:rsidR="00CB56DD">
              <w:rPr>
                <w:rStyle w:val="Bold"/>
              </w:rPr>
              <w:t>7</w:t>
            </w:r>
            <w:r w:rsidR="00EE1C95">
              <w:rPr>
                <w:rStyle w:val="Bold"/>
              </w:rPr>
              <w:t>2</w:t>
            </w:r>
            <w:r w:rsidR="00353B30">
              <w:rPr>
                <w:rStyle w:val="Bold"/>
              </w:rPr>
              <w:t>.</w:t>
            </w:r>
            <w:r w:rsidR="00EE1C95">
              <w:rPr>
                <w:rStyle w:val="Bold"/>
              </w:rPr>
              <w:t>60</w:t>
            </w:r>
            <w:r w:rsidR="00882599" w:rsidRPr="001A7E8F">
              <w:rPr>
                <w:rStyle w:val="Bold"/>
              </w:rPr>
              <w:t xml:space="preserve"> EUR</w:t>
            </w:r>
          </w:p>
        </w:tc>
      </w:tr>
      <w:tr w:rsidR="00882599" w14:paraId="6A0692B0" w14:textId="77777777" w:rsidTr="003C231B">
        <w:tc>
          <w:tcPr>
            <w:tcW w:w="2272" w:type="dxa"/>
            <w:shd w:val="clear" w:color="auto" w:fill="FFFFFF"/>
          </w:tcPr>
          <w:p w14:paraId="2AD18379" w14:textId="65A351E0" w:rsidR="00882599" w:rsidRDefault="00882599" w:rsidP="00E54954">
            <w:pPr>
              <w:pStyle w:val="TableText"/>
            </w:pPr>
            <w:r>
              <w:t xml:space="preserve">Interest </w:t>
            </w:r>
            <w:r w:rsidR="00EF58ED">
              <w:t>R</w:t>
            </w:r>
            <w:r>
              <w:t>ate</w:t>
            </w:r>
          </w:p>
        </w:tc>
        <w:tc>
          <w:tcPr>
            <w:tcW w:w="2288" w:type="dxa"/>
            <w:shd w:val="clear" w:color="auto" w:fill="FFFFFF"/>
          </w:tcPr>
          <w:p w14:paraId="42AD7A5F" w14:textId="1D4D2CC4" w:rsidR="00882599" w:rsidRPr="00882599" w:rsidRDefault="00882599" w:rsidP="00E54954">
            <w:pPr>
              <w:pStyle w:val="TableText"/>
            </w:pPr>
            <w:r w:rsidRPr="00882599">
              <w:t>&lt;IntrstRate&gt;</w:t>
            </w:r>
          </w:p>
        </w:tc>
        <w:tc>
          <w:tcPr>
            <w:tcW w:w="3382" w:type="dxa"/>
            <w:shd w:val="clear" w:color="auto" w:fill="FFFFFF"/>
          </w:tcPr>
          <w:p w14:paraId="143C57F2" w14:textId="32DBF006" w:rsidR="00882599" w:rsidRPr="001A7E8F" w:rsidRDefault="00882599" w:rsidP="009D055C">
            <w:pPr>
              <w:pStyle w:val="TableTextCentre"/>
              <w:jc w:val="left"/>
              <w:rPr>
                <w:rStyle w:val="Bold"/>
              </w:rPr>
            </w:pPr>
            <w:r w:rsidRPr="001A7E8F">
              <w:rPr>
                <w:rStyle w:val="Bold"/>
              </w:rPr>
              <w:t>2.15%</w:t>
            </w:r>
          </w:p>
        </w:tc>
      </w:tr>
      <w:tr w:rsidR="00FA0607" w14:paraId="65C72453" w14:textId="77777777" w:rsidTr="003C231B">
        <w:tc>
          <w:tcPr>
            <w:tcW w:w="2272" w:type="dxa"/>
            <w:shd w:val="clear" w:color="auto" w:fill="FFFFFF"/>
          </w:tcPr>
          <w:p w14:paraId="4195E5D4" w14:textId="77777777" w:rsidR="00FA0607" w:rsidRPr="00FA0607" w:rsidRDefault="00FA0607" w:rsidP="00FA0607">
            <w:pPr>
              <w:pStyle w:val="TableText"/>
            </w:pPr>
            <w:r w:rsidRPr="00E54954">
              <w:t>Requestor Investigation Identifier</w:t>
            </w:r>
          </w:p>
        </w:tc>
        <w:tc>
          <w:tcPr>
            <w:tcW w:w="2288" w:type="dxa"/>
            <w:shd w:val="clear" w:color="auto" w:fill="FFFFFF"/>
          </w:tcPr>
          <w:p w14:paraId="2E9ED70D" w14:textId="77777777" w:rsidR="00FA0607" w:rsidRPr="00FA0607" w:rsidRDefault="00FA0607" w:rsidP="00FA0607">
            <w:pPr>
              <w:pStyle w:val="TableText"/>
            </w:pPr>
            <w:r w:rsidRPr="00E54954">
              <w:t>&lt;RqstrInvstgtnId&gt;</w:t>
            </w:r>
          </w:p>
        </w:tc>
        <w:tc>
          <w:tcPr>
            <w:tcW w:w="3382" w:type="dxa"/>
            <w:shd w:val="clear" w:color="auto" w:fill="FFFFFF"/>
          </w:tcPr>
          <w:p w14:paraId="1EACC9D1" w14:textId="725DBC36" w:rsidR="00FA0607" w:rsidRPr="001A7E8F" w:rsidRDefault="00FA0607" w:rsidP="009D055C">
            <w:pPr>
              <w:pStyle w:val="TableTextCentre"/>
              <w:jc w:val="left"/>
              <w:rPr>
                <w:rStyle w:val="Bold"/>
              </w:rPr>
            </w:pPr>
            <w:r w:rsidRPr="00216F0D">
              <w:rPr>
                <w:rStyle w:val="Bold"/>
              </w:rPr>
              <w:t>REQUESTOR_RE12345</w:t>
            </w:r>
          </w:p>
        </w:tc>
      </w:tr>
      <w:tr w:rsidR="00FA0607" w14:paraId="6AC65376" w14:textId="77777777" w:rsidTr="003C231B">
        <w:tc>
          <w:tcPr>
            <w:tcW w:w="2272" w:type="dxa"/>
            <w:shd w:val="clear" w:color="auto" w:fill="FFFFFF"/>
          </w:tcPr>
          <w:p w14:paraId="23C97658" w14:textId="7496F5C6" w:rsidR="00FA0607" w:rsidRPr="00FA0607" w:rsidRDefault="00FA0607" w:rsidP="00FA0607">
            <w:pPr>
              <w:pStyle w:val="TableText"/>
            </w:pPr>
            <w:r w:rsidRPr="00E54954">
              <w:t>Investigation Type</w:t>
            </w:r>
          </w:p>
        </w:tc>
        <w:tc>
          <w:tcPr>
            <w:tcW w:w="2288" w:type="dxa"/>
            <w:shd w:val="clear" w:color="auto" w:fill="FFFFFF"/>
          </w:tcPr>
          <w:p w14:paraId="02CDE0EB" w14:textId="77777777" w:rsidR="00FA0607" w:rsidRPr="00FA0607" w:rsidRDefault="00FA0607" w:rsidP="00FA0607">
            <w:pPr>
              <w:pStyle w:val="TableText"/>
            </w:pPr>
            <w:r w:rsidRPr="00E54954">
              <w:t>&lt;Cd&gt;</w:t>
            </w:r>
          </w:p>
        </w:tc>
        <w:tc>
          <w:tcPr>
            <w:tcW w:w="3382" w:type="dxa"/>
            <w:shd w:val="clear" w:color="auto" w:fill="FFFFFF"/>
          </w:tcPr>
          <w:p w14:paraId="2F3A4DC5" w14:textId="49F0C842" w:rsidR="00FA0607" w:rsidRPr="001A7E8F" w:rsidRDefault="00FA0607" w:rsidP="00FA0607">
            <w:pPr>
              <w:pStyle w:val="TableText"/>
              <w:rPr>
                <w:rStyle w:val="Bold"/>
              </w:rPr>
            </w:pPr>
            <w:r w:rsidRPr="001A7E8F">
              <w:rPr>
                <w:rStyle w:val="Bold"/>
              </w:rPr>
              <w:t>RQ</w:t>
            </w:r>
            <w:r w:rsidR="009D055C">
              <w:rPr>
                <w:rStyle w:val="Bold"/>
              </w:rPr>
              <w:t>VA</w:t>
            </w:r>
          </w:p>
        </w:tc>
      </w:tr>
      <w:tr w:rsidR="00FA0607" w14:paraId="422C7D3D" w14:textId="77777777" w:rsidTr="003C231B">
        <w:tc>
          <w:tcPr>
            <w:tcW w:w="2272" w:type="dxa"/>
            <w:shd w:val="clear" w:color="auto" w:fill="FFFFFF"/>
          </w:tcPr>
          <w:p w14:paraId="1BB9C8F0" w14:textId="77777777" w:rsidR="00FA0607" w:rsidRPr="00FA0607" w:rsidRDefault="00FA0607" w:rsidP="00FA0607">
            <w:pPr>
              <w:pStyle w:val="TableText"/>
            </w:pPr>
            <w:r w:rsidRPr="00E54954">
              <w:t>Original UETR</w:t>
            </w:r>
          </w:p>
        </w:tc>
        <w:tc>
          <w:tcPr>
            <w:tcW w:w="2288" w:type="dxa"/>
            <w:shd w:val="clear" w:color="auto" w:fill="FFFFFF"/>
          </w:tcPr>
          <w:p w14:paraId="415E6ED6" w14:textId="77777777" w:rsidR="00FA0607" w:rsidRPr="00FA0607" w:rsidRDefault="00FA0607" w:rsidP="00FA0607">
            <w:pPr>
              <w:pStyle w:val="TableText"/>
            </w:pPr>
            <w:r w:rsidRPr="00E54954">
              <w:t>&lt;OrgnlUETR&gt;</w:t>
            </w:r>
          </w:p>
        </w:tc>
        <w:tc>
          <w:tcPr>
            <w:tcW w:w="3382" w:type="dxa"/>
            <w:shd w:val="clear" w:color="auto" w:fill="FFFFFF"/>
          </w:tcPr>
          <w:p w14:paraId="5ECEE4CD" w14:textId="405A741A" w:rsidR="00FA0607" w:rsidRPr="001A7E8F" w:rsidRDefault="00C90284" w:rsidP="00FA0607">
            <w:pPr>
              <w:pStyle w:val="TableText"/>
              <w:rPr>
                <w:rStyle w:val="Bold"/>
              </w:rPr>
            </w:pPr>
            <w:r w:rsidRPr="00C90284">
              <w:rPr>
                <w:rStyle w:val="Bold"/>
              </w:rPr>
              <w:t>174c245f-2682-4291-ad67-2a41e530cd27</w:t>
            </w:r>
          </w:p>
        </w:tc>
      </w:tr>
      <w:tr w:rsidR="00FA0607" w14:paraId="61FF74EC" w14:textId="77777777" w:rsidTr="003C231B">
        <w:tc>
          <w:tcPr>
            <w:tcW w:w="2272" w:type="dxa"/>
            <w:shd w:val="clear" w:color="auto" w:fill="FFFFFF"/>
          </w:tcPr>
          <w:p w14:paraId="3FCD7529" w14:textId="77777777" w:rsidR="00FA0607" w:rsidRPr="00FA0607" w:rsidRDefault="00FA0607" w:rsidP="00FA0607">
            <w:pPr>
              <w:pStyle w:val="TableText"/>
            </w:pPr>
            <w:r w:rsidRPr="00E54954">
              <w:t>Original Interbank Settlement Amount</w:t>
            </w:r>
            <w:r w:rsidRPr="00FA0607" w:rsidDel="00C85425">
              <w:t xml:space="preserve"> </w:t>
            </w:r>
          </w:p>
        </w:tc>
        <w:tc>
          <w:tcPr>
            <w:tcW w:w="2288" w:type="dxa"/>
            <w:shd w:val="clear" w:color="auto" w:fill="FFFFFF"/>
          </w:tcPr>
          <w:p w14:paraId="4814843B" w14:textId="77777777" w:rsidR="00FA0607" w:rsidRPr="00FA0607" w:rsidRDefault="00FA0607" w:rsidP="00FA0607">
            <w:pPr>
              <w:pStyle w:val="TableText"/>
            </w:pPr>
            <w:r w:rsidRPr="00E54954">
              <w:t>&lt;</w:t>
            </w:r>
            <w:r w:rsidRPr="00FA0607">
              <w:t xml:space="preserve"> OrgnlIntrBkSttlmAmt &gt;</w:t>
            </w:r>
          </w:p>
        </w:tc>
        <w:tc>
          <w:tcPr>
            <w:tcW w:w="3382" w:type="dxa"/>
            <w:shd w:val="clear" w:color="auto" w:fill="FFFFFF"/>
          </w:tcPr>
          <w:p w14:paraId="56219935" w14:textId="27D3FB2C" w:rsidR="00FA0607" w:rsidRPr="001A7E8F" w:rsidRDefault="00E846B3" w:rsidP="00FA0607">
            <w:pPr>
              <w:pStyle w:val="TableText"/>
              <w:rPr>
                <w:rStyle w:val="Bold"/>
              </w:rPr>
            </w:pPr>
            <w:r w:rsidRPr="00E846B3">
              <w:rPr>
                <w:rStyle w:val="Bold"/>
              </w:rPr>
              <w:t xml:space="preserve">3000000.00 </w:t>
            </w:r>
            <w:r w:rsidR="0049526E" w:rsidRPr="001A7E8F">
              <w:rPr>
                <w:rStyle w:val="Bold"/>
              </w:rPr>
              <w:t>EUR</w:t>
            </w:r>
          </w:p>
        </w:tc>
      </w:tr>
      <w:tr w:rsidR="0049526E" w14:paraId="63254ADF" w14:textId="77777777" w:rsidTr="003C231B">
        <w:tc>
          <w:tcPr>
            <w:tcW w:w="2272" w:type="dxa"/>
            <w:shd w:val="clear" w:color="auto" w:fill="FFFFFF"/>
          </w:tcPr>
          <w:p w14:paraId="20356671" w14:textId="77777777" w:rsidR="0049526E" w:rsidRPr="0049526E" w:rsidRDefault="0049526E" w:rsidP="0049526E">
            <w:pPr>
              <w:pStyle w:val="TableText"/>
            </w:pPr>
            <w:r w:rsidRPr="0049526E">
              <w:t>Original Interbank Settlement Date</w:t>
            </w:r>
          </w:p>
        </w:tc>
        <w:tc>
          <w:tcPr>
            <w:tcW w:w="2288" w:type="dxa"/>
            <w:shd w:val="clear" w:color="auto" w:fill="FFFFFF"/>
          </w:tcPr>
          <w:p w14:paraId="3BA7B553" w14:textId="77777777" w:rsidR="0049526E" w:rsidRPr="0049526E" w:rsidRDefault="0049526E" w:rsidP="0049526E">
            <w:pPr>
              <w:pStyle w:val="TableText"/>
            </w:pPr>
            <w:r w:rsidRPr="0049526E">
              <w:t>&lt; OrgnlIntrBkSttlmDt</w:t>
            </w:r>
            <w:r w:rsidRPr="0049526E" w:rsidDel="001F10D4">
              <w:t xml:space="preserve"> </w:t>
            </w:r>
            <w:r w:rsidRPr="0049526E">
              <w:t>&gt;</w:t>
            </w:r>
          </w:p>
        </w:tc>
        <w:tc>
          <w:tcPr>
            <w:tcW w:w="3382" w:type="dxa"/>
            <w:shd w:val="clear" w:color="auto" w:fill="FFFFFF"/>
          </w:tcPr>
          <w:p w14:paraId="2BE3F471" w14:textId="57616F29" w:rsidR="0049526E" w:rsidRPr="001A7E8F" w:rsidRDefault="0049526E" w:rsidP="0049526E">
            <w:pPr>
              <w:pStyle w:val="TableText"/>
              <w:rPr>
                <w:rStyle w:val="Bold"/>
              </w:rPr>
            </w:pPr>
            <w:r w:rsidRPr="001A7E8F">
              <w:rPr>
                <w:rStyle w:val="Bold"/>
              </w:rPr>
              <w:t>2023-01-06</w:t>
            </w:r>
          </w:p>
        </w:tc>
      </w:tr>
      <w:tr w:rsidR="0049526E" w14:paraId="4DF3FF77" w14:textId="77777777" w:rsidTr="003C231B">
        <w:tc>
          <w:tcPr>
            <w:tcW w:w="2272" w:type="dxa"/>
            <w:shd w:val="clear" w:color="auto" w:fill="FFFFFF"/>
          </w:tcPr>
          <w:p w14:paraId="28B63337" w14:textId="5E5F9FF1" w:rsidR="0049526E" w:rsidRPr="0049526E" w:rsidRDefault="0049526E" w:rsidP="0049526E">
            <w:pPr>
              <w:pStyle w:val="TableText"/>
            </w:pPr>
            <w:r w:rsidRPr="0049526E">
              <w:t>Requestor</w:t>
            </w:r>
            <w:r w:rsidRPr="0049526E" w:rsidDel="00287036">
              <w:t xml:space="preserve"> </w:t>
            </w:r>
          </w:p>
        </w:tc>
        <w:tc>
          <w:tcPr>
            <w:tcW w:w="2288" w:type="dxa"/>
            <w:shd w:val="clear" w:color="auto" w:fill="FFFFFF"/>
          </w:tcPr>
          <w:p w14:paraId="70D79587" w14:textId="77777777" w:rsidR="0049526E" w:rsidRPr="0049526E" w:rsidRDefault="0049526E" w:rsidP="0049526E">
            <w:pPr>
              <w:pStyle w:val="TableText"/>
            </w:pPr>
            <w:r w:rsidRPr="0049526E">
              <w:t>&lt;BICFI&gt;</w:t>
            </w:r>
          </w:p>
        </w:tc>
        <w:tc>
          <w:tcPr>
            <w:tcW w:w="3382" w:type="dxa"/>
            <w:shd w:val="clear" w:color="auto" w:fill="FFFFFF"/>
          </w:tcPr>
          <w:p w14:paraId="19904000" w14:textId="77777777" w:rsidR="0049526E" w:rsidRPr="001A7E8F" w:rsidRDefault="0049526E" w:rsidP="0049526E">
            <w:pPr>
              <w:pStyle w:val="TableText"/>
              <w:rPr>
                <w:rStyle w:val="Bold"/>
              </w:rPr>
            </w:pPr>
            <w:r w:rsidRPr="001A7E8F">
              <w:rPr>
                <w:rStyle w:val="Bold"/>
              </w:rPr>
              <w:t>AAAAGB2L</w:t>
            </w:r>
          </w:p>
        </w:tc>
      </w:tr>
      <w:tr w:rsidR="0049526E" w14:paraId="2C3AC657" w14:textId="77777777" w:rsidTr="003C231B">
        <w:tc>
          <w:tcPr>
            <w:tcW w:w="2272" w:type="dxa"/>
            <w:shd w:val="clear" w:color="auto" w:fill="FFFFFF"/>
          </w:tcPr>
          <w:p w14:paraId="249C4C4D" w14:textId="1587D9DD" w:rsidR="0049526E" w:rsidRPr="0049526E" w:rsidRDefault="0049526E" w:rsidP="0049526E">
            <w:pPr>
              <w:pStyle w:val="TableText"/>
            </w:pPr>
            <w:r w:rsidRPr="0049526E">
              <w:t>Responder</w:t>
            </w:r>
          </w:p>
        </w:tc>
        <w:tc>
          <w:tcPr>
            <w:tcW w:w="2288" w:type="dxa"/>
            <w:shd w:val="clear" w:color="auto" w:fill="FFFFFF"/>
          </w:tcPr>
          <w:p w14:paraId="1B27F82C" w14:textId="77777777" w:rsidR="0049526E" w:rsidRPr="0049526E" w:rsidRDefault="0049526E" w:rsidP="0049526E">
            <w:pPr>
              <w:pStyle w:val="TableText"/>
            </w:pPr>
            <w:r w:rsidRPr="0049526E">
              <w:t>&lt;BICFI&gt;</w:t>
            </w:r>
          </w:p>
        </w:tc>
        <w:tc>
          <w:tcPr>
            <w:tcW w:w="3382" w:type="dxa"/>
            <w:shd w:val="clear" w:color="auto" w:fill="FFFFFF"/>
          </w:tcPr>
          <w:p w14:paraId="67686D6C" w14:textId="77777777" w:rsidR="0049526E" w:rsidRPr="001A7E8F" w:rsidRDefault="0049526E" w:rsidP="0049526E">
            <w:pPr>
              <w:pStyle w:val="TableText"/>
              <w:rPr>
                <w:rStyle w:val="Bold"/>
              </w:rPr>
            </w:pPr>
            <w:r w:rsidRPr="001A7E8F">
              <w:rPr>
                <w:rStyle w:val="Bold"/>
              </w:rPr>
              <w:t>BBBBROMM</w:t>
            </w:r>
          </w:p>
        </w:tc>
      </w:tr>
    </w:tbl>
    <w:p w14:paraId="10EC047E" w14:textId="5E6417C8" w:rsidR="00E54954" w:rsidRPr="00E54954" w:rsidRDefault="00E54954" w:rsidP="00E54954">
      <w:pPr>
        <w:pStyle w:val="BlockLabelBeforeXML"/>
      </w:pPr>
      <w:r w:rsidRPr="00E54954">
        <w:t xml:space="preserve">Message </w:t>
      </w:r>
      <w:r w:rsidR="00FC42AB">
        <w:t>i</w:t>
      </w:r>
      <w:r w:rsidRPr="00E54954">
        <w:t>nstance</w:t>
      </w:r>
    </w:p>
    <w:p w14:paraId="2A437FBD" w14:textId="77777777" w:rsidR="002B1DEF" w:rsidRPr="002B1DEF" w:rsidRDefault="002B1DEF" w:rsidP="002B1DEF">
      <w:pPr>
        <w:pStyle w:val="XMLCode"/>
      </w:pPr>
      <w:r w:rsidRPr="002B1DEF">
        <w:t>&lt;?xml version="1.0" encoding="UTF-8"?&gt;</w:t>
      </w:r>
    </w:p>
    <w:p w14:paraId="7A8847DA" w14:textId="7F9C7649" w:rsidR="002B1DEF" w:rsidRPr="002B1DEF" w:rsidRDefault="002B1DEF" w:rsidP="002B1DEF">
      <w:pPr>
        <w:pStyle w:val="XMLCode"/>
      </w:pPr>
      <w:r w:rsidRPr="002B1DEF">
        <w:t>&lt;Document xmlns="urn:iso:std:iso:20022:tech:xsd:DRAFT1</w:t>
      </w:r>
      <w:r w:rsidR="00BF0BA7">
        <w:t>camt.111.001.0</w:t>
      </w:r>
      <w:r w:rsidR="00E57317">
        <w:t>3</w:t>
      </w:r>
      <w:r w:rsidRPr="002B1DEF">
        <w:t>" xmlns:xsi="http://www.w3.org/2001/XMLSchema-instance"&gt;</w:t>
      </w:r>
    </w:p>
    <w:p w14:paraId="5939805D" w14:textId="77777777" w:rsidR="002B1DEF" w:rsidRPr="002B1DEF" w:rsidRDefault="002B1DEF" w:rsidP="002B1DEF">
      <w:pPr>
        <w:pStyle w:val="XMLCode"/>
      </w:pPr>
      <w:r w:rsidRPr="002B1DEF">
        <w:tab/>
        <w:t>&lt;InvstgtnRspn&gt;</w:t>
      </w:r>
    </w:p>
    <w:p w14:paraId="0DFE4788" w14:textId="77777777" w:rsidR="002B1DEF" w:rsidRDefault="002B1DEF" w:rsidP="002B1DEF">
      <w:pPr>
        <w:pStyle w:val="XMLCode"/>
      </w:pPr>
      <w:r w:rsidRPr="002B1DEF">
        <w:tab/>
      </w:r>
      <w:r w:rsidRPr="002B1DEF">
        <w:tab/>
        <w:t>&lt;InvstgtnRspn&gt;</w:t>
      </w:r>
    </w:p>
    <w:p w14:paraId="6DB94B5F" w14:textId="77777777" w:rsidR="00462226" w:rsidRPr="00A909A7" w:rsidRDefault="00462226" w:rsidP="00462226">
      <w:pPr>
        <w:pStyle w:val="XMLCode"/>
      </w:pPr>
      <w:r w:rsidRPr="00A909A7">
        <w:tab/>
      </w:r>
      <w:r w:rsidRPr="00A909A7">
        <w:tab/>
      </w:r>
      <w:r w:rsidRPr="00A909A7">
        <w:tab/>
        <w:t>&lt;</w:t>
      </w:r>
      <w:r>
        <w:t>Msg</w:t>
      </w:r>
      <w:r w:rsidRPr="00A909A7">
        <w:t>Id&gt;</w:t>
      </w:r>
      <w:r>
        <w:t>6789</w:t>
      </w:r>
      <w:r w:rsidRPr="00A909A7">
        <w:t>&lt;/</w:t>
      </w:r>
      <w:r>
        <w:t>MsgId</w:t>
      </w:r>
      <w:r w:rsidRPr="00A909A7">
        <w:t>&gt;</w:t>
      </w:r>
    </w:p>
    <w:p w14:paraId="6F0AD46A" w14:textId="77777777" w:rsidR="002B1DEF" w:rsidRPr="002B1DEF" w:rsidRDefault="002B1DEF" w:rsidP="002B1DEF">
      <w:pPr>
        <w:pStyle w:val="XMLCode"/>
      </w:pPr>
      <w:r w:rsidRPr="002B1DEF">
        <w:tab/>
      </w:r>
      <w:r w:rsidRPr="002B1DEF">
        <w:tab/>
      </w:r>
      <w:r w:rsidRPr="002B1DEF">
        <w:tab/>
        <w:t>&lt;RspndrInvstgtnId&gt;BANKBENEREF1&lt;/RspndrInvstgtnId&gt;</w:t>
      </w:r>
    </w:p>
    <w:p w14:paraId="0D83E690" w14:textId="77777777" w:rsidR="002B1DEF" w:rsidRPr="002B1DEF" w:rsidRDefault="002B1DEF" w:rsidP="002B1DEF">
      <w:pPr>
        <w:pStyle w:val="XMLCode"/>
      </w:pPr>
      <w:r w:rsidRPr="002B1DEF">
        <w:tab/>
      </w:r>
      <w:r w:rsidRPr="002B1DEF">
        <w:tab/>
      </w:r>
      <w:r w:rsidRPr="002B1DEF">
        <w:tab/>
        <w:t>&lt;InvstgtnSts&gt;</w:t>
      </w:r>
    </w:p>
    <w:p w14:paraId="1830E620" w14:textId="77777777" w:rsidR="002B1DEF" w:rsidRPr="002B1DEF" w:rsidRDefault="002B1DEF" w:rsidP="002B1DEF">
      <w:pPr>
        <w:pStyle w:val="XMLCode"/>
      </w:pPr>
      <w:r w:rsidRPr="002B1DEF">
        <w:tab/>
      </w:r>
      <w:r w:rsidRPr="002B1DEF">
        <w:tab/>
      </w:r>
      <w:r w:rsidRPr="002B1DEF">
        <w:tab/>
      </w:r>
      <w:r w:rsidRPr="002B1DEF">
        <w:tab/>
        <w:t>&lt;Sts&gt;PDNG&lt;/Sts&gt;</w:t>
      </w:r>
    </w:p>
    <w:p w14:paraId="26F91BDD" w14:textId="77777777" w:rsidR="002B1DEF" w:rsidRPr="002B1DEF" w:rsidRDefault="002B1DEF" w:rsidP="002B1DEF">
      <w:pPr>
        <w:pStyle w:val="XMLCode"/>
      </w:pPr>
      <w:r w:rsidRPr="002B1DEF">
        <w:tab/>
      </w:r>
      <w:r w:rsidRPr="002B1DEF">
        <w:tab/>
      </w:r>
      <w:r w:rsidRPr="002B1DEF">
        <w:tab/>
        <w:t>&lt;/InvstgtnSts&gt;</w:t>
      </w:r>
    </w:p>
    <w:p w14:paraId="3DAEB6A4" w14:textId="77777777" w:rsidR="002B1DEF" w:rsidRPr="002B1DEF" w:rsidRDefault="002B1DEF" w:rsidP="002B1DEF">
      <w:pPr>
        <w:pStyle w:val="XMLCode"/>
      </w:pPr>
      <w:r w:rsidRPr="002B1DEF">
        <w:tab/>
      </w:r>
      <w:r w:rsidRPr="002B1DEF">
        <w:tab/>
      </w:r>
      <w:r w:rsidRPr="002B1DEF">
        <w:tab/>
        <w:t>&lt;InvstgtnData&gt;</w:t>
      </w:r>
    </w:p>
    <w:p w14:paraId="72A184BF" w14:textId="77777777" w:rsidR="002B1DEF" w:rsidRPr="002B1DEF" w:rsidRDefault="002B1DEF" w:rsidP="002B1DEF">
      <w:pPr>
        <w:pStyle w:val="XMLCode"/>
      </w:pPr>
      <w:r w:rsidRPr="002B1DEF">
        <w:tab/>
      </w:r>
      <w:r w:rsidRPr="002B1DEF">
        <w:tab/>
      </w:r>
      <w:r w:rsidRPr="002B1DEF">
        <w:tab/>
      </w:r>
      <w:r w:rsidRPr="002B1DEF">
        <w:tab/>
        <w:t>&lt;OrgnlInvstgtnRsn&gt;</w:t>
      </w:r>
    </w:p>
    <w:p w14:paraId="396E850E" w14:textId="77777777" w:rsidR="002B1DEF" w:rsidRPr="002B1DEF" w:rsidRDefault="002B1DEF" w:rsidP="002B1DEF">
      <w:pPr>
        <w:pStyle w:val="XMLCode"/>
      </w:pPr>
      <w:r w:rsidRPr="002B1DEF">
        <w:lastRenderedPageBreak/>
        <w:tab/>
      </w:r>
      <w:r w:rsidRPr="002B1DEF">
        <w:tab/>
      </w:r>
      <w:r w:rsidRPr="002B1DEF">
        <w:tab/>
      </w:r>
      <w:r w:rsidRPr="002B1DEF">
        <w:tab/>
      </w:r>
      <w:r w:rsidRPr="002B1DEF">
        <w:tab/>
        <w:t>&lt;Cd&gt;RQVA&lt;/Cd&gt;</w:t>
      </w:r>
    </w:p>
    <w:p w14:paraId="5FF332B1" w14:textId="77777777" w:rsidR="002B1DEF" w:rsidRPr="002B1DEF" w:rsidRDefault="002B1DEF" w:rsidP="002B1DEF">
      <w:pPr>
        <w:pStyle w:val="XMLCode"/>
      </w:pPr>
      <w:r w:rsidRPr="002B1DEF">
        <w:tab/>
      </w:r>
      <w:r w:rsidRPr="002B1DEF">
        <w:tab/>
      </w:r>
      <w:r w:rsidRPr="002B1DEF">
        <w:tab/>
      </w:r>
      <w:r w:rsidRPr="002B1DEF">
        <w:tab/>
        <w:t>&lt;/OrgnlInvstgtnRsn&gt;</w:t>
      </w:r>
    </w:p>
    <w:p w14:paraId="0FEC8A85" w14:textId="77777777" w:rsidR="002B1DEF" w:rsidRPr="002B1DEF" w:rsidRDefault="002B1DEF" w:rsidP="002B1DEF">
      <w:pPr>
        <w:pStyle w:val="XMLCode"/>
      </w:pPr>
      <w:r w:rsidRPr="002B1DEF">
        <w:tab/>
      </w:r>
      <w:r w:rsidRPr="002B1DEF">
        <w:tab/>
      </w:r>
      <w:r w:rsidRPr="002B1DEF">
        <w:tab/>
      </w:r>
      <w:r w:rsidRPr="002B1DEF">
        <w:tab/>
        <w:t>&lt;RspnData&gt;</w:t>
      </w:r>
    </w:p>
    <w:p w14:paraId="008AB81C" w14:textId="7B448F08" w:rsidR="002B1DEF" w:rsidRDefault="002B1DEF" w:rsidP="002B1DEF">
      <w:pPr>
        <w:pStyle w:val="XMLCode"/>
      </w:pPr>
      <w:r w:rsidRPr="002B1DEF">
        <w:tab/>
      </w:r>
      <w:r w:rsidRPr="002B1DEF">
        <w:tab/>
      </w:r>
      <w:r w:rsidRPr="002B1DEF">
        <w:tab/>
      </w:r>
      <w:r w:rsidRPr="002B1DEF">
        <w:tab/>
      </w:r>
      <w:r w:rsidRPr="002B1DEF">
        <w:tab/>
        <w:t>&lt;Valtn&gt;</w:t>
      </w:r>
    </w:p>
    <w:p w14:paraId="67863738" w14:textId="273E108A" w:rsidR="007A67F8" w:rsidRPr="002B1DEF" w:rsidRDefault="007A67F8" w:rsidP="007A67F8">
      <w:pPr>
        <w:pStyle w:val="XMLCode"/>
      </w:pPr>
      <w:r w:rsidRPr="002B1DEF">
        <w:tab/>
      </w:r>
      <w:r w:rsidRPr="002B1DEF">
        <w:tab/>
      </w:r>
      <w:r w:rsidRPr="002B1DEF">
        <w:tab/>
      </w:r>
      <w:r w:rsidRPr="002B1DEF">
        <w:tab/>
      </w:r>
      <w:r w:rsidRPr="002B1DEF">
        <w:tab/>
      </w:r>
      <w:r w:rsidRPr="002B1DEF">
        <w:tab/>
        <w:t>&lt;</w:t>
      </w:r>
      <w:r w:rsidR="00134D3E" w:rsidRPr="00C67E7B">
        <w:t>InitlAmt</w:t>
      </w:r>
      <w:r w:rsidRPr="002B1DEF">
        <w:t xml:space="preserve"> Ccy="EUR"&gt;</w:t>
      </w:r>
      <w:r w:rsidR="00200C03">
        <w:t>1</w:t>
      </w:r>
      <w:r w:rsidRPr="002B1DEF">
        <w:t>72.60&lt;/</w:t>
      </w:r>
      <w:r w:rsidR="00134D3E" w:rsidRPr="00C67E7B">
        <w:t>InitlAmt</w:t>
      </w:r>
      <w:r w:rsidRPr="002B1DEF">
        <w:t>&gt;</w:t>
      </w:r>
    </w:p>
    <w:p w14:paraId="2C07B82C" w14:textId="3C119116" w:rsidR="008923E6" w:rsidRPr="002B1DEF" w:rsidRDefault="008923E6" w:rsidP="008923E6">
      <w:pPr>
        <w:pStyle w:val="XMLCode"/>
      </w:pPr>
      <w:r w:rsidRPr="002B1DEF">
        <w:tab/>
      </w:r>
      <w:r w:rsidRPr="002B1DEF">
        <w:tab/>
      </w:r>
      <w:r w:rsidRPr="002B1DEF">
        <w:tab/>
      </w:r>
      <w:r w:rsidRPr="002B1DEF">
        <w:tab/>
      </w:r>
      <w:r w:rsidRPr="002B1DEF">
        <w:tab/>
      </w:r>
      <w:r w:rsidRPr="002B1DEF">
        <w:tab/>
        <w:t>&lt;</w:t>
      </w:r>
      <w:r>
        <w:t>Due</w:t>
      </w:r>
      <w:r w:rsidR="00192CD6">
        <w:t>Chrgs</w:t>
      </w:r>
      <w:r w:rsidRPr="002B1DEF">
        <w:t xml:space="preserve"> Ccy="EUR"&gt;1</w:t>
      </w:r>
      <w:r w:rsidR="00200C03">
        <w:t>00</w:t>
      </w:r>
      <w:r w:rsidRPr="002B1DEF">
        <w:t>.</w:t>
      </w:r>
      <w:r w:rsidR="00200C03">
        <w:t>00</w:t>
      </w:r>
      <w:r w:rsidRPr="002B1DEF">
        <w:t>&lt;/</w:t>
      </w:r>
      <w:r w:rsidR="008E380E">
        <w:t>DueChrgs</w:t>
      </w:r>
      <w:r w:rsidRPr="002B1DEF">
        <w:t>&gt;</w:t>
      </w:r>
    </w:p>
    <w:p w14:paraId="64C5A897" w14:textId="53793923" w:rsidR="002B1DEF" w:rsidRPr="002B1DEF" w:rsidRDefault="002B1DEF" w:rsidP="002B1DEF">
      <w:pPr>
        <w:pStyle w:val="XMLCode"/>
      </w:pPr>
      <w:r w:rsidRPr="002B1DEF">
        <w:tab/>
      </w:r>
      <w:r w:rsidRPr="002B1DEF">
        <w:tab/>
      </w:r>
      <w:r w:rsidRPr="002B1DEF">
        <w:tab/>
      </w:r>
      <w:r w:rsidRPr="002B1DEF">
        <w:tab/>
      </w:r>
      <w:r w:rsidRPr="002B1DEF">
        <w:tab/>
      </w:r>
      <w:r w:rsidRPr="002B1DEF">
        <w:tab/>
        <w:t>&lt;Amt</w:t>
      </w:r>
      <w:r w:rsidR="003045DE">
        <w:t>Due</w:t>
      </w:r>
      <w:r w:rsidRPr="002B1DEF">
        <w:t xml:space="preserve"> Ccy="EUR"&gt;</w:t>
      </w:r>
      <w:r w:rsidR="00200C03">
        <w:t>2</w:t>
      </w:r>
      <w:r w:rsidRPr="002B1DEF">
        <w:t>72.60&lt;/Amt</w:t>
      </w:r>
      <w:r w:rsidR="003045DE">
        <w:t>Due</w:t>
      </w:r>
      <w:r w:rsidRPr="002B1DEF">
        <w:t>&gt;</w:t>
      </w:r>
    </w:p>
    <w:p w14:paraId="23A9D266" w14:textId="77777777" w:rsidR="002B1DEF" w:rsidRPr="002B1DEF" w:rsidRDefault="002B1DEF" w:rsidP="002B1DEF">
      <w:pPr>
        <w:pStyle w:val="XMLCode"/>
      </w:pPr>
      <w:r w:rsidRPr="002B1DEF">
        <w:tab/>
      </w:r>
      <w:r w:rsidRPr="002B1DEF">
        <w:tab/>
      </w:r>
      <w:r w:rsidRPr="002B1DEF">
        <w:tab/>
      </w:r>
      <w:r w:rsidRPr="002B1DEF">
        <w:tab/>
      </w:r>
      <w:r w:rsidRPr="002B1DEF">
        <w:tab/>
      </w:r>
      <w:r w:rsidRPr="002B1DEF">
        <w:tab/>
        <w:t>&lt;IntrstRate&gt;2.15&lt;/IntrstRate&gt;</w:t>
      </w:r>
    </w:p>
    <w:p w14:paraId="44F96314" w14:textId="7D57A23C" w:rsidR="002B1DEF" w:rsidRPr="002B1DEF" w:rsidRDefault="002B1DEF" w:rsidP="002B1DEF">
      <w:pPr>
        <w:pStyle w:val="XMLCode"/>
      </w:pPr>
      <w:r w:rsidRPr="002B1DEF">
        <w:tab/>
      </w:r>
      <w:r w:rsidRPr="002B1DEF">
        <w:tab/>
      </w:r>
      <w:r w:rsidRPr="002B1DEF">
        <w:tab/>
      </w:r>
      <w:r w:rsidRPr="002B1DEF">
        <w:tab/>
      </w:r>
      <w:r w:rsidRPr="002B1DEF">
        <w:tab/>
        <w:t>&lt;/Valtn&gt;</w:t>
      </w:r>
    </w:p>
    <w:p w14:paraId="2E5ACFCE" w14:textId="77777777" w:rsidR="002B1DEF" w:rsidRPr="002B1DEF" w:rsidRDefault="002B1DEF" w:rsidP="002B1DEF">
      <w:pPr>
        <w:pStyle w:val="XMLCode"/>
      </w:pPr>
      <w:r w:rsidRPr="002B1DEF">
        <w:tab/>
      </w:r>
      <w:r w:rsidRPr="002B1DEF">
        <w:tab/>
      </w:r>
      <w:r w:rsidRPr="002B1DEF">
        <w:tab/>
      </w:r>
      <w:r w:rsidRPr="002B1DEF">
        <w:tab/>
        <w:t>&lt;/RspnData&gt;</w:t>
      </w:r>
    </w:p>
    <w:p w14:paraId="00929424" w14:textId="77777777" w:rsidR="002B1DEF" w:rsidRPr="002B1DEF" w:rsidRDefault="002B1DEF" w:rsidP="002B1DEF">
      <w:pPr>
        <w:pStyle w:val="XMLCode"/>
      </w:pPr>
      <w:r w:rsidRPr="002B1DEF">
        <w:tab/>
      </w:r>
      <w:r w:rsidRPr="002B1DEF">
        <w:tab/>
      </w:r>
      <w:r w:rsidRPr="002B1DEF">
        <w:tab/>
        <w:t>&lt;/InvstgtnData&gt;</w:t>
      </w:r>
    </w:p>
    <w:p w14:paraId="1249D045" w14:textId="77777777" w:rsidR="002B1DEF" w:rsidRPr="002B1DEF" w:rsidRDefault="002B1DEF" w:rsidP="002B1DEF">
      <w:pPr>
        <w:pStyle w:val="XMLCode"/>
      </w:pPr>
      <w:r w:rsidRPr="002B1DEF">
        <w:tab/>
      </w:r>
      <w:r w:rsidRPr="002B1DEF">
        <w:tab/>
        <w:t>&lt;/InvstgtnRspn&gt;</w:t>
      </w:r>
    </w:p>
    <w:p w14:paraId="34C79A78" w14:textId="77777777" w:rsidR="002B1DEF" w:rsidRDefault="002B1DEF" w:rsidP="002B1DEF">
      <w:pPr>
        <w:pStyle w:val="XMLCode"/>
      </w:pPr>
      <w:r w:rsidRPr="002B1DEF">
        <w:tab/>
      </w:r>
      <w:r w:rsidRPr="002B1DEF">
        <w:tab/>
        <w:t>&lt;OrgnlInvstgtnReq&gt;</w:t>
      </w:r>
    </w:p>
    <w:p w14:paraId="60F8C6EC" w14:textId="77777777" w:rsidR="004F737B" w:rsidRPr="00A909A7" w:rsidRDefault="004F737B" w:rsidP="004F737B">
      <w:pPr>
        <w:pStyle w:val="XMLCode"/>
      </w:pPr>
      <w:r w:rsidRPr="00A909A7">
        <w:tab/>
      </w:r>
      <w:r w:rsidRPr="00A909A7">
        <w:tab/>
      </w:r>
      <w:r w:rsidRPr="00A909A7">
        <w:tab/>
        <w:t>&lt;</w:t>
      </w:r>
      <w:r>
        <w:t>Msg</w:t>
      </w:r>
      <w:r w:rsidRPr="00A909A7">
        <w:t>Id&gt;</w:t>
      </w:r>
      <w:r>
        <w:t>ABCDE</w:t>
      </w:r>
      <w:r w:rsidRPr="00A909A7">
        <w:t>&lt;/</w:t>
      </w:r>
      <w:r>
        <w:t>MsgId</w:t>
      </w:r>
      <w:r w:rsidRPr="00A909A7">
        <w:t>&gt;</w:t>
      </w:r>
    </w:p>
    <w:p w14:paraId="687DC3CC" w14:textId="77777777" w:rsidR="002B1DEF" w:rsidRPr="002B1DEF" w:rsidRDefault="002B1DEF" w:rsidP="002B1DEF">
      <w:pPr>
        <w:pStyle w:val="XMLCode"/>
      </w:pPr>
      <w:r w:rsidRPr="002B1DEF">
        <w:tab/>
      </w:r>
      <w:r w:rsidRPr="002B1DEF">
        <w:tab/>
      </w:r>
      <w:r w:rsidRPr="002B1DEF">
        <w:tab/>
        <w:t>&lt;RqstrInvstgtnId&gt;REQUESTOR_RE12345&lt;/RqstrInvstgtnId&gt;</w:t>
      </w:r>
    </w:p>
    <w:p w14:paraId="3BCD5545" w14:textId="77777777" w:rsidR="002B1DEF" w:rsidRPr="002B1DEF" w:rsidRDefault="002B1DEF" w:rsidP="002B1DEF">
      <w:pPr>
        <w:pStyle w:val="XMLCode"/>
      </w:pPr>
      <w:r w:rsidRPr="002B1DEF">
        <w:tab/>
      </w:r>
      <w:r w:rsidRPr="002B1DEF">
        <w:tab/>
      </w:r>
      <w:r w:rsidRPr="002B1DEF">
        <w:tab/>
        <w:t>&lt;InvstgtnTp&gt;</w:t>
      </w:r>
    </w:p>
    <w:p w14:paraId="4F4D064A" w14:textId="77777777" w:rsidR="002B1DEF" w:rsidRPr="002B1DEF" w:rsidRDefault="002B1DEF" w:rsidP="002B1DEF">
      <w:pPr>
        <w:pStyle w:val="XMLCode"/>
      </w:pPr>
      <w:r w:rsidRPr="002B1DEF">
        <w:tab/>
      </w:r>
      <w:r w:rsidRPr="002B1DEF">
        <w:tab/>
      </w:r>
      <w:r w:rsidRPr="002B1DEF">
        <w:tab/>
      </w:r>
      <w:r w:rsidRPr="002B1DEF">
        <w:tab/>
        <w:t>&lt;Cd&gt;RQVA&lt;/Cd&gt;</w:t>
      </w:r>
    </w:p>
    <w:p w14:paraId="58F736FF" w14:textId="77777777" w:rsidR="002B1DEF" w:rsidRPr="002B1DEF" w:rsidRDefault="002B1DEF" w:rsidP="002B1DEF">
      <w:pPr>
        <w:pStyle w:val="XMLCode"/>
      </w:pPr>
      <w:r w:rsidRPr="002B1DEF">
        <w:tab/>
      </w:r>
      <w:r w:rsidRPr="002B1DEF">
        <w:tab/>
      </w:r>
      <w:r w:rsidRPr="002B1DEF">
        <w:tab/>
        <w:t>&lt;/InvstgtnTp&gt;</w:t>
      </w:r>
    </w:p>
    <w:p w14:paraId="1F05C6FB" w14:textId="77777777" w:rsidR="002B1DEF" w:rsidRPr="002B1DEF" w:rsidRDefault="002B1DEF" w:rsidP="002B1DEF">
      <w:pPr>
        <w:pStyle w:val="XMLCode"/>
      </w:pPr>
      <w:r w:rsidRPr="002B1DEF">
        <w:tab/>
      </w:r>
      <w:r w:rsidRPr="002B1DEF">
        <w:tab/>
      </w:r>
      <w:r w:rsidRPr="002B1DEF">
        <w:tab/>
        <w:t>&lt;Undrlyg&gt;</w:t>
      </w:r>
    </w:p>
    <w:p w14:paraId="3BAF45B4" w14:textId="77777777" w:rsidR="002B1DEF" w:rsidRPr="002B1DEF" w:rsidRDefault="002B1DEF" w:rsidP="002B1DEF">
      <w:pPr>
        <w:pStyle w:val="XMLCode"/>
      </w:pPr>
      <w:r w:rsidRPr="002B1DEF">
        <w:tab/>
      </w:r>
      <w:r w:rsidRPr="002B1DEF">
        <w:tab/>
      </w:r>
      <w:r w:rsidRPr="002B1DEF">
        <w:tab/>
      </w:r>
      <w:r w:rsidRPr="002B1DEF">
        <w:tab/>
        <w:t>&lt;IntrBk&gt;</w:t>
      </w:r>
    </w:p>
    <w:p w14:paraId="4E11DEE9" w14:textId="77777777" w:rsidR="002B1DEF" w:rsidRPr="002B1DEF" w:rsidRDefault="002B1DEF" w:rsidP="002B1DEF">
      <w:pPr>
        <w:pStyle w:val="XMLCode"/>
      </w:pPr>
      <w:r w:rsidRPr="002B1DEF">
        <w:tab/>
      </w:r>
      <w:r w:rsidRPr="002B1DEF">
        <w:tab/>
      </w:r>
      <w:r w:rsidRPr="002B1DEF">
        <w:tab/>
      </w:r>
      <w:r w:rsidRPr="002B1DEF">
        <w:tab/>
      </w:r>
      <w:r w:rsidRPr="002B1DEF">
        <w:tab/>
        <w:t>&lt;OrgnlUETR&gt;174c245f-2682-4291-ad67-2a41e530cd27&lt;/OrgnlUETR&gt;</w:t>
      </w:r>
    </w:p>
    <w:p w14:paraId="1EA1664A" w14:textId="77777777" w:rsidR="002B1DEF" w:rsidRPr="002B1DEF" w:rsidRDefault="002B1DEF" w:rsidP="002B1DEF">
      <w:pPr>
        <w:pStyle w:val="XMLCode"/>
      </w:pPr>
      <w:r w:rsidRPr="002B1DEF">
        <w:tab/>
      </w:r>
      <w:r w:rsidRPr="002B1DEF">
        <w:tab/>
      </w:r>
      <w:r w:rsidRPr="002B1DEF">
        <w:tab/>
      </w:r>
      <w:r w:rsidRPr="002B1DEF">
        <w:tab/>
      </w:r>
      <w:r w:rsidRPr="002B1DEF">
        <w:tab/>
        <w:t>&lt;OrgnlIntrBkSttlmAmt Ccy="EUR"&gt;3000000.00&lt;/OrgnlIntrBkSttlmAmt&gt;</w:t>
      </w:r>
    </w:p>
    <w:p w14:paraId="30DDEFF6" w14:textId="77777777" w:rsidR="002B1DEF" w:rsidRPr="002B1DEF" w:rsidRDefault="002B1DEF" w:rsidP="002B1DEF">
      <w:pPr>
        <w:pStyle w:val="XMLCode"/>
      </w:pPr>
      <w:r w:rsidRPr="002B1DEF">
        <w:tab/>
      </w:r>
      <w:r w:rsidRPr="002B1DEF">
        <w:tab/>
      </w:r>
      <w:r w:rsidRPr="002B1DEF">
        <w:tab/>
      </w:r>
      <w:r w:rsidRPr="002B1DEF">
        <w:tab/>
      </w:r>
      <w:r w:rsidRPr="002B1DEF">
        <w:tab/>
        <w:t>&lt;OrgnlIntrBkSttlmDt&gt;2023-01-06&lt;/OrgnlIntrBkSttlmDt&gt;</w:t>
      </w:r>
    </w:p>
    <w:p w14:paraId="4D4B8A5B" w14:textId="77777777" w:rsidR="002B1DEF" w:rsidRPr="002B1DEF" w:rsidRDefault="002B1DEF" w:rsidP="002B1DEF">
      <w:pPr>
        <w:pStyle w:val="XMLCode"/>
      </w:pPr>
      <w:r w:rsidRPr="002B1DEF">
        <w:tab/>
      </w:r>
      <w:r w:rsidRPr="002B1DEF">
        <w:tab/>
      </w:r>
      <w:r w:rsidRPr="002B1DEF">
        <w:tab/>
      </w:r>
      <w:r w:rsidRPr="002B1DEF">
        <w:tab/>
        <w:t>&lt;/IntrBk&gt;</w:t>
      </w:r>
    </w:p>
    <w:p w14:paraId="6607A4AA" w14:textId="77777777" w:rsidR="002B1DEF" w:rsidRPr="002B1DEF" w:rsidRDefault="002B1DEF" w:rsidP="002B1DEF">
      <w:pPr>
        <w:pStyle w:val="XMLCode"/>
      </w:pPr>
      <w:r w:rsidRPr="002B1DEF">
        <w:tab/>
      </w:r>
      <w:r w:rsidRPr="002B1DEF">
        <w:tab/>
      </w:r>
      <w:r w:rsidRPr="002B1DEF">
        <w:tab/>
        <w:t>&lt;/Undrlyg&gt;</w:t>
      </w:r>
    </w:p>
    <w:p w14:paraId="4E450545" w14:textId="77777777" w:rsidR="002B1DEF" w:rsidRPr="002B1DEF" w:rsidRDefault="002B1DEF" w:rsidP="002B1DEF">
      <w:pPr>
        <w:pStyle w:val="XMLCode"/>
      </w:pPr>
      <w:r w:rsidRPr="002B1DEF">
        <w:tab/>
      </w:r>
      <w:r w:rsidRPr="002B1DEF">
        <w:tab/>
      </w:r>
      <w:r w:rsidRPr="002B1DEF">
        <w:tab/>
        <w:t>&lt;Rqstr&gt;</w:t>
      </w:r>
    </w:p>
    <w:p w14:paraId="48E7F70A" w14:textId="77777777" w:rsidR="002B1DEF" w:rsidRPr="002B1DEF" w:rsidRDefault="002B1DEF" w:rsidP="002B1DEF">
      <w:pPr>
        <w:pStyle w:val="XMLCode"/>
      </w:pPr>
      <w:r w:rsidRPr="002B1DEF">
        <w:tab/>
      </w:r>
      <w:r w:rsidRPr="002B1DEF">
        <w:tab/>
      </w:r>
      <w:r w:rsidRPr="002B1DEF">
        <w:tab/>
      </w:r>
      <w:r w:rsidRPr="002B1DEF">
        <w:tab/>
        <w:t>&lt;Agt&gt;</w:t>
      </w:r>
    </w:p>
    <w:p w14:paraId="05FD25B6" w14:textId="77777777" w:rsidR="002B1DEF" w:rsidRPr="002B1DEF" w:rsidRDefault="002B1DEF" w:rsidP="002B1DEF">
      <w:pPr>
        <w:pStyle w:val="XMLCode"/>
      </w:pPr>
      <w:r w:rsidRPr="002B1DEF">
        <w:tab/>
      </w:r>
      <w:r w:rsidRPr="002B1DEF">
        <w:tab/>
      </w:r>
      <w:r w:rsidRPr="002B1DEF">
        <w:tab/>
      </w:r>
      <w:r w:rsidRPr="002B1DEF">
        <w:tab/>
      </w:r>
      <w:r w:rsidRPr="002B1DEF">
        <w:tab/>
        <w:t>&lt;FinInstnId&gt;</w:t>
      </w:r>
    </w:p>
    <w:p w14:paraId="5B9C59E2" w14:textId="77777777" w:rsidR="002B1DEF" w:rsidRPr="002B1DEF" w:rsidRDefault="002B1DEF" w:rsidP="002B1DEF">
      <w:pPr>
        <w:pStyle w:val="XMLCode"/>
      </w:pPr>
      <w:r w:rsidRPr="002B1DEF">
        <w:tab/>
      </w:r>
      <w:r w:rsidRPr="002B1DEF">
        <w:tab/>
      </w:r>
      <w:r w:rsidRPr="002B1DEF">
        <w:tab/>
      </w:r>
      <w:r w:rsidRPr="002B1DEF">
        <w:tab/>
      </w:r>
      <w:r w:rsidRPr="002B1DEF">
        <w:tab/>
      </w:r>
      <w:r w:rsidRPr="002B1DEF">
        <w:tab/>
        <w:t>&lt;BICFI&gt;AAAAGB2L&lt;/BICFI&gt;</w:t>
      </w:r>
    </w:p>
    <w:p w14:paraId="183117BC" w14:textId="77777777" w:rsidR="002B1DEF" w:rsidRPr="002B1DEF" w:rsidRDefault="002B1DEF" w:rsidP="002B1DEF">
      <w:pPr>
        <w:pStyle w:val="XMLCode"/>
      </w:pPr>
      <w:r w:rsidRPr="002B1DEF">
        <w:tab/>
      </w:r>
      <w:r w:rsidRPr="002B1DEF">
        <w:tab/>
      </w:r>
      <w:r w:rsidRPr="002B1DEF">
        <w:tab/>
      </w:r>
      <w:r w:rsidRPr="002B1DEF">
        <w:tab/>
      </w:r>
      <w:r w:rsidRPr="002B1DEF">
        <w:tab/>
        <w:t>&lt;/FinInstnId&gt;</w:t>
      </w:r>
    </w:p>
    <w:p w14:paraId="2E68389A" w14:textId="77777777" w:rsidR="002B1DEF" w:rsidRPr="002B1DEF" w:rsidRDefault="002B1DEF" w:rsidP="002B1DEF">
      <w:pPr>
        <w:pStyle w:val="XMLCode"/>
      </w:pPr>
      <w:r w:rsidRPr="002B1DEF">
        <w:tab/>
      </w:r>
      <w:r w:rsidRPr="002B1DEF">
        <w:tab/>
      </w:r>
      <w:r w:rsidRPr="002B1DEF">
        <w:tab/>
      </w:r>
      <w:r w:rsidRPr="002B1DEF">
        <w:tab/>
        <w:t>&lt;/Agt&gt;</w:t>
      </w:r>
    </w:p>
    <w:p w14:paraId="6F503359" w14:textId="77777777" w:rsidR="002B1DEF" w:rsidRPr="002B1DEF" w:rsidRDefault="002B1DEF" w:rsidP="002B1DEF">
      <w:pPr>
        <w:pStyle w:val="XMLCode"/>
      </w:pPr>
      <w:r w:rsidRPr="002B1DEF">
        <w:tab/>
      </w:r>
      <w:r w:rsidRPr="002B1DEF">
        <w:tab/>
      </w:r>
      <w:r w:rsidRPr="002B1DEF">
        <w:tab/>
        <w:t>&lt;/Rqstr&gt;</w:t>
      </w:r>
    </w:p>
    <w:p w14:paraId="72CEE181" w14:textId="77777777" w:rsidR="002B1DEF" w:rsidRPr="002B1DEF" w:rsidRDefault="002B1DEF" w:rsidP="002B1DEF">
      <w:pPr>
        <w:pStyle w:val="XMLCode"/>
      </w:pPr>
      <w:r w:rsidRPr="002B1DEF">
        <w:tab/>
      </w:r>
      <w:r w:rsidRPr="002B1DEF">
        <w:tab/>
      </w:r>
      <w:r w:rsidRPr="002B1DEF">
        <w:tab/>
        <w:t>&lt;Rspndr&gt;</w:t>
      </w:r>
    </w:p>
    <w:p w14:paraId="05ADFB97" w14:textId="77777777" w:rsidR="002B1DEF" w:rsidRPr="002B1DEF" w:rsidRDefault="002B1DEF" w:rsidP="002B1DEF">
      <w:pPr>
        <w:pStyle w:val="XMLCode"/>
      </w:pPr>
      <w:r w:rsidRPr="002B1DEF">
        <w:tab/>
      </w:r>
      <w:r w:rsidRPr="002B1DEF">
        <w:tab/>
      </w:r>
      <w:r w:rsidRPr="002B1DEF">
        <w:tab/>
      </w:r>
      <w:r w:rsidRPr="002B1DEF">
        <w:tab/>
        <w:t>&lt;Agt&gt;</w:t>
      </w:r>
    </w:p>
    <w:p w14:paraId="7E998EB8" w14:textId="77777777" w:rsidR="002B1DEF" w:rsidRPr="002B1DEF" w:rsidRDefault="002B1DEF" w:rsidP="002B1DEF">
      <w:pPr>
        <w:pStyle w:val="XMLCode"/>
      </w:pPr>
      <w:r w:rsidRPr="002B1DEF">
        <w:tab/>
      </w:r>
      <w:r w:rsidRPr="002B1DEF">
        <w:tab/>
      </w:r>
      <w:r w:rsidRPr="002B1DEF">
        <w:tab/>
      </w:r>
      <w:r w:rsidRPr="002B1DEF">
        <w:tab/>
      </w:r>
      <w:r w:rsidRPr="002B1DEF">
        <w:tab/>
        <w:t>&lt;FinInstnId&gt;</w:t>
      </w:r>
    </w:p>
    <w:p w14:paraId="640511E4" w14:textId="77777777" w:rsidR="002B1DEF" w:rsidRPr="002B1DEF" w:rsidRDefault="002B1DEF" w:rsidP="002B1DEF">
      <w:pPr>
        <w:pStyle w:val="XMLCode"/>
      </w:pPr>
      <w:r w:rsidRPr="002B1DEF">
        <w:tab/>
      </w:r>
      <w:r w:rsidRPr="002B1DEF">
        <w:tab/>
      </w:r>
      <w:r w:rsidRPr="002B1DEF">
        <w:tab/>
      </w:r>
      <w:r w:rsidRPr="002B1DEF">
        <w:tab/>
      </w:r>
      <w:r w:rsidRPr="002B1DEF">
        <w:tab/>
      </w:r>
      <w:r w:rsidRPr="002B1DEF">
        <w:tab/>
        <w:t>&lt;BICFI&gt;BBBBDEMM&lt;/BICFI&gt;</w:t>
      </w:r>
    </w:p>
    <w:p w14:paraId="318C4B25" w14:textId="77777777" w:rsidR="002B1DEF" w:rsidRPr="002B1DEF" w:rsidRDefault="002B1DEF" w:rsidP="002B1DEF">
      <w:pPr>
        <w:pStyle w:val="XMLCode"/>
      </w:pPr>
      <w:r w:rsidRPr="002B1DEF">
        <w:tab/>
      </w:r>
      <w:r w:rsidRPr="002B1DEF">
        <w:tab/>
      </w:r>
      <w:r w:rsidRPr="002B1DEF">
        <w:tab/>
      </w:r>
      <w:r w:rsidRPr="002B1DEF">
        <w:tab/>
      </w:r>
      <w:r w:rsidRPr="002B1DEF">
        <w:tab/>
        <w:t>&lt;/FinInstnId&gt;</w:t>
      </w:r>
    </w:p>
    <w:p w14:paraId="6E2B92D2" w14:textId="77777777" w:rsidR="002B1DEF" w:rsidRPr="002B1DEF" w:rsidRDefault="002B1DEF" w:rsidP="002B1DEF">
      <w:pPr>
        <w:pStyle w:val="XMLCode"/>
      </w:pPr>
      <w:r w:rsidRPr="002B1DEF">
        <w:tab/>
      </w:r>
      <w:r w:rsidRPr="002B1DEF">
        <w:tab/>
      </w:r>
      <w:r w:rsidRPr="002B1DEF">
        <w:tab/>
      </w:r>
      <w:r w:rsidRPr="002B1DEF">
        <w:tab/>
        <w:t>&lt;/Agt&gt;</w:t>
      </w:r>
    </w:p>
    <w:p w14:paraId="18AC6DF7" w14:textId="77777777" w:rsidR="002B1DEF" w:rsidRPr="002B1DEF" w:rsidRDefault="002B1DEF" w:rsidP="002B1DEF">
      <w:pPr>
        <w:pStyle w:val="XMLCode"/>
      </w:pPr>
      <w:r w:rsidRPr="002B1DEF">
        <w:lastRenderedPageBreak/>
        <w:tab/>
      </w:r>
      <w:r w:rsidRPr="002B1DEF">
        <w:tab/>
      </w:r>
      <w:r w:rsidRPr="002B1DEF">
        <w:tab/>
        <w:t>&lt;/Rspndr&gt;</w:t>
      </w:r>
    </w:p>
    <w:p w14:paraId="2A0350F5" w14:textId="77777777" w:rsidR="002B1DEF" w:rsidRPr="002B1DEF" w:rsidRDefault="002B1DEF" w:rsidP="002B1DEF">
      <w:pPr>
        <w:pStyle w:val="XMLCode"/>
      </w:pPr>
      <w:r w:rsidRPr="002B1DEF">
        <w:tab/>
      </w:r>
      <w:r w:rsidRPr="002B1DEF">
        <w:tab/>
        <w:t>&lt;/OrgnlInvstgtnReq&gt;</w:t>
      </w:r>
    </w:p>
    <w:p w14:paraId="5C4591A2" w14:textId="77777777" w:rsidR="002B1DEF" w:rsidRPr="002B1DEF" w:rsidRDefault="002B1DEF" w:rsidP="002B1DEF">
      <w:pPr>
        <w:pStyle w:val="XMLCode"/>
      </w:pPr>
      <w:r w:rsidRPr="002B1DEF">
        <w:tab/>
        <w:t>&lt;/InvstgtnRspn&gt;</w:t>
      </w:r>
    </w:p>
    <w:p w14:paraId="193DA321" w14:textId="25F7E02B" w:rsidR="002B1DEF" w:rsidRDefault="002B1DEF" w:rsidP="002B1DEF">
      <w:pPr>
        <w:pStyle w:val="XMLCode"/>
      </w:pPr>
      <w:r w:rsidRPr="002B1DEF">
        <w:t>&lt;/Document&gt;</w:t>
      </w:r>
    </w:p>
    <w:p w14:paraId="411CB781" w14:textId="278E65A8" w:rsidR="003C3C78" w:rsidRDefault="003C3C78">
      <w:pPr>
        <w:suppressAutoHyphens w:val="0"/>
        <w:spacing w:before="0"/>
        <w:rPr>
          <w:rFonts w:ascii="Calibri" w:hAnsi="Calibri"/>
          <w:sz w:val="22"/>
        </w:rPr>
      </w:pPr>
      <w:r>
        <w:br w:type="page"/>
      </w:r>
    </w:p>
    <w:bookmarkEnd w:id="5"/>
    <w:p w14:paraId="5A3C3385" w14:textId="7A41FEBA" w:rsidR="00AC1D09" w:rsidRDefault="00AC1D09" w:rsidP="00FC2CEC">
      <w:pPr>
        <w:pStyle w:val="Heading3"/>
      </w:pPr>
      <w:r>
        <w:lastRenderedPageBreak/>
        <w:t xml:space="preserve">Creditor </w:t>
      </w:r>
      <w:r w:rsidR="00D64EDC">
        <w:t>c</w:t>
      </w:r>
      <w:r>
        <w:t xml:space="preserve">laim </w:t>
      </w:r>
      <w:r w:rsidR="00C60D16">
        <w:t>n</w:t>
      </w:r>
      <w:r>
        <w:t>on-</w:t>
      </w:r>
      <w:r w:rsidR="00C60D16">
        <w:t>r</w:t>
      </w:r>
      <w:r>
        <w:t>eceipt</w:t>
      </w:r>
    </w:p>
    <w:p w14:paraId="66358D4B" w14:textId="1076CBEE" w:rsidR="001B58EB" w:rsidRPr="00BD62FA" w:rsidRDefault="00A97E18" w:rsidP="00BD62FA">
      <w:r>
        <w:t xml:space="preserve">The </w:t>
      </w:r>
      <w:r w:rsidR="00D64EDC">
        <w:t>D</w:t>
      </w:r>
      <w:r>
        <w:t xml:space="preserve">ebtor </w:t>
      </w:r>
      <w:r w:rsidR="00D64EDC">
        <w:t>A</w:t>
      </w:r>
      <w:r>
        <w:t>gent</w:t>
      </w:r>
      <w:r w:rsidR="00D64EDC">
        <w:t xml:space="preserve"> (I</w:t>
      </w:r>
      <w:r>
        <w:t xml:space="preserve">nstructing </w:t>
      </w:r>
      <w:r w:rsidR="00D64EDC">
        <w:t>A</w:t>
      </w:r>
      <w:r>
        <w:t xml:space="preserve">gent) initiates the investigation process with the </w:t>
      </w:r>
      <w:r w:rsidR="00D64EDC">
        <w:t>C</w:t>
      </w:r>
      <w:r>
        <w:t>r</w:t>
      </w:r>
      <w:r w:rsidR="0019486A">
        <w:t>editor</w:t>
      </w:r>
      <w:r w:rsidR="00BD5432">
        <w:t xml:space="preserve"> </w:t>
      </w:r>
      <w:r w:rsidR="00D64EDC">
        <w:t>A</w:t>
      </w:r>
      <w:r w:rsidR="00BD5432">
        <w:t>gent (</w:t>
      </w:r>
      <w:r w:rsidR="00003E09">
        <w:t>I</w:t>
      </w:r>
      <w:r w:rsidR="00BD5432">
        <w:t xml:space="preserve">nstructed </w:t>
      </w:r>
      <w:r w:rsidR="00003E09">
        <w:t>A</w:t>
      </w:r>
      <w:r w:rsidR="00BD5432">
        <w:t>gent)</w:t>
      </w:r>
      <w:r w:rsidR="000774DB">
        <w:t xml:space="preserve"> as the </w:t>
      </w:r>
      <w:r w:rsidR="00003E09">
        <w:t>C</w:t>
      </w:r>
      <w:r w:rsidR="000774DB">
        <w:t>reditor is claiming no</w:t>
      </w:r>
      <w:r w:rsidR="00546C5C">
        <w:t xml:space="preserve">n-receipt of </w:t>
      </w:r>
      <w:r w:rsidR="000774DB">
        <w:t>payment.</w:t>
      </w:r>
    </w:p>
    <w:p w14:paraId="2C3AE1F2" w14:textId="7BBA8C8E" w:rsidR="00EA3C04" w:rsidRDefault="00B619F4" w:rsidP="00BD62FA">
      <w:r w:rsidRPr="00B619F4">
        <w:t xml:space="preserve"> </w:t>
      </w:r>
      <w:r w:rsidR="009C08F6">
        <w:object w:dxaOrig="6526" w:dyaOrig="6647" w14:anchorId="2FB79515">
          <v:shape id="_x0000_i1043" type="#_x0000_t75" style="width:324.75pt;height:331.5pt" o:ole="">
            <v:imagedata r:id="rId68" o:title=""/>
          </v:shape>
          <o:OLEObject Type="Embed" ProgID="Visio.Drawing.15" ShapeID="_x0000_i1043" DrawAspect="Content" ObjectID="_1834942900" r:id="rId69"/>
        </w:object>
      </w:r>
    </w:p>
    <w:p w14:paraId="1C6A060B" w14:textId="77777777" w:rsidR="00CF5812" w:rsidRDefault="00CF5812" w:rsidP="00BD62FA"/>
    <w:p w14:paraId="2B339E27" w14:textId="77777777" w:rsidR="00CF5812" w:rsidRDefault="00CF5812" w:rsidP="00BD62FA"/>
    <w:p w14:paraId="72589C85" w14:textId="77777777" w:rsidR="00CF5812" w:rsidRDefault="00CF5812" w:rsidP="00BD62FA"/>
    <w:p w14:paraId="7F5141CF" w14:textId="77777777" w:rsidR="00CF5812" w:rsidRDefault="00CF5812" w:rsidP="00BD62FA"/>
    <w:p w14:paraId="26A2816F" w14:textId="77777777" w:rsidR="00CF5812" w:rsidRDefault="00CF5812" w:rsidP="00BD62FA"/>
    <w:p w14:paraId="314FB520" w14:textId="77777777" w:rsidR="00CF5812" w:rsidRDefault="00CF5812" w:rsidP="00BD62FA"/>
    <w:p w14:paraId="6069340F" w14:textId="77777777" w:rsidR="00CF5812" w:rsidRDefault="00CF5812" w:rsidP="00BD62FA"/>
    <w:p w14:paraId="21D392F4" w14:textId="77777777" w:rsidR="00CF5812" w:rsidRDefault="00CF5812" w:rsidP="00BD62FA"/>
    <w:p w14:paraId="07341A35" w14:textId="77777777" w:rsidR="00CF5812" w:rsidRDefault="00CF5812" w:rsidP="00BD62FA"/>
    <w:p w14:paraId="3C4CE55D" w14:textId="77777777" w:rsidR="00CF5812" w:rsidRDefault="00CF5812" w:rsidP="00BD62FA"/>
    <w:p w14:paraId="42F0B41F" w14:textId="77777777" w:rsidR="00CF5812" w:rsidRDefault="00CF5812" w:rsidP="00BD62FA"/>
    <w:p w14:paraId="24101F64" w14:textId="77777777" w:rsidR="00CF5812" w:rsidRDefault="00CF5812" w:rsidP="00BD62FA"/>
    <w:p w14:paraId="771E01CE" w14:textId="77777777" w:rsidR="00CF5812" w:rsidRDefault="00CF5812" w:rsidP="00BD62FA"/>
    <w:p w14:paraId="63E69D55" w14:textId="387A2B79" w:rsidR="002E1CB1" w:rsidRDefault="00847E94" w:rsidP="00FC2CEC">
      <w:pPr>
        <w:pStyle w:val="Heading4"/>
      </w:pPr>
      <w:r>
        <w:lastRenderedPageBreak/>
        <w:t xml:space="preserve">Investigation </w:t>
      </w:r>
      <w:r w:rsidR="00612C8C">
        <w:t>r</w:t>
      </w:r>
      <w:r w:rsidR="008643E7">
        <w:t>equest</w:t>
      </w:r>
      <w:r w:rsidR="0096260A">
        <w:t xml:space="preserve"> </w:t>
      </w:r>
    </w:p>
    <w:p w14:paraId="212EA198" w14:textId="77777777" w:rsidR="002E1CB1" w:rsidRDefault="002E1CB1" w:rsidP="002E1CB1">
      <w:pPr>
        <w:pStyle w:val="BlockLabel"/>
      </w:pPr>
      <w:r>
        <w:t>Description</w:t>
      </w:r>
    </w:p>
    <w:p w14:paraId="5683239C" w14:textId="32A186BF" w:rsidR="002E1CB1" w:rsidRDefault="00572A2B" w:rsidP="00E61F88">
      <w:r>
        <w:t xml:space="preserve">The </w:t>
      </w:r>
      <w:r w:rsidR="0098090A">
        <w:t>I</w:t>
      </w:r>
      <w:r w:rsidR="00795D42">
        <w:t xml:space="preserve">nvestigation </w:t>
      </w:r>
      <w:r w:rsidR="0098090A">
        <w:t>R</w:t>
      </w:r>
      <w:r w:rsidR="00795D42">
        <w:t>equestor</w:t>
      </w:r>
      <w:r w:rsidR="005A176C">
        <w:t xml:space="preserve"> </w:t>
      </w:r>
      <w:r w:rsidR="00BD3423">
        <w:t>(</w:t>
      </w:r>
      <w:r w:rsidR="00AF58BB">
        <w:t>AAAAGB2L</w:t>
      </w:r>
      <w:r w:rsidR="00BD3423">
        <w:t>)</w:t>
      </w:r>
      <w:r w:rsidR="008D6659">
        <w:t xml:space="preserve"> </w:t>
      </w:r>
      <w:r w:rsidR="009274CA">
        <w:t xml:space="preserve">sends </w:t>
      </w:r>
      <w:r w:rsidR="0042334B">
        <w:t xml:space="preserve">the </w:t>
      </w:r>
      <w:r w:rsidR="00AF389F">
        <w:t>investigation request (</w:t>
      </w:r>
      <w:r w:rsidR="009274CA">
        <w:t>camt.110</w:t>
      </w:r>
      <w:r w:rsidR="00AF389F">
        <w:t xml:space="preserve">) to </w:t>
      </w:r>
      <w:r w:rsidR="0042334B">
        <w:t xml:space="preserve">the </w:t>
      </w:r>
      <w:r w:rsidR="0098090A">
        <w:t>I</w:t>
      </w:r>
      <w:r w:rsidR="0042334B">
        <w:t xml:space="preserve">nvestigation </w:t>
      </w:r>
      <w:r w:rsidR="0098090A">
        <w:t>R</w:t>
      </w:r>
      <w:r w:rsidR="0042334B">
        <w:t>esponder</w:t>
      </w:r>
      <w:r w:rsidR="00E023F8">
        <w:t xml:space="preserve"> </w:t>
      </w:r>
      <w:r w:rsidR="005A176C">
        <w:t>(</w:t>
      </w:r>
      <w:r w:rsidR="00AF58BB">
        <w:t>BBBBROMM</w:t>
      </w:r>
      <w:r w:rsidR="005A176C">
        <w:t>)</w:t>
      </w:r>
      <w:r w:rsidR="000E195D">
        <w:t xml:space="preserve"> </w:t>
      </w:r>
      <w:r w:rsidR="000E195D" w:rsidDel="00427922">
        <w:t xml:space="preserve">with the </w:t>
      </w:r>
      <w:r w:rsidR="00B230EC">
        <w:t xml:space="preserve">investigation type </w:t>
      </w:r>
      <w:r w:rsidR="000120EC">
        <w:t>CCNR</w:t>
      </w:r>
      <w:r w:rsidR="00795252" w:rsidDel="00427922">
        <w:t xml:space="preserve"> (</w:t>
      </w:r>
      <w:r w:rsidR="00C37681">
        <w:t xml:space="preserve">Creditor </w:t>
      </w:r>
      <w:r w:rsidR="00FC1947">
        <w:t>claim non-receipt</w:t>
      </w:r>
      <w:r w:rsidR="008A77DB" w:rsidDel="00427922">
        <w:t>)</w:t>
      </w:r>
      <w:r w:rsidR="00FC1947">
        <w:t>.</w:t>
      </w:r>
    </w:p>
    <w:p w14:paraId="793F737F" w14:textId="77777777" w:rsidR="00EC521C" w:rsidRDefault="00EC521C" w:rsidP="00910A63">
      <w:pPr>
        <w:pStyle w:val="BlockLabelBeforeTable"/>
      </w:pPr>
    </w:p>
    <w:p w14:paraId="0CEEA273" w14:textId="674911DF" w:rsidR="00910A63" w:rsidRDefault="00910A63" w:rsidP="00910A63">
      <w:pPr>
        <w:pStyle w:val="BlockLabelBeforeTable"/>
      </w:pPr>
      <w:r>
        <w:t xml:space="preserve">Business </w:t>
      </w:r>
      <w:r w:rsidR="00FC42AB">
        <w:t>d</w:t>
      </w:r>
      <w: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88"/>
        <w:gridCol w:w="3472"/>
      </w:tblGrid>
      <w:tr w:rsidR="00910A63" w14:paraId="63CA6345" w14:textId="77777777" w:rsidTr="001A7E8F">
        <w:trPr>
          <w:cantSplit/>
          <w:tblHeader/>
        </w:trPr>
        <w:tc>
          <w:tcPr>
            <w:tcW w:w="229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9DAC3DC" w14:textId="77777777" w:rsidR="00910A63" w:rsidRPr="00910A63" w:rsidRDefault="00910A63" w:rsidP="00910A63">
            <w:pPr>
              <w:pStyle w:val="TableHeading"/>
            </w:pPr>
            <w:r>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8989D99" w14:textId="77777777" w:rsidR="00910A63" w:rsidRPr="00910A63" w:rsidRDefault="00910A63" w:rsidP="00910A63">
            <w:pPr>
              <w:pStyle w:val="TableHeading"/>
            </w:pPr>
            <w:r>
              <w:t>XML Tag</w:t>
            </w:r>
          </w:p>
        </w:tc>
        <w:tc>
          <w:tcPr>
            <w:tcW w:w="34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1E2C5C8" w14:textId="77777777" w:rsidR="00910A63" w:rsidRPr="00910A63" w:rsidRDefault="00910A63" w:rsidP="00910A63">
            <w:pPr>
              <w:pStyle w:val="TableHeading"/>
            </w:pPr>
            <w:r>
              <w:t>Content</w:t>
            </w:r>
          </w:p>
        </w:tc>
      </w:tr>
      <w:tr w:rsidR="00910A63" w14:paraId="0A151C47" w14:textId="77777777" w:rsidTr="001A7E8F">
        <w:tc>
          <w:tcPr>
            <w:tcW w:w="2297" w:type="dxa"/>
            <w:shd w:val="clear" w:color="auto" w:fill="FFFFFF"/>
          </w:tcPr>
          <w:p w14:paraId="664F3132" w14:textId="2EFE59C1" w:rsidR="00910A63" w:rsidRPr="00910A63" w:rsidRDefault="00910A63" w:rsidP="00910A63">
            <w:pPr>
              <w:pStyle w:val="TableText"/>
            </w:pPr>
            <w:r>
              <w:t>Requestor Investigation Identifier</w:t>
            </w:r>
          </w:p>
        </w:tc>
        <w:tc>
          <w:tcPr>
            <w:tcW w:w="2288" w:type="dxa"/>
            <w:shd w:val="clear" w:color="auto" w:fill="FFFFFF"/>
          </w:tcPr>
          <w:p w14:paraId="071F30EC" w14:textId="28541DBA" w:rsidR="00910A63" w:rsidRPr="00910A63" w:rsidRDefault="00910A63" w:rsidP="00910A63">
            <w:pPr>
              <w:pStyle w:val="TableText"/>
            </w:pPr>
            <w:r w:rsidRPr="00B52A41">
              <w:t>&lt;RqstrInvstgtnId&gt;</w:t>
            </w:r>
          </w:p>
        </w:tc>
        <w:tc>
          <w:tcPr>
            <w:tcW w:w="3472" w:type="dxa"/>
            <w:shd w:val="clear" w:color="auto" w:fill="FFFFFF"/>
          </w:tcPr>
          <w:p w14:paraId="52A47479" w14:textId="593CCB60" w:rsidR="00910A63" w:rsidRPr="00D5686D" w:rsidRDefault="00910A63" w:rsidP="00D5686D">
            <w:pPr>
              <w:pStyle w:val="TableTextCentre"/>
              <w:jc w:val="left"/>
            </w:pPr>
            <w:r w:rsidRPr="00D5686D">
              <w:rPr>
                <w:rStyle w:val="Bold"/>
                <w:b w:val="0"/>
              </w:rPr>
              <w:t>REQUESTOR_REF1234</w:t>
            </w:r>
          </w:p>
        </w:tc>
      </w:tr>
      <w:tr w:rsidR="00910A63" w14:paraId="2356CDE7" w14:textId="77777777" w:rsidTr="001A7E8F">
        <w:tc>
          <w:tcPr>
            <w:tcW w:w="2297" w:type="dxa"/>
            <w:shd w:val="clear" w:color="auto" w:fill="FFFFFF"/>
          </w:tcPr>
          <w:p w14:paraId="66EA8CDC" w14:textId="17BADD56" w:rsidR="00910A63" w:rsidRPr="00910A63" w:rsidRDefault="003A4CE6" w:rsidP="00910A63">
            <w:pPr>
              <w:pStyle w:val="TableText"/>
            </w:pPr>
            <w:r>
              <w:t>Investigation Type</w:t>
            </w:r>
          </w:p>
        </w:tc>
        <w:tc>
          <w:tcPr>
            <w:tcW w:w="2288" w:type="dxa"/>
            <w:shd w:val="clear" w:color="auto" w:fill="FFFFFF"/>
          </w:tcPr>
          <w:p w14:paraId="4F2AAF2F" w14:textId="6B86D3FA" w:rsidR="00910A63" w:rsidRPr="00910A63" w:rsidRDefault="003A4CE6" w:rsidP="00910A63">
            <w:pPr>
              <w:pStyle w:val="TableText"/>
            </w:pPr>
            <w:r>
              <w:t>&lt;Cd&gt;</w:t>
            </w:r>
          </w:p>
        </w:tc>
        <w:tc>
          <w:tcPr>
            <w:tcW w:w="3472" w:type="dxa"/>
            <w:shd w:val="clear" w:color="auto" w:fill="FFFFFF"/>
          </w:tcPr>
          <w:p w14:paraId="338F810E" w14:textId="3DF2B7E6" w:rsidR="00910A63" w:rsidRPr="00910A63" w:rsidRDefault="003A4CE6" w:rsidP="00910A63">
            <w:pPr>
              <w:pStyle w:val="TableText"/>
            </w:pPr>
            <w:r>
              <w:t>CCNR</w:t>
            </w:r>
          </w:p>
        </w:tc>
      </w:tr>
      <w:tr w:rsidR="00910A63" w14:paraId="6105B339" w14:textId="77777777" w:rsidTr="001A7E8F">
        <w:tc>
          <w:tcPr>
            <w:tcW w:w="2297" w:type="dxa"/>
            <w:shd w:val="clear" w:color="auto" w:fill="FFFFFF"/>
          </w:tcPr>
          <w:p w14:paraId="5425EC43" w14:textId="3C9AC4DB" w:rsidR="00910A63" w:rsidRPr="00910A63" w:rsidRDefault="003A4CE6" w:rsidP="00910A63">
            <w:pPr>
              <w:pStyle w:val="TableText"/>
            </w:pPr>
            <w:r>
              <w:t xml:space="preserve">Underlying </w:t>
            </w:r>
            <w:r w:rsidR="00F55903">
              <w:t>I</w:t>
            </w:r>
            <w:r>
              <w:t>nstrument</w:t>
            </w:r>
          </w:p>
        </w:tc>
        <w:tc>
          <w:tcPr>
            <w:tcW w:w="2288" w:type="dxa"/>
            <w:shd w:val="clear" w:color="auto" w:fill="FFFFFF"/>
          </w:tcPr>
          <w:p w14:paraId="4DE59BE8" w14:textId="3A92F130" w:rsidR="00910A63" w:rsidRPr="00910A63" w:rsidRDefault="003A4CE6" w:rsidP="00910A63">
            <w:pPr>
              <w:pStyle w:val="TableText"/>
            </w:pPr>
            <w:r>
              <w:t>&lt;Cd&gt;</w:t>
            </w:r>
          </w:p>
        </w:tc>
        <w:tc>
          <w:tcPr>
            <w:tcW w:w="3472" w:type="dxa"/>
            <w:shd w:val="clear" w:color="auto" w:fill="FFFFFF"/>
          </w:tcPr>
          <w:p w14:paraId="7C9AFDC0" w14:textId="6C3489A8" w:rsidR="00910A63" w:rsidRPr="00910A63" w:rsidRDefault="000B50EB" w:rsidP="00910A63">
            <w:pPr>
              <w:pStyle w:val="TableText"/>
            </w:pPr>
            <w:r>
              <w:t>XBCT</w:t>
            </w:r>
          </w:p>
        </w:tc>
      </w:tr>
      <w:tr w:rsidR="00561D4F" w14:paraId="51AC43EF" w14:textId="25E541ED" w:rsidTr="001A7E8F">
        <w:tc>
          <w:tcPr>
            <w:tcW w:w="2297" w:type="dxa"/>
            <w:shd w:val="clear" w:color="auto" w:fill="FFFFFF"/>
          </w:tcPr>
          <w:p w14:paraId="32B970F1" w14:textId="3691F502" w:rsidR="00910A63" w:rsidRPr="00910A63" w:rsidRDefault="00830D03" w:rsidP="00910A63">
            <w:pPr>
              <w:pStyle w:val="TableText"/>
            </w:pPr>
            <w:r w:rsidRPr="00830D03">
              <w:t>Original Instruction Identification</w:t>
            </w:r>
          </w:p>
        </w:tc>
        <w:tc>
          <w:tcPr>
            <w:tcW w:w="2288" w:type="dxa"/>
            <w:shd w:val="clear" w:color="auto" w:fill="FFFFFF"/>
          </w:tcPr>
          <w:p w14:paraId="0F2EA239" w14:textId="187114B0" w:rsidR="00910A63" w:rsidRPr="00910A63" w:rsidRDefault="00AD6A35" w:rsidP="00910A63">
            <w:pPr>
              <w:pStyle w:val="TableText"/>
            </w:pPr>
            <w:r w:rsidRPr="00B52A41">
              <w:t>&lt;</w:t>
            </w:r>
            <w:r w:rsidR="00283E27" w:rsidRPr="00283E27">
              <w:t>OrgnlInstrId</w:t>
            </w:r>
            <w:r w:rsidRPr="00B52A41">
              <w:t>&gt;</w:t>
            </w:r>
          </w:p>
        </w:tc>
        <w:tc>
          <w:tcPr>
            <w:tcW w:w="3472" w:type="dxa"/>
            <w:shd w:val="clear" w:color="auto" w:fill="FFFFFF"/>
          </w:tcPr>
          <w:p w14:paraId="0B1221ED" w14:textId="4C6A5254" w:rsidR="00910A63" w:rsidRPr="00910A63" w:rsidRDefault="00132C38" w:rsidP="00910A63">
            <w:pPr>
              <w:pStyle w:val="TableText"/>
            </w:pPr>
            <w:r w:rsidRPr="00132C38">
              <w:t>FIELD20REF001</w:t>
            </w:r>
          </w:p>
        </w:tc>
      </w:tr>
      <w:tr w:rsidR="00561D4F" w:rsidRPr="00B31DD6" w14:paraId="09BED66F" w14:textId="69488842" w:rsidTr="001A7E8F">
        <w:tc>
          <w:tcPr>
            <w:tcW w:w="2297" w:type="dxa"/>
            <w:shd w:val="clear" w:color="auto" w:fill="FFFFFF"/>
          </w:tcPr>
          <w:p w14:paraId="58B70290" w14:textId="671ED9AB" w:rsidR="00910A63" w:rsidRPr="00910A63" w:rsidRDefault="007B46D7" w:rsidP="00910A63">
            <w:pPr>
              <w:pStyle w:val="TableText"/>
            </w:pPr>
            <w:r>
              <w:t>Original UETR</w:t>
            </w:r>
          </w:p>
        </w:tc>
        <w:tc>
          <w:tcPr>
            <w:tcW w:w="2288" w:type="dxa"/>
            <w:shd w:val="clear" w:color="auto" w:fill="FFFFFF"/>
          </w:tcPr>
          <w:p w14:paraId="7FEA26E0" w14:textId="25915448" w:rsidR="00910A63" w:rsidRPr="00910A63" w:rsidRDefault="00E77BE0" w:rsidP="00910A63">
            <w:pPr>
              <w:pStyle w:val="TableText"/>
            </w:pPr>
            <w:r w:rsidRPr="00B52A41">
              <w:t>&lt;OrgnlUETR&gt;</w:t>
            </w:r>
          </w:p>
        </w:tc>
        <w:tc>
          <w:tcPr>
            <w:tcW w:w="3472" w:type="dxa"/>
            <w:shd w:val="clear" w:color="auto" w:fill="FFFFFF"/>
          </w:tcPr>
          <w:p w14:paraId="54E2540A" w14:textId="535B1BDB" w:rsidR="00910A63" w:rsidRPr="00B31DD6" w:rsidRDefault="00E77BE0" w:rsidP="00910A63">
            <w:pPr>
              <w:pStyle w:val="TableText"/>
            </w:pPr>
            <w:r w:rsidRPr="00B31DD6">
              <w:t>2bf440bd-56b5-4bd2-94e1-e3a7eaf9b8bf</w:t>
            </w:r>
          </w:p>
        </w:tc>
      </w:tr>
      <w:tr w:rsidR="00910A63" w14:paraId="34D698AC" w14:textId="77777777" w:rsidTr="001A7E8F">
        <w:tc>
          <w:tcPr>
            <w:tcW w:w="2297" w:type="dxa"/>
            <w:shd w:val="clear" w:color="auto" w:fill="FFFFFF"/>
          </w:tcPr>
          <w:p w14:paraId="793508C8" w14:textId="453357F0" w:rsidR="00910A63" w:rsidRPr="00910A63" w:rsidRDefault="00664418" w:rsidP="00910A63">
            <w:pPr>
              <w:pStyle w:val="TableText"/>
            </w:pPr>
            <w:r w:rsidRPr="00664418">
              <w:t>Original Interbank Settlement Amount</w:t>
            </w:r>
            <w:r w:rsidRPr="00664418" w:rsidDel="00C85425">
              <w:t xml:space="preserve"> </w:t>
            </w:r>
          </w:p>
        </w:tc>
        <w:tc>
          <w:tcPr>
            <w:tcW w:w="2288" w:type="dxa"/>
            <w:shd w:val="clear" w:color="auto" w:fill="FFFFFF"/>
          </w:tcPr>
          <w:p w14:paraId="029EE429" w14:textId="092782B2" w:rsidR="00910A63" w:rsidRPr="00910A63" w:rsidRDefault="00A31262" w:rsidP="00910A63">
            <w:pPr>
              <w:pStyle w:val="TableText"/>
            </w:pPr>
            <w:r>
              <w:t>&lt;</w:t>
            </w:r>
            <w:r w:rsidR="00334D5F" w:rsidRPr="00334D5F">
              <w:t>OrgnlIntrBkSttlmAmt</w:t>
            </w:r>
            <w:r>
              <w:t>&gt;</w:t>
            </w:r>
          </w:p>
        </w:tc>
        <w:tc>
          <w:tcPr>
            <w:tcW w:w="3472" w:type="dxa"/>
            <w:shd w:val="clear" w:color="auto" w:fill="FFFFFF"/>
          </w:tcPr>
          <w:p w14:paraId="24A3A3FB" w14:textId="1AB8D6A0" w:rsidR="00910A63" w:rsidRDefault="00BE41AD" w:rsidP="00910A63">
            <w:pPr>
              <w:pStyle w:val="TableText"/>
            </w:pPr>
            <w:r>
              <w:t>100</w:t>
            </w:r>
            <w:r w:rsidR="00FA2B6A">
              <w:t xml:space="preserve"> RON</w:t>
            </w:r>
          </w:p>
        </w:tc>
      </w:tr>
      <w:tr w:rsidR="00910A63" w14:paraId="0AD135AF" w14:textId="77777777" w:rsidTr="001A7E8F">
        <w:tc>
          <w:tcPr>
            <w:tcW w:w="2297" w:type="dxa"/>
            <w:shd w:val="clear" w:color="auto" w:fill="FFFFFF"/>
          </w:tcPr>
          <w:p w14:paraId="27ABC9B7" w14:textId="67ECF216" w:rsidR="00910A63" w:rsidRPr="00910A63" w:rsidRDefault="00990115" w:rsidP="00910A63">
            <w:pPr>
              <w:pStyle w:val="TableText"/>
            </w:pPr>
            <w:r w:rsidRPr="00990115">
              <w:t>Original Interbank Settlement Date</w:t>
            </w:r>
          </w:p>
        </w:tc>
        <w:tc>
          <w:tcPr>
            <w:tcW w:w="2288" w:type="dxa"/>
            <w:shd w:val="clear" w:color="auto" w:fill="FFFFFF"/>
          </w:tcPr>
          <w:p w14:paraId="0466330C" w14:textId="2AE6DA02" w:rsidR="00910A63" w:rsidRPr="00910A63" w:rsidRDefault="00FA2B6A" w:rsidP="00910A63">
            <w:pPr>
              <w:pStyle w:val="TableText"/>
            </w:pPr>
            <w:r>
              <w:t>&lt;</w:t>
            </w:r>
            <w:r w:rsidR="00334D5F" w:rsidRPr="00334D5F">
              <w:t>OrgnlIntrBkSttlmDt</w:t>
            </w:r>
            <w:r>
              <w:t>&gt;</w:t>
            </w:r>
          </w:p>
        </w:tc>
        <w:tc>
          <w:tcPr>
            <w:tcW w:w="3472" w:type="dxa"/>
            <w:shd w:val="clear" w:color="auto" w:fill="FFFFFF"/>
          </w:tcPr>
          <w:p w14:paraId="5FC1045C" w14:textId="45A839D4" w:rsidR="00910A63" w:rsidRPr="00910A63" w:rsidRDefault="00FD1DF6" w:rsidP="00910A63">
            <w:pPr>
              <w:pStyle w:val="TableText"/>
            </w:pPr>
            <w:r w:rsidRPr="00FD1DF6">
              <w:t>2022-10-17</w:t>
            </w:r>
          </w:p>
        </w:tc>
      </w:tr>
      <w:tr w:rsidR="00AE6846" w14:paraId="6AC26C1D" w14:textId="77777777" w:rsidTr="001A7E8F">
        <w:tc>
          <w:tcPr>
            <w:tcW w:w="2297" w:type="dxa"/>
            <w:shd w:val="clear" w:color="auto" w:fill="FFFFFF"/>
          </w:tcPr>
          <w:p w14:paraId="58D2ACEA" w14:textId="187EE731" w:rsidR="00AE6846" w:rsidRDefault="00A75C95" w:rsidP="00910A63">
            <w:pPr>
              <w:pStyle w:val="TableText"/>
            </w:pPr>
            <w:r w:rsidRPr="00A75C95">
              <w:t xml:space="preserve">Requestor </w:t>
            </w:r>
          </w:p>
        </w:tc>
        <w:tc>
          <w:tcPr>
            <w:tcW w:w="2288" w:type="dxa"/>
            <w:shd w:val="clear" w:color="auto" w:fill="FFFFFF"/>
          </w:tcPr>
          <w:p w14:paraId="25406F2A" w14:textId="49ABEB48" w:rsidR="00AE6846" w:rsidRDefault="00A75C95" w:rsidP="00910A63">
            <w:pPr>
              <w:pStyle w:val="TableText"/>
            </w:pPr>
            <w:r w:rsidRPr="00A75C95">
              <w:t>&lt;BICFI&gt;</w:t>
            </w:r>
          </w:p>
        </w:tc>
        <w:tc>
          <w:tcPr>
            <w:tcW w:w="3472" w:type="dxa"/>
            <w:shd w:val="clear" w:color="auto" w:fill="FFFFFF"/>
          </w:tcPr>
          <w:p w14:paraId="33F57626" w14:textId="18753FFF" w:rsidR="00AE6846" w:rsidRPr="00FD1DF6" w:rsidRDefault="00A75C95" w:rsidP="00910A63">
            <w:pPr>
              <w:pStyle w:val="TableText"/>
            </w:pPr>
            <w:r w:rsidRPr="00A75C95">
              <w:t>AAAAGB2L</w:t>
            </w:r>
          </w:p>
        </w:tc>
      </w:tr>
      <w:tr w:rsidR="00A75C95" w14:paraId="2D4E07D5" w14:textId="77777777" w:rsidTr="001A7E8F">
        <w:tc>
          <w:tcPr>
            <w:tcW w:w="2297" w:type="dxa"/>
            <w:shd w:val="clear" w:color="auto" w:fill="FFFFFF"/>
          </w:tcPr>
          <w:p w14:paraId="64307C8D" w14:textId="57781047" w:rsidR="00A75C95" w:rsidRPr="00A75C95" w:rsidRDefault="00A75C95" w:rsidP="00910A63">
            <w:pPr>
              <w:pStyle w:val="TableText"/>
            </w:pPr>
            <w:r w:rsidRPr="00A75C95">
              <w:t>Responder</w:t>
            </w:r>
          </w:p>
        </w:tc>
        <w:tc>
          <w:tcPr>
            <w:tcW w:w="2288" w:type="dxa"/>
            <w:shd w:val="clear" w:color="auto" w:fill="FFFFFF"/>
          </w:tcPr>
          <w:p w14:paraId="33270E55" w14:textId="01F649C8" w:rsidR="00A75C95" w:rsidRPr="00A75C95" w:rsidRDefault="000F673B" w:rsidP="00910A63">
            <w:pPr>
              <w:pStyle w:val="TableText"/>
            </w:pPr>
            <w:r w:rsidRPr="000F673B">
              <w:t>&lt;BICFI&gt;</w:t>
            </w:r>
          </w:p>
        </w:tc>
        <w:tc>
          <w:tcPr>
            <w:tcW w:w="3472" w:type="dxa"/>
            <w:shd w:val="clear" w:color="auto" w:fill="FFFFFF"/>
          </w:tcPr>
          <w:p w14:paraId="7C5D95F0" w14:textId="16F9188C" w:rsidR="00A75C95" w:rsidRPr="00A75C95" w:rsidRDefault="000F673B" w:rsidP="00910A63">
            <w:pPr>
              <w:pStyle w:val="TableText"/>
            </w:pPr>
            <w:r w:rsidRPr="000F673B">
              <w:t>BBBBROMM</w:t>
            </w:r>
          </w:p>
        </w:tc>
      </w:tr>
      <w:tr w:rsidR="000F673B" w14:paraId="7B33AE6C" w14:textId="77777777" w:rsidTr="001A7E8F">
        <w:tc>
          <w:tcPr>
            <w:tcW w:w="2297" w:type="dxa"/>
            <w:shd w:val="clear" w:color="auto" w:fill="FFFFFF"/>
          </w:tcPr>
          <w:p w14:paraId="66F0EBFA" w14:textId="34154697" w:rsidR="000F673B" w:rsidRPr="00A75C95" w:rsidRDefault="000F673B" w:rsidP="00910A63">
            <w:pPr>
              <w:pStyle w:val="TableText"/>
            </w:pPr>
            <w:r w:rsidRPr="000F673B">
              <w:t>Reason</w:t>
            </w:r>
          </w:p>
        </w:tc>
        <w:tc>
          <w:tcPr>
            <w:tcW w:w="2288" w:type="dxa"/>
            <w:shd w:val="clear" w:color="auto" w:fill="FFFFFF"/>
          </w:tcPr>
          <w:p w14:paraId="4399B32E" w14:textId="4577ECDF" w:rsidR="000F673B" w:rsidRPr="000F673B" w:rsidRDefault="000F673B" w:rsidP="00910A63">
            <w:pPr>
              <w:pStyle w:val="TableText"/>
            </w:pPr>
            <w:r w:rsidRPr="000F673B">
              <w:t>&lt;Cd&gt;</w:t>
            </w:r>
          </w:p>
        </w:tc>
        <w:tc>
          <w:tcPr>
            <w:tcW w:w="3472" w:type="dxa"/>
            <w:shd w:val="clear" w:color="auto" w:fill="FFFFFF"/>
          </w:tcPr>
          <w:p w14:paraId="7A7BD1FC" w14:textId="0CE2395A" w:rsidR="000F673B" w:rsidRPr="000F673B" w:rsidRDefault="00F55903" w:rsidP="00910A63">
            <w:pPr>
              <w:pStyle w:val="TableText"/>
            </w:pPr>
            <w:r>
              <w:t>CCNR</w:t>
            </w:r>
          </w:p>
        </w:tc>
      </w:tr>
    </w:tbl>
    <w:p w14:paraId="06E9D85A" w14:textId="77777777" w:rsidR="00910A63" w:rsidRPr="002E1CB1" w:rsidRDefault="00910A63" w:rsidP="00E61F88"/>
    <w:p w14:paraId="1B64DF1E" w14:textId="74F3FB9C" w:rsidR="00A8070A" w:rsidRDefault="0035445E" w:rsidP="005A0A5B">
      <w:pPr>
        <w:pStyle w:val="BlockLabelBeforeXML"/>
      </w:pPr>
      <w:bookmarkStart w:id="31" w:name="_Hlt59599532"/>
      <w:bookmarkEnd w:id="31"/>
      <w:r>
        <w:t xml:space="preserve">Message </w:t>
      </w:r>
      <w:r w:rsidR="00FC42AB">
        <w:t>i</w:t>
      </w:r>
      <w:r>
        <w:t>nstance</w:t>
      </w:r>
    </w:p>
    <w:p w14:paraId="7BB69CF9" w14:textId="77777777" w:rsidR="00A8070A" w:rsidRPr="00A8070A" w:rsidRDefault="00A8070A" w:rsidP="00A8070A">
      <w:pPr>
        <w:pStyle w:val="XMLCode"/>
      </w:pPr>
      <w:r w:rsidRPr="00A8070A">
        <w:t>&lt;?xml version="1.0" encoding="UTF-8"?&gt;</w:t>
      </w:r>
    </w:p>
    <w:p w14:paraId="27B0F5B1" w14:textId="6DD0915C" w:rsidR="00A8070A" w:rsidRPr="00A8070A" w:rsidRDefault="00A8070A" w:rsidP="00A8070A">
      <w:pPr>
        <w:pStyle w:val="XMLCode"/>
      </w:pPr>
      <w:r w:rsidRPr="00A8070A">
        <w:t>&lt;Document xmlns="urn:iso:std:iso:20022:tech:xsd:DRAFT1camt.110.001.0</w:t>
      </w:r>
      <w:r w:rsidR="00673F40">
        <w:t>2</w:t>
      </w:r>
      <w:r w:rsidRPr="00A8070A">
        <w:t>" xmlns:xsi="http://www.w3.org/2001/XMLSchema-instance"&gt;</w:t>
      </w:r>
    </w:p>
    <w:p w14:paraId="4ACE5D3E" w14:textId="77777777" w:rsidR="00A8070A" w:rsidRPr="00A8070A" w:rsidRDefault="00A8070A" w:rsidP="00A8070A">
      <w:pPr>
        <w:pStyle w:val="XMLCode"/>
      </w:pPr>
      <w:r w:rsidRPr="00A8070A">
        <w:tab/>
        <w:t>&lt;InvstgtnReq&gt;</w:t>
      </w:r>
    </w:p>
    <w:p w14:paraId="69DBFA79" w14:textId="77777777" w:rsidR="00A8070A" w:rsidRDefault="00A8070A" w:rsidP="00A8070A">
      <w:pPr>
        <w:pStyle w:val="XMLCode"/>
      </w:pPr>
      <w:r w:rsidRPr="00A8070A">
        <w:tab/>
      </w:r>
      <w:r w:rsidRPr="00A8070A">
        <w:tab/>
        <w:t>&lt;InvstgtnReq&gt;</w:t>
      </w:r>
    </w:p>
    <w:p w14:paraId="3BE87005" w14:textId="77777777" w:rsidR="00E6511E" w:rsidRPr="00A909A7" w:rsidRDefault="00E6511E" w:rsidP="00E6511E">
      <w:pPr>
        <w:pStyle w:val="XMLCode"/>
      </w:pPr>
      <w:r w:rsidRPr="00A909A7">
        <w:tab/>
      </w:r>
      <w:r w:rsidRPr="00A909A7">
        <w:tab/>
      </w:r>
      <w:r w:rsidRPr="00A909A7">
        <w:tab/>
        <w:t>&lt;</w:t>
      </w:r>
      <w:r>
        <w:t>Msg</w:t>
      </w:r>
      <w:r w:rsidRPr="00A909A7">
        <w:t>Id&gt;</w:t>
      </w:r>
      <w:r>
        <w:t>ABCDE</w:t>
      </w:r>
      <w:r w:rsidRPr="00A909A7">
        <w:t>&lt;/</w:t>
      </w:r>
      <w:r>
        <w:t>MsgId</w:t>
      </w:r>
      <w:r w:rsidRPr="00A909A7">
        <w:t>&gt;</w:t>
      </w:r>
    </w:p>
    <w:p w14:paraId="3724E3D3" w14:textId="77777777" w:rsidR="00A8070A" w:rsidRPr="00A8070A" w:rsidRDefault="00A8070A" w:rsidP="00A8070A">
      <w:pPr>
        <w:pStyle w:val="XMLCode"/>
      </w:pPr>
      <w:r w:rsidRPr="00A8070A">
        <w:tab/>
      </w:r>
      <w:r w:rsidRPr="00A8070A">
        <w:tab/>
      </w:r>
      <w:r w:rsidRPr="00A8070A">
        <w:tab/>
        <w:t>&lt;RqstrInvstgtnId&gt;REQUESTOR_REF1234&lt;/RqstrInvstgtnId&gt;</w:t>
      </w:r>
    </w:p>
    <w:p w14:paraId="1D44F6C3" w14:textId="77777777" w:rsidR="00A8070A" w:rsidRPr="00A8070A" w:rsidRDefault="00A8070A" w:rsidP="00A8070A">
      <w:pPr>
        <w:pStyle w:val="XMLCode"/>
      </w:pPr>
      <w:r w:rsidRPr="00A8070A">
        <w:tab/>
      </w:r>
      <w:r w:rsidRPr="00A8070A">
        <w:tab/>
      </w:r>
      <w:r w:rsidRPr="00A8070A">
        <w:tab/>
        <w:t>&lt;InvstgtnTp&gt;</w:t>
      </w:r>
    </w:p>
    <w:p w14:paraId="79BB59E6" w14:textId="75464EAC" w:rsidR="00A8070A" w:rsidRPr="00A8070A" w:rsidRDefault="00A8070A" w:rsidP="00A8070A">
      <w:pPr>
        <w:pStyle w:val="XMLCode"/>
      </w:pPr>
      <w:r w:rsidRPr="00A8070A">
        <w:tab/>
      </w:r>
      <w:r w:rsidRPr="00A8070A">
        <w:tab/>
      </w:r>
      <w:r w:rsidRPr="00A8070A">
        <w:tab/>
      </w:r>
      <w:r w:rsidRPr="00A8070A">
        <w:tab/>
        <w:t>&lt;Cd&gt;CCNR&lt;/Cd&gt;</w:t>
      </w:r>
    </w:p>
    <w:p w14:paraId="2374BC33" w14:textId="77777777" w:rsidR="00A8070A" w:rsidRPr="00A8070A" w:rsidRDefault="00A8070A" w:rsidP="00A8070A">
      <w:pPr>
        <w:pStyle w:val="XMLCode"/>
      </w:pPr>
      <w:r w:rsidRPr="00A8070A">
        <w:tab/>
      </w:r>
      <w:r w:rsidRPr="00A8070A">
        <w:tab/>
      </w:r>
      <w:r w:rsidRPr="00A8070A">
        <w:tab/>
        <w:t>&lt;/InvstgtnTp&gt;</w:t>
      </w:r>
    </w:p>
    <w:p w14:paraId="5064BCE1" w14:textId="77777777" w:rsidR="00A8070A" w:rsidRPr="00A8070A" w:rsidRDefault="00A8070A" w:rsidP="00A8070A">
      <w:pPr>
        <w:pStyle w:val="XMLCode"/>
      </w:pPr>
      <w:r w:rsidRPr="00A8070A">
        <w:tab/>
      </w:r>
      <w:r w:rsidRPr="00A8070A">
        <w:tab/>
      </w:r>
      <w:r w:rsidRPr="00A8070A">
        <w:tab/>
        <w:t>&lt;UndrlygInstrm&gt;</w:t>
      </w:r>
    </w:p>
    <w:p w14:paraId="43AEE119" w14:textId="6978E254" w:rsidR="00A8070A" w:rsidRPr="00A8070A" w:rsidRDefault="00A8070A" w:rsidP="00A8070A">
      <w:pPr>
        <w:pStyle w:val="XMLCode"/>
      </w:pPr>
      <w:r w:rsidRPr="00A8070A">
        <w:tab/>
      </w:r>
      <w:r w:rsidRPr="00A8070A">
        <w:tab/>
      </w:r>
      <w:r w:rsidRPr="00A8070A">
        <w:tab/>
      </w:r>
      <w:r w:rsidRPr="00A8070A">
        <w:tab/>
        <w:t>&lt;Cd&gt;XBCT&lt;/Cd&gt;</w:t>
      </w:r>
    </w:p>
    <w:p w14:paraId="26FE625C" w14:textId="77777777" w:rsidR="00A8070A" w:rsidRPr="00A8070A" w:rsidRDefault="00A8070A" w:rsidP="00A8070A">
      <w:pPr>
        <w:pStyle w:val="XMLCode"/>
      </w:pPr>
      <w:r w:rsidRPr="00A8070A">
        <w:tab/>
      </w:r>
      <w:r w:rsidRPr="00A8070A">
        <w:tab/>
      </w:r>
      <w:r w:rsidRPr="00A8070A">
        <w:tab/>
        <w:t>&lt;/UndrlygInstrm&gt;</w:t>
      </w:r>
    </w:p>
    <w:p w14:paraId="08103AF1" w14:textId="77777777" w:rsidR="00A8070A" w:rsidRPr="00A8070A" w:rsidRDefault="00A8070A" w:rsidP="00A8070A">
      <w:pPr>
        <w:pStyle w:val="XMLCode"/>
      </w:pPr>
      <w:r w:rsidRPr="00A8070A">
        <w:tab/>
      </w:r>
      <w:r w:rsidRPr="00A8070A">
        <w:tab/>
      </w:r>
      <w:r w:rsidRPr="00A8070A">
        <w:tab/>
        <w:t>&lt;Undrlyg&gt;</w:t>
      </w:r>
    </w:p>
    <w:p w14:paraId="71B1E905" w14:textId="77777777" w:rsidR="00A8070A" w:rsidRPr="00A8070A" w:rsidRDefault="00A8070A" w:rsidP="00A8070A">
      <w:pPr>
        <w:pStyle w:val="XMLCode"/>
      </w:pPr>
      <w:r w:rsidRPr="00A8070A">
        <w:tab/>
      </w:r>
      <w:r w:rsidRPr="00A8070A">
        <w:tab/>
      </w:r>
      <w:r w:rsidRPr="00A8070A">
        <w:tab/>
      </w:r>
      <w:r w:rsidRPr="00A8070A">
        <w:tab/>
        <w:t>&lt;IntrBk&gt;</w:t>
      </w:r>
    </w:p>
    <w:p w14:paraId="51454ADE" w14:textId="77777777" w:rsidR="00A8070A" w:rsidRPr="00A8070A" w:rsidRDefault="00A8070A" w:rsidP="00A8070A">
      <w:pPr>
        <w:pStyle w:val="XMLCode"/>
      </w:pPr>
      <w:r w:rsidRPr="00A8070A">
        <w:lastRenderedPageBreak/>
        <w:tab/>
      </w:r>
      <w:r w:rsidRPr="00A8070A">
        <w:tab/>
      </w:r>
      <w:r w:rsidRPr="00A8070A">
        <w:tab/>
      </w:r>
      <w:r w:rsidRPr="00A8070A">
        <w:tab/>
      </w:r>
      <w:r w:rsidRPr="00A8070A">
        <w:tab/>
        <w:t>&lt;OrgnlInstrId&gt;FIELD20REF001&lt;/OrgnlInstrId&gt;</w:t>
      </w:r>
    </w:p>
    <w:p w14:paraId="6A560FC5" w14:textId="77777777" w:rsidR="00A8070A" w:rsidRPr="00A8070A" w:rsidRDefault="00A8070A" w:rsidP="00A8070A">
      <w:pPr>
        <w:pStyle w:val="XMLCode"/>
      </w:pPr>
      <w:r w:rsidRPr="00A8070A">
        <w:tab/>
      </w:r>
      <w:r w:rsidRPr="00A8070A">
        <w:tab/>
      </w:r>
      <w:r w:rsidRPr="00A8070A">
        <w:tab/>
      </w:r>
      <w:r w:rsidRPr="00A8070A">
        <w:tab/>
      </w:r>
      <w:r w:rsidRPr="00A8070A">
        <w:tab/>
        <w:t>&lt;OrgnlUETR&gt;2bf440bd-56b5-4bd2-94e1-e3a7eaf9b8bf&lt;/OrgnlUETR&gt;</w:t>
      </w:r>
    </w:p>
    <w:p w14:paraId="02A7F2B4" w14:textId="77777777" w:rsidR="00A8070A" w:rsidRPr="00A8070A" w:rsidRDefault="00A8070A" w:rsidP="00A8070A">
      <w:pPr>
        <w:pStyle w:val="XMLCode"/>
      </w:pPr>
      <w:r w:rsidRPr="00A8070A">
        <w:tab/>
      </w:r>
      <w:r w:rsidRPr="00A8070A">
        <w:tab/>
      </w:r>
      <w:r w:rsidRPr="00A8070A">
        <w:tab/>
      </w:r>
      <w:r w:rsidRPr="00A8070A">
        <w:tab/>
      </w:r>
      <w:r w:rsidRPr="00A8070A">
        <w:tab/>
        <w:t>&lt;OrgnlIntrBkSttlmAmt Ccy="RON"&gt;100.00&lt;/OrgnlIntrBkSttlmAmt&gt;</w:t>
      </w:r>
    </w:p>
    <w:p w14:paraId="001699B8" w14:textId="77777777" w:rsidR="00A8070A" w:rsidRPr="00A8070A" w:rsidRDefault="00A8070A" w:rsidP="00A8070A">
      <w:pPr>
        <w:pStyle w:val="XMLCode"/>
      </w:pPr>
      <w:r w:rsidRPr="00A8070A">
        <w:tab/>
      </w:r>
      <w:r w:rsidRPr="00A8070A">
        <w:tab/>
      </w:r>
      <w:r w:rsidRPr="00A8070A">
        <w:tab/>
      </w:r>
      <w:r w:rsidRPr="00A8070A">
        <w:tab/>
      </w:r>
      <w:r w:rsidRPr="00A8070A">
        <w:tab/>
        <w:t>&lt;OrgnlIntrBkSttlmDt&gt;2022-10-17&lt;/OrgnlIntrBkSttlmDt&gt;</w:t>
      </w:r>
    </w:p>
    <w:p w14:paraId="7E13CF68" w14:textId="77777777" w:rsidR="00A8070A" w:rsidRPr="00A8070A" w:rsidRDefault="00A8070A" w:rsidP="00A8070A">
      <w:pPr>
        <w:pStyle w:val="XMLCode"/>
      </w:pPr>
      <w:r w:rsidRPr="00A8070A">
        <w:tab/>
      </w:r>
      <w:r w:rsidRPr="00A8070A">
        <w:tab/>
      </w:r>
      <w:r w:rsidRPr="00A8070A">
        <w:tab/>
      </w:r>
      <w:r w:rsidRPr="00A8070A">
        <w:tab/>
        <w:t>&lt;/IntrBk&gt;</w:t>
      </w:r>
    </w:p>
    <w:p w14:paraId="5908B605" w14:textId="77777777" w:rsidR="00A8070A" w:rsidRPr="00A8070A" w:rsidRDefault="00A8070A" w:rsidP="00A8070A">
      <w:pPr>
        <w:pStyle w:val="XMLCode"/>
      </w:pPr>
      <w:r w:rsidRPr="00A8070A">
        <w:tab/>
      </w:r>
      <w:r w:rsidRPr="00A8070A">
        <w:tab/>
      </w:r>
      <w:r w:rsidRPr="00A8070A">
        <w:tab/>
        <w:t>&lt;/Undrlyg&gt;</w:t>
      </w:r>
    </w:p>
    <w:p w14:paraId="3E3BC6A4" w14:textId="77777777" w:rsidR="00A8070A" w:rsidRPr="00A8070A" w:rsidRDefault="00A8070A" w:rsidP="00A8070A">
      <w:pPr>
        <w:pStyle w:val="XMLCode"/>
      </w:pPr>
      <w:r w:rsidRPr="00A8070A">
        <w:tab/>
      </w:r>
      <w:r w:rsidRPr="00A8070A">
        <w:tab/>
      </w:r>
      <w:r w:rsidRPr="00A8070A">
        <w:tab/>
        <w:t>&lt;Rqstr&gt;</w:t>
      </w:r>
    </w:p>
    <w:p w14:paraId="16405FD7" w14:textId="77777777" w:rsidR="00A8070A" w:rsidRPr="00A8070A" w:rsidRDefault="00A8070A" w:rsidP="00A8070A">
      <w:pPr>
        <w:pStyle w:val="XMLCode"/>
      </w:pPr>
      <w:r w:rsidRPr="00A8070A">
        <w:tab/>
      </w:r>
      <w:r w:rsidRPr="00A8070A">
        <w:tab/>
      </w:r>
      <w:r w:rsidRPr="00A8070A">
        <w:tab/>
      </w:r>
      <w:r w:rsidRPr="00A8070A">
        <w:tab/>
        <w:t>&lt;Agt&gt;</w:t>
      </w:r>
    </w:p>
    <w:p w14:paraId="3EA981EA" w14:textId="77777777" w:rsidR="00A8070A" w:rsidRPr="00A8070A" w:rsidRDefault="00A8070A" w:rsidP="00A8070A">
      <w:pPr>
        <w:pStyle w:val="XMLCode"/>
      </w:pPr>
      <w:r w:rsidRPr="00A8070A">
        <w:tab/>
      </w:r>
      <w:r w:rsidRPr="00A8070A">
        <w:tab/>
      </w:r>
      <w:r w:rsidRPr="00A8070A">
        <w:tab/>
      </w:r>
      <w:r w:rsidRPr="00A8070A">
        <w:tab/>
      </w:r>
      <w:r w:rsidRPr="00A8070A">
        <w:tab/>
        <w:t>&lt;FinInstnId&gt;</w:t>
      </w:r>
    </w:p>
    <w:p w14:paraId="07E9BA70" w14:textId="77777777" w:rsidR="00A8070A" w:rsidRPr="00A8070A" w:rsidRDefault="00A8070A" w:rsidP="00A8070A">
      <w:pPr>
        <w:pStyle w:val="XMLCode"/>
      </w:pPr>
      <w:r w:rsidRPr="00A8070A">
        <w:tab/>
      </w:r>
      <w:r w:rsidRPr="00A8070A">
        <w:tab/>
      </w:r>
      <w:r w:rsidRPr="00A8070A">
        <w:tab/>
      </w:r>
      <w:r w:rsidRPr="00A8070A">
        <w:tab/>
      </w:r>
      <w:r w:rsidRPr="00A8070A">
        <w:tab/>
      </w:r>
      <w:r w:rsidRPr="00A8070A">
        <w:tab/>
        <w:t>&lt;BICFI&gt;AAAAGB2L&lt;/BICFI&gt;</w:t>
      </w:r>
    </w:p>
    <w:p w14:paraId="2CA218A8" w14:textId="77777777" w:rsidR="00A8070A" w:rsidRPr="00A8070A" w:rsidRDefault="00A8070A" w:rsidP="00A8070A">
      <w:pPr>
        <w:pStyle w:val="XMLCode"/>
      </w:pPr>
      <w:r w:rsidRPr="00A8070A">
        <w:tab/>
      </w:r>
      <w:r w:rsidRPr="00A8070A">
        <w:tab/>
      </w:r>
      <w:r w:rsidRPr="00A8070A">
        <w:tab/>
      </w:r>
      <w:r w:rsidRPr="00A8070A">
        <w:tab/>
      </w:r>
      <w:r w:rsidRPr="00A8070A">
        <w:tab/>
        <w:t>&lt;/FinInstnId&gt;</w:t>
      </w:r>
    </w:p>
    <w:p w14:paraId="6198A0D3" w14:textId="77777777" w:rsidR="00A8070A" w:rsidRPr="00A8070A" w:rsidRDefault="00A8070A" w:rsidP="00A8070A">
      <w:pPr>
        <w:pStyle w:val="XMLCode"/>
      </w:pPr>
      <w:r w:rsidRPr="00A8070A">
        <w:tab/>
      </w:r>
      <w:r w:rsidRPr="00A8070A">
        <w:tab/>
      </w:r>
      <w:r w:rsidRPr="00A8070A">
        <w:tab/>
      </w:r>
      <w:r w:rsidRPr="00A8070A">
        <w:tab/>
        <w:t>&lt;/Agt&gt;</w:t>
      </w:r>
    </w:p>
    <w:p w14:paraId="375E968B" w14:textId="77777777" w:rsidR="00A8070A" w:rsidRPr="00A8070A" w:rsidRDefault="00A8070A" w:rsidP="00A8070A">
      <w:pPr>
        <w:pStyle w:val="XMLCode"/>
      </w:pPr>
      <w:r w:rsidRPr="00A8070A">
        <w:tab/>
      </w:r>
      <w:r w:rsidRPr="00A8070A">
        <w:tab/>
      </w:r>
      <w:r w:rsidRPr="00A8070A">
        <w:tab/>
        <w:t>&lt;/Rqstr&gt;</w:t>
      </w:r>
    </w:p>
    <w:p w14:paraId="42C22ECF" w14:textId="77777777" w:rsidR="00A8070A" w:rsidRPr="00A8070A" w:rsidRDefault="00A8070A" w:rsidP="00A8070A">
      <w:pPr>
        <w:pStyle w:val="XMLCode"/>
      </w:pPr>
      <w:r w:rsidRPr="00A8070A">
        <w:tab/>
      </w:r>
      <w:r w:rsidRPr="00A8070A">
        <w:tab/>
      </w:r>
      <w:r w:rsidRPr="00A8070A">
        <w:tab/>
        <w:t>&lt;Rspndr&gt;</w:t>
      </w:r>
    </w:p>
    <w:p w14:paraId="2E8A8CA6" w14:textId="77777777" w:rsidR="00A8070A" w:rsidRPr="00A8070A" w:rsidRDefault="00A8070A" w:rsidP="00A8070A">
      <w:pPr>
        <w:pStyle w:val="XMLCode"/>
      </w:pPr>
      <w:r w:rsidRPr="00A8070A">
        <w:tab/>
      </w:r>
      <w:r w:rsidRPr="00A8070A">
        <w:tab/>
      </w:r>
      <w:r w:rsidRPr="00A8070A">
        <w:tab/>
      </w:r>
      <w:r w:rsidRPr="00A8070A">
        <w:tab/>
        <w:t>&lt;Agt&gt;</w:t>
      </w:r>
    </w:p>
    <w:p w14:paraId="144280CB" w14:textId="77777777" w:rsidR="00A8070A" w:rsidRPr="00A8070A" w:rsidRDefault="00A8070A" w:rsidP="00A8070A">
      <w:pPr>
        <w:pStyle w:val="XMLCode"/>
      </w:pPr>
      <w:r w:rsidRPr="00A8070A">
        <w:tab/>
      </w:r>
      <w:r w:rsidRPr="00A8070A">
        <w:tab/>
      </w:r>
      <w:r w:rsidRPr="00A8070A">
        <w:tab/>
      </w:r>
      <w:r w:rsidRPr="00A8070A">
        <w:tab/>
      </w:r>
      <w:r w:rsidRPr="00A8070A">
        <w:tab/>
        <w:t>&lt;FinInstnId&gt;</w:t>
      </w:r>
    </w:p>
    <w:p w14:paraId="56539FF8" w14:textId="77777777" w:rsidR="00A8070A" w:rsidRPr="00A8070A" w:rsidRDefault="00A8070A" w:rsidP="00A8070A">
      <w:pPr>
        <w:pStyle w:val="XMLCode"/>
      </w:pPr>
      <w:r w:rsidRPr="00A8070A">
        <w:tab/>
      </w:r>
      <w:r w:rsidRPr="00A8070A">
        <w:tab/>
      </w:r>
      <w:r w:rsidRPr="00A8070A">
        <w:tab/>
      </w:r>
      <w:r w:rsidRPr="00A8070A">
        <w:tab/>
      </w:r>
      <w:r w:rsidRPr="00A8070A">
        <w:tab/>
      </w:r>
      <w:r w:rsidRPr="00A8070A">
        <w:tab/>
        <w:t>&lt;BICFI&gt;BBBBROMM&lt;/BICFI&gt;</w:t>
      </w:r>
    </w:p>
    <w:p w14:paraId="612CDE15" w14:textId="77777777" w:rsidR="00A8070A" w:rsidRPr="00A8070A" w:rsidRDefault="00A8070A" w:rsidP="00A8070A">
      <w:pPr>
        <w:pStyle w:val="XMLCode"/>
      </w:pPr>
      <w:r w:rsidRPr="00A8070A">
        <w:tab/>
      </w:r>
      <w:r w:rsidRPr="00A8070A">
        <w:tab/>
      </w:r>
      <w:r w:rsidRPr="00A8070A">
        <w:tab/>
      </w:r>
      <w:r w:rsidRPr="00A8070A">
        <w:tab/>
      </w:r>
      <w:r w:rsidRPr="00A8070A">
        <w:tab/>
        <w:t>&lt;/FinInstnId&gt;</w:t>
      </w:r>
    </w:p>
    <w:p w14:paraId="1150C88A" w14:textId="77777777" w:rsidR="00A8070A" w:rsidRPr="00A8070A" w:rsidRDefault="00A8070A" w:rsidP="00A8070A">
      <w:pPr>
        <w:pStyle w:val="XMLCode"/>
      </w:pPr>
      <w:r w:rsidRPr="00A8070A">
        <w:tab/>
      </w:r>
      <w:r w:rsidRPr="00A8070A">
        <w:tab/>
      </w:r>
      <w:r w:rsidRPr="00A8070A">
        <w:tab/>
      </w:r>
      <w:r w:rsidRPr="00A8070A">
        <w:tab/>
        <w:t>&lt;/Agt&gt;</w:t>
      </w:r>
    </w:p>
    <w:p w14:paraId="632A01BD" w14:textId="77777777" w:rsidR="00A8070A" w:rsidRPr="00A8070A" w:rsidRDefault="00A8070A" w:rsidP="00A8070A">
      <w:pPr>
        <w:pStyle w:val="XMLCode"/>
      </w:pPr>
      <w:r w:rsidRPr="00A8070A">
        <w:tab/>
      </w:r>
      <w:r w:rsidRPr="00A8070A">
        <w:tab/>
      </w:r>
      <w:r w:rsidRPr="00A8070A">
        <w:tab/>
        <w:t>&lt;/Rspndr&gt;</w:t>
      </w:r>
    </w:p>
    <w:p w14:paraId="5D91A4EC" w14:textId="77777777" w:rsidR="00A8070A" w:rsidRPr="00A8070A" w:rsidRDefault="00A8070A" w:rsidP="00A8070A">
      <w:pPr>
        <w:pStyle w:val="XMLCode"/>
      </w:pPr>
      <w:r w:rsidRPr="00A8070A">
        <w:tab/>
      </w:r>
      <w:r w:rsidRPr="00A8070A">
        <w:tab/>
        <w:t>&lt;/InvstgtnReq&gt;</w:t>
      </w:r>
    </w:p>
    <w:p w14:paraId="3770D5D7" w14:textId="77777777" w:rsidR="00A8070A" w:rsidRPr="00A8070A" w:rsidRDefault="00A8070A" w:rsidP="00A8070A">
      <w:pPr>
        <w:pStyle w:val="XMLCode"/>
      </w:pPr>
      <w:r w:rsidRPr="00A8070A">
        <w:tab/>
      </w:r>
      <w:r w:rsidRPr="00A8070A">
        <w:tab/>
        <w:t>&lt;InvstgtnData&gt;</w:t>
      </w:r>
    </w:p>
    <w:p w14:paraId="7EC8665A" w14:textId="77777777" w:rsidR="00A8070A" w:rsidRPr="00A8070A" w:rsidRDefault="00A8070A" w:rsidP="00A8070A">
      <w:pPr>
        <w:pStyle w:val="XMLCode"/>
      </w:pPr>
      <w:r w:rsidRPr="00A8070A">
        <w:tab/>
      </w:r>
      <w:r w:rsidRPr="00A8070A">
        <w:tab/>
      </w:r>
      <w:r w:rsidRPr="00A8070A">
        <w:tab/>
        <w:t>&lt;Rsn&gt;</w:t>
      </w:r>
    </w:p>
    <w:p w14:paraId="690B954F" w14:textId="6D8B18C1" w:rsidR="00A8070A" w:rsidRPr="00A8070A" w:rsidRDefault="00A8070A" w:rsidP="00A8070A">
      <w:pPr>
        <w:pStyle w:val="XMLCode"/>
      </w:pPr>
      <w:r w:rsidRPr="00A8070A">
        <w:tab/>
      </w:r>
      <w:r w:rsidRPr="00A8070A">
        <w:tab/>
      </w:r>
      <w:r w:rsidRPr="00A8070A">
        <w:tab/>
      </w:r>
      <w:r w:rsidRPr="00A8070A">
        <w:tab/>
        <w:t>&lt;Cd&gt;CCNR&lt;/Cd&gt;</w:t>
      </w:r>
    </w:p>
    <w:p w14:paraId="7C6BF966" w14:textId="77777777" w:rsidR="00A8070A" w:rsidRPr="00A8070A" w:rsidRDefault="00A8070A" w:rsidP="00A8070A">
      <w:pPr>
        <w:pStyle w:val="XMLCode"/>
      </w:pPr>
      <w:r w:rsidRPr="00A8070A">
        <w:tab/>
      </w:r>
      <w:r w:rsidRPr="00A8070A">
        <w:tab/>
      </w:r>
      <w:r w:rsidRPr="00A8070A">
        <w:tab/>
        <w:t>&lt;/Rsn&gt;</w:t>
      </w:r>
    </w:p>
    <w:p w14:paraId="554BA801" w14:textId="77777777" w:rsidR="00A8070A" w:rsidRPr="00A8070A" w:rsidRDefault="00A8070A" w:rsidP="00A8070A">
      <w:pPr>
        <w:pStyle w:val="XMLCode"/>
      </w:pPr>
      <w:r w:rsidRPr="00A8070A">
        <w:tab/>
      </w:r>
      <w:r w:rsidRPr="00A8070A">
        <w:tab/>
        <w:t>&lt;/InvstgtnData&gt;</w:t>
      </w:r>
    </w:p>
    <w:p w14:paraId="52790235" w14:textId="77777777" w:rsidR="00A8070A" w:rsidRPr="00A8070A" w:rsidRDefault="00A8070A" w:rsidP="00A8070A">
      <w:pPr>
        <w:pStyle w:val="XMLCode"/>
      </w:pPr>
      <w:r w:rsidRPr="00A8070A">
        <w:tab/>
        <w:t>&lt;/InvstgtnReq&gt;</w:t>
      </w:r>
    </w:p>
    <w:p w14:paraId="379AFE94" w14:textId="07568EEA" w:rsidR="00A8070A" w:rsidRDefault="00A8070A" w:rsidP="00A8070A">
      <w:pPr>
        <w:pStyle w:val="XMLCode"/>
      </w:pPr>
      <w:r w:rsidRPr="00A8070A">
        <w:t>&lt;/Document&gt;</w:t>
      </w:r>
    </w:p>
    <w:p w14:paraId="33389EFC" w14:textId="77777777" w:rsidR="00513172" w:rsidRDefault="00513172" w:rsidP="00B52A41">
      <w:pPr>
        <w:pStyle w:val="XMLCode"/>
      </w:pPr>
    </w:p>
    <w:p w14:paraId="13EAE85A" w14:textId="77777777" w:rsidR="00EC521C" w:rsidRDefault="00EC521C" w:rsidP="00B52A41">
      <w:pPr>
        <w:pStyle w:val="XMLCode"/>
      </w:pPr>
    </w:p>
    <w:p w14:paraId="071090CD" w14:textId="77777777" w:rsidR="00EC521C" w:rsidRDefault="00EC521C" w:rsidP="00B52A41">
      <w:pPr>
        <w:pStyle w:val="XMLCode"/>
      </w:pPr>
    </w:p>
    <w:p w14:paraId="0DB808E4" w14:textId="77777777" w:rsidR="00EC521C" w:rsidRDefault="00EC521C" w:rsidP="00B52A41">
      <w:pPr>
        <w:pStyle w:val="XMLCode"/>
      </w:pPr>
    </w:p>
    <w:p w14:paraId="0644C969" w14:textId="77777777" w:rsidR="00EC521C" w:rsidRDefault="00EC521C" w:rsidP="00B52A41">
      <w:pPr>
        <w:pStyle w:val="XMLCode"/>
      </w:pPr>
    </w:p>
    <w:p w14:paraId="2D41D5BF" w14:textId="77777777" w:rsidR="00EC521C" w:rsidRDefault="00EC521C" w:rsidP="00B52A41">
      <w:pPr>
        <w:pStyle w:val="XMLCode"/>
      </w:pPr>
    </w:p>
    <w:p w14:paraId="44408AD3" w14:textId="77777777" w:rsidR="00EC521C" w:rsidRDefault="00EC521C" w:rsidP="00B52A41">
      <w:pPr>
        <w:pStyle w:val="XMLCode"/>
      </w:pPr>
    </w:p>
    <w:p w14:paraId="4495D9FA" w14:textId="65E30AEC" w:rsidR="00847E94" w:rsidRPr="00847E94" w:rsidRDefault="00847E94" w:rsidP="00FC2CEC">
      <w:pPr>
        <w:pStyle w:val="Heading4"/>
      </w:pPr>
      <w:r w:rsidRPr="00847E94">
        <w:lastRenderedPageBreak/>
        <w:t xml:space="preserve">Investigation </w:t>
      </w:r>
      <w:r w:rsidR="00612C8C">
        <w:t>r</w:t>
      </w:r>
      <w:r w:rsidRPr="00847E94">
        <w:t>e</w:t>
      </w:r>
      <w:r>
        <w:t>sponse</w:t>
      </w:r>
      <w:r w:rsidRPr="00847E94">
        <w:t xml:space="preserve"> </w:t>
      </w:r>
    </w:p>
    <w:p w14:paraId="4029B9ED" w14:textId="77777777" w:rsidR="00E30DDD" w:rsidRDefault="00E30DDD" w:rsidP="00E30DDD">
      <w:pPr>
        <w:pStyle w:val="BlockLabel"/>
      </w:pPr>
      <w:r>
        <w:t>Description</w:t>
      </w:r>
    </w:p>
    <w:p w14:paraId="4A623697" w14:textId="624EFBF4" w:rsidR="005175E6" w:rsidRDefault="005175E6" w:rsidP="005175E6">
      <w:pPr>
        <w:pStyle w:val="Normalbeforetable"/>
      </w:pPr>
      <w:r w:rsidRPr="002B1F25">
        <w:t xml:space="preserve">The </w:t>
      </w:r>
      <w:r>
        <w:t>I</w:t>
      </w:r>
      <w:r w:rsidRPr="002B1F25">
        <w:t xml:space="preserve">nvestigation </w:t>
      </w:r>
      <w:r>
        <w:t>R</w:t>
      </w:r>
      <w:r w:rsidRPr="002B1F25">
        <w:t>esponder (</w:t>
      </w:r>
      <w:r w:rsidRPr="00B118C9">
        <w:t>BBBBROMM</w:t>
      </w:r>
      <w:r w:rsidRPr="002B1F25">
        <w:t xml:space="preserve">) sends an </w:t>
      </w:r>
      <w:r>
        <w:t>i</w:t>
      </w:r>
      <w:r w:rsidRPr="002B1F25">
        <w:t xml:space="preserve">nvestigation </w:t>
      </w:r>
      <w:r w:rsidRPr="002B1F25" w:rsidDel="00935481">
        <w:t>r</w:t>
      </w:r>
      <w:r w:rsidRPr="002B1F25">
        <w:t xml:space="preserve">esponse (camt.111) to the </w:t>
      </w:r>
      <w:r>
        <w:t>I</w:t>
      </w:r>
      <w:r w:rsidRPr="002B1F25">
        <w:t xml:space="preserve">nvestigation </w:t>
      </w:r>
      <w:r>
        <w:t>R</w:t>
      </w:r>
      <w:r w:rsidRPr="002B1F25">
        <w:t>equestor (</w:t>
      </w:r>
      <w:r w:rsidRPr="00B118C9">
        <w:t>AAAAGB2L</w:t>
      </w:r>
      <w:r w:rsidRPr="002B1F25">
        <w:t>)</w:t>
      </w:r>
      <w:r w:rsidRPr="002B1F25">
        <w:rPr>
          <w:rStyle w:val="Bold"/>
        </w:rPr>
        <w:t xml:space="preserve"> </w:t>
      </w:r>
      <w:r>
        <w:t>with the credited account information, posting date, reference</w:t>
      </w:r>
      <w:r w:rsidRPr="00D47D8B">
        <w:t xml:space="preserve"> </w:t>
      </w:r>
      <w:r>
        <w:t xml:space="preserve">and sets </w:t>
      </w:r>
      <w:r w:rsidRPr="00A42B74">
        <w:t xml:space="preserve">investigation status as </w:t>
      </w:r>
      <w:r>
        <w:t>CLSD (Closed)</w:t>
      </w:r>
      <w:r w:rsidRPr="00A42B74">
        <w:t>.</w:t>
      </w:r>
    </w:p>
    <w:p w14:paraId="27385FC0" w14:textId="77777777" w:rsidR="00696D5F" w:rsidRDefault="00696D5F" w:rsidP="00B06B06"/>
    <w:p w14:paraId="42AB8BD3" w14:textId="5873736A" w:rsidR="00DD31B6" w:rsidRPr="00DD31B6" w:rsidRDefault="00DD31B6" w:rsidP="00DD31B6">
      <w:pPr>
        <w:pStyle w:val="BlockLabelBeforeTable"/>
      </w:pPr>
      <w:r w:rsidRPr="00DD31B6">
        <w:t xml:space="preserve">Business </w:t>
      </w:r>
      <w:r w:rsidR="00D47D8B">
        <w:t>d</w:t>
      </w:r>
      <w:r w:rsidRPr="00DD31B6">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2682"/>
        <w:gridCol w:w="3338"/>
        <w:gridCol w:w="33"/>
      </w:tblGrid>
      <w:tr w:rsidR="005C1EA3" w14:paraId="304639C3" w14:textId="77777777" w:rsidTr="0007317B">
        <w:trPr>
          <w:cantSplit/>
          <w:tblHeader/>
        </w:trPr>
        <w:tc>
          <w:tcPr>
            <w:tcW w:w="208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A1FF4CB" w14:textId="77777777" w:rsidR="00DD31B6" w:rsidRPr="00DD31B6" w:rsidRDefault="00DD31B6" w:rsidP="00DD31B6">
            <w:pPr>
              <w:pStyle w:val="TableHeading"/>
            </w:pPr>
            <w:r w:rsidRPr="00DD31B6">
              <w:t>Element</w:t>
            </w:r>
          </w:p>
        </w:tc>
        <w:tc>
          <w:tcPr>
            <w:tcW w:w="26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6FEF31A" w14:textId="77777777" w:rsidR="00DD31B6" w:rsidRPr="00DD31B6" w:rsidRDefault="00DD31B6" w:rsidP="00DD31B6">
            <w:pPr>
              <w:pStyle w:val="TableHeading"/>
            </w:pPr>
            <w:r w:rsidRPr="00DD31B6">
              <w:t>XML Tag</w:t>
            </w:r>
          </w:p>
        </w:tc>
        <w:tc>
          <w:tcPr>
            <w:tcW w:w="3371" w:type="dxa"/>
            <w:gridSpan w:val="2"/>
            <w:tcBorders>
              <w:top w:val="single" w:sz="4" w:space="0" w:color="auto"/>
              <w:left w:val="single" w:sz="4" w:space="0" w:color="auto"/>
              <w:bottom w:val="single" w:sz="4" w:space="0" w:color="auto"/>
              <w:right w:val="single" w:sz="4" w:space="0" w:color="auto"/>
              <w:tl2br w:val="nil"/>
              <w:tr2bl w:val="nil"/>
            </w:tcBorders>
            <w:shd w:val="clear" w:color="auto" w:fill="D9D9D9"/>
          </w:tcPr>
          <w:p w14:paraId="3DC100BD" w14:textId="77777777" w:rsidR="00DD31B6" w:rsidRPr="00DD31B6" w:rsidRDefault="00DD31B6" w:rsidP="00DD31B6">
            <w:pPr>
              <w:pStyle w:val="TableHeading"/>
            </w:pPr>
            <w:r w:rsidRPr="00DD31B6">
              <w:t>Content</w:t>
            </w:r>
          </w:p>
        </w:tc>
      </w:tr>
      <w:tr w:rsidR="005C1EA3" w14:paraId="5E955579" w14:textId="77777777" w:rsidTr="0007317B">
        <w:tc>
          <w:tcPr>
            <w:tcW w:w="2086" w:type="dxa"/>
            <w:shd w:val="clear" w:color="auto" w:fill="FFFFFF"/>
          </w:tcPr>
          <w:p w14:paraId="37C996CE" w14:textId="601F9DB8" w:rsidR="00E4723E" w:rsidRPr="00E4723E" w:rsidRDefault="000E7982" w:rsidP="00E4723E">
            <w:pPr>
              <w:pStyle w:val="TableText"/>
            </w:pPr>
            <w:r w:rsidRPr="002B1F25">
              <w:t>Responder Investigation Identification</w:t>
            </w:r>
          </w:p>
        </w:tc>
        <w:tc>
          <w:tcPr>
            <w:tcW w:w="2682" w:type="dxa"/>
            <w:shd w:val="clear" w:color="auto" w:fill="FFFFFF"/>
          </w:tcPr>
          <w:p w14:paraId="4BAB297D" w14:textId="562D7684" w:rsidR="00E4723E" w:rsidRPr="00E4723E" w:rsidRDefault="00E4723E" w:rsidP="00E4723E">
            <w:pPr>
              <w:pStyle w:val="TableText"/>
            </w:pPr>
            <w:r w:rsidRPr="00E4723E">
              <w:t>&lt;RspndrInvstgtnId&gt;</w:t>
            </w:r>
          </w:p>
        </w:tc>
        <w:tc>
          <w:tcPr>
            <w:tcW w:w="3371" w:type="dxa"/>
            <w:gridSpan w:val="2"/>
            <w:shd w:val="clear" w:color="auto" w:fill="FFFFFF"/>
          </w:tcPr>
          <w:p w14:paraId="00637349" w14:textId="29289958" w:rsidR="00E4723E" w:rsidRPr="00E4723E" w:rsidRDefault="00E4723E" w:rsidP="003431C3">
            <w:pPr>
              <w:pStyle w:val="TableTextCentre"/>
              <w:jc w:val="left"/>
            </w:pPr>
            <w:r w:rsidRPr="00E4723E">
              <w:t>BANKBENEREF1</w:t>
            </w:r>
          </w:p>
        </w:tc>
      </w:tr>
      <w:tr w:rsidR="005C1EA3" w14:paraId="010A8256" w14:textId="77777777" w:rsidTr="0007317B">
        <w:tc>
          <w:tcPr>
            <w:tcW w:w="2086" w:type="dxa"/>
            <w:shd w:val="clear" w:color="auto" w:fill="FFFFFF"/>
          </w:tcPr>
          <w:p w14:paraId="110ABC2A" w14:textId="37F2917B" w:rsidR="00E4723E" w:rsidRPr="00E4723E" w:rsidRDefault="00E4723E" w:rsidP="00E4723E">
            <w:pPr>
              <w:pStyle w:val="TableText"/>
            </w:pPr>
            <w:r w:rsidRPr="00E4723E">
              <w:t>Status</w:t>
            </w:r>
          </w:p>
        </w:tc>
        <w:tc>
          <w:tcPr>
            <w:tcW w:w="2682" w:type="dxa"/>
            <w:shd w:val="clear" w:color="auto" w:fill="FFFFFF"/>
          </w:tcPr>
          <w:p w14:paraId="63E14BEE" w14:textId="6FC3FC43" w:rsidR="00E4723E" w:rsidRPr="00E4723E" w:rsidRDefault="00E4723E" w:rsidP="00E4723E">
            <w:pPr>
              <w:pStyle w:val="TableText"/>
            </w:pPr>
            <w:r w:rsidRPr="00E4723E">
              <w:t xml:space="preserve">&lt;Sts&gt; </w:t>
            </w:r>
          </w:p>
        </w:tc>
        <w:tc>
          <w:tcPr>
            <w:tcW w:w="3371" w:type="dxa"/>
            <w:gridSpan w:val="2"/>
            <w:shd w:val="clear" w:color="auto" w:fill="FFFFFF"/>
          </w:tcPr>
          <w:p w14:paraId="552ADDE6" w14:textId="2E8429EE" w:rsidR="00E4723E" w:rsidRPr="00E4723E" w:rsidRDefault="00E4723E" w:rsidP="003431C3">
            <w:pPr>
              <w:pStyle w:val="TableTextCentre"/>
              <w:jc w:val="left"/>
            </w:pPr>
            <w:r w:rsidRPr="00E4723E">
              <w:t>C</w:t>
            </w:r>
            <w:r w:rsidR="009202FC">
              <w:t>LSD</w:t>
            </w:r>
          </w:p>
        </w:tc>
      </w:tr>
      <w:tr w:rsidR="005C1EA3" w14:paraId="495A3F28" w14:textId="77777777" w:rsidTr="0007317B">
        <w:tc>
          <w:tcPr>
            <w:tcW w:w="2086" w:type="dxa"/>
            <w:shd w:val="clear" w:color="auto" w:fill="FFFFFF"/>
          </w:tcPr>
          <w:p w14:paraId="060ABAF2" w14:textId="54AF7B3E" w:rsidR="00E4723E" w:rsidRPr="00E4723E" w:rsidRDefault="00E4723E" w:rsidP="00E4723E">
            <w:pPr>
              <w:pStyle w:val="TableText"/>
            </w:pPr>
            <w:r w:rsidRPr="00E4723E">
              <w:t xml:space="preserve">Original </w:t>
            </w:r>
            <w:r w:rsidR="000E7982">
              <w:t>I</w:t>
            </w:r>
            <w:r w:rsidRPr="00E4723E">
              <w:t xml:space="preserve">nvestigation </w:t>
            </w:r>
            <w:r w:rsidR="000E7982">
              <w:t>R</w:t>
            </w:r>
            <w:r w:rsidRPr="00E4723E">
              <w:t>eason</w:t>
            </w:r>
          </w:p>
        </w:tc>
        <w:tc>
          <w:tcPr>
            <w:tcW w:w="2682" w:type="dxa"/>
            <w:shd w:val="clear" w:color="auto" w:fill="FFFFFF"/>
          </w:tcPr>
          <w:p w14:paraId="64B27B87" w14:textId="0CE4770A" w:rsidR="00E4723E" w:rsidRPr="00E4723E" w:rsidRDefault="00E4723E" w:rsidP="00E4723E">
            <w:pPr>
              <w:pStyle w:val="TableText"/>
            </w:pPr>
            <w:r w:rsidRPr="00E4723E">
              <w:t>&lt;Cd&gt;</w:t>
            </w:r>
          </w:p>
        </w:tc>
        <w:tc>
          <w:tcPr>
            <w:tcW w:w="3371" w:type="dxa"/>
            <w:gridSpan w:val="2"/>
            <w:shd w:val="clear" w:color="auto" w:fill="FFFFFF"/>
          </w:tcPr>
          <w:p w14:paraId="2E39CAED" w14:textId="49AED2C3" w:rsidR="00E4723E" w:rsidRPr="00E4723E" w:rsidRDefault="00F46ACB" w:rsidP="003431C3">
            <w:pPr>
              <w:pStyle w:val="TableTextCentre"/>
              <w:jc w:val="left"/>
            </w:pPr>
            <w:r>
              <w:t>CCNR</w:t>
            </w:r>
          </w:p>
        </w:tc>
      </w:tr>
      <w:tr w:rsidR="005C1EA3" w14:paraId="2E854233" w14:textId="77777777" w:rsidTr="0007317B">
        <w:tc>
          <w:tcPr>
            <w:tcW w:w="2086" w:type="dxa"/>
            <w:shd w:val="clear" w:color="auto" w:fill="FFFFFF"/>
          </w:tcPr>
          <w:p w14:paraId="1751C703" w14:textId="647AF544" w:rsidR="00E4723E" w:rsidRPr="00E4723E" w:rsidRDefault="00E4723E" w:rsidP="00E4723E">
            <w:pPr>
              <w:pStyle w:val="TableText"/>
            </w:pPr>
            <w:r w:rsidRPr="00E4723E">
              <w:t>Amount</w:t>
            </w:r>
          </w:p>
        </w:tc>
        <w:tc>
          <w:tcPr>
            <w:tcW w:w="2682" w:type="dxa"/>
            <w:shd w:val="clear" w:color="auto" w:fill="FFFFFF"/>
          </w:tcPr>
          <w:p w14:paraId="374C7E3B" w14:textId="5C201DC0" w:rsidR="00E4723E" w:rsidRPr="00E4723E" w:rsidRDefault="00E4723E" w:rsidP="00E4723E">
            <w:pPr>
              <w:pStyle w:val="TableText"/>
            </w:pPr>
            <w:r w:rsidRPr="00E4723E">
              <w:t>&lt;Amt&gt;</w:t>
            </w:r>
          </w:p>
        </w:tc>
        <w:tc>
          <w:tcPr>
            <w:tcW w:w="3371" w:type="dxa"/>
            <w:gridSpan w:val="2"/>
            <w:shd w:val="clear" w:color="auto" w:fill="FFFFFF"/>
          </w:tcPr>
          <w:p w14:paraId="0C937A7F" w14:textId="572225BE" w:rsidR="00E4723E" w:rsidRPr="00E4723E" w:rsidRDefault="00E4723E" w:rsidP="003431C3">
            <w:pPr>
              <w:pStyle w:val="TableTextCentre"/>
              <w:jc w:val="left"/>
            </w:pPr>
            <w:r w:rsidRPr="00E4723E">
              <w:t>100 RON</w:t>
            </w:r>
          </w:p>
        </w:tc>
      </w:tr>
      <w:tr w:rsidR="005B5F0F" w14:paraId="5AA877C9" w14:textId="77777777" w:rsidTr="0007317B">
        <w:tc>
          <w:tcPr>
            <w:tcW w:w="2086" w:type="dxa"/>
            <w:shd w:val="clear" w:color="auto" w:fill="FFFFFF"/>
          </w:tcPr>
          <w:p w14:paraId="7044A4BB" w14:textId="601256C3" w:rsidR="005B5F0F" w:rsidRPr="00E4723E" w:rsidRDefault="005B5F0F" w:rsidP="00E4723E">
            <w:pPr>
              <w:pStyle w:val="TableText"/>
            </w:pPr>
            <w:r>
              <w:t>Credit Debit Indicator</w:t>
            </w:r>
          </w:p>
        </w:tc>
        <w:tc>
          <w:tcPr>
            <w:tcW w:w="2682" w:type="dxa"/>
            <w:shd w:val="clear" w:color="auto" w:fill="FFFFFF"/>
          </w:tcPr>
          <w:p w14:paraId="147095A5" w14:textId="3407BB7F" w:rsidR="005B5F0F" w:rsidRPr="00E4723E" w:rsidRDefault="005B5F0F" w:rsidP="00E4723E">
            <w:pPr>
              <w:pStyle w:val="TableText"/>
            </w:pPr>
            <w:r>
              <w:t>&lt;</w:t>
            </w:r>
            <w:r w:rsidRPr="005B5F0F">
              <w:t>CdtDbtInd</w:t>
            </w:r>
            <w:r>
              <w:t>&gt;</w:t>
            </w:r>
          </w:p>
        </w:tc>
        <w:tc>
          <w:tcPr>
            <w:tcW w:w="3371" w:type="dxa"/>
            <w:gridSpan w:val="2"/>
            <w:shd w:val="clear" w:color="auto" w:fill="FFFFFF"/>
          </w:tcPr>
          <w:p w14:paraId="3E298A39" w14:textId="3ADEAA06" w:rsidR="005B5F0F" w:rsidRPr="00E4723E" w:rsidRDefault="005B5F0F" w:rsidP="003431C3">
            <w:pPr>
              <w:pStyle w:val="TableTextCentre"/>
              <w:jc w:val="left"/>
            </w:pPr>
            <w:r>
              <w:t>CRDT</w:t>
            </w:r>
          </w:p>
        </w:tc>
      </w:tr>
      <w:tr w:rsidR="005C1EA3" w14:paraId="27C51B51" w14:textId="77777777" w:rsidTr="0007317B">
        <w:tc>
          <w:tcPr>
            <w:tcW w:w="2086" w:type="dxa"/>
            <w:shd w:val="clear" w:color="auto" w:fill="FFFFFF"/>
          </w:tcPr>
          <w:p w14:paraId="1FD8C5B2" w14:textId="0F64624F" w:rsidR="00E4723E" w:rsidRPr="00E4723E" w:rsidRDefault="00E4723E" w:rsidP="00E4723E">
            <w:pPr>
              <w:pStyle w:val="TableText"/>
            </w:pPr>
            <w:r w:rsidRPr="00E4723E">
              <w:t>Account</w:t>
            </w:r>
            <w:r w:rsidR="0095333F">
              <w:t xml:space="preserve"> </w:t>
            </w:r>
          </w:p>
        </w:tc>
        <w:tc>
          <w:tcPr>
            <w:tcW w:w="2682" w:type="dxa"/>
            <w:shd w:val="clear" w:color="auto" w:fill="FFFFFF"/>
          </w:tcPr>
          <w:p w14:paraId="5A24FE67" w14:textId="478A542A" w:rsidR="00E4723E" w:rsidRPr="00E4723E" w:rsidRDefault="00E4723E" w:rsidP="00E4723E">
            <w:pPr>
              <w:pStyle w:val="TableText"/>
            </w:pPr>
            <w:r w:rsidRPr="00E4723E">
              <w:t>&lt;</w:t>
            </w:r>
            <w:r w:rsidR="0095333F">
              <w:t>IBAN</w:t>
            </w:r>
            <w:r w:rsidRPr="00E4723E">
              <w:t>&gt;</w:t>
            </w:r>
          </w:p>
        </w:tc>
        <w:tc>
          <w:tcPr>
            <w:tcW w:w="3371" w:type="dxa"/>
            <w:gridSpan w:val="2"/>
            <w:shd w:val="clear" w:color="auto" w:fill="FFFFFF"/>
          </w:tcPr>
          <w:p w14:paraId="58408CDC" w14:textId="44AF16D8" w:rsidR="00E4723E" w:rsidRPr="00E4723E" w:rsidRDefault="00E4723E" w:rsidP="003431C3">
            <w:pPr>
              <w:pStyle w:val="TableTextCentre"/>
              <w:jc w:val="left"/>
            </w:pPr>
            <w:r w:rsidRPr="00E4723E">
              <w:t>RO52BTRLRONCRT1112222333</w:t>
            </w:r>
          </w:p>
        </w:tc>
      </w:tr>
      <w:tr w:rsidR="005C1EA3" w14:paraId="46E2A5E3" w14:textId="77777777" w:rsidTr="0007317B">
        <w:tc>
          <w:tcPr>
            <w:tcW w:w="2086" w:type="dxa"/>
            <w:shd w:val="clear" w:color="auto" w:fill="FFFFFF"/>
          </w:tcPr>
          <w:p w14:paraId="741CBCAD" w14:textId="0890E05F" w:rsidR="00E4723E" w:rsidRPr="00E4723E" w:rsidRDefault="00DF77B1" w:rsidP="00E4723E">
            <w:pPr>
              <w:pStyle w:val="TableText"/>
            </w:pPr>
            <w:r>
              <w:t>V</w:t>
            </w:r>
            <w:r w:rsidR="0095333F">
              <w:t xml:space="preserve">alue </w:t>
            </w:r>
            <w:r>
              <w:t>D</w:t>
            </w:r>
            <w:r w:rsidR="00E4723E" w:rsidRPr="00E4723E">
              <w:t>ate</w:t>
            </w:r>
          </w:p>
        </w:tc>
        <w:tc>
          <w:tcPr>
            <w:tcW w:w="2682" w:type="dxa"/>
            <w:shd w:val="clear" w:color="auto" w:fill="FFFFFF"/>
          </w:tcPr>
          <w:p w14:paraId="0D7F1C81" w14:textId="3F31809E" w:rsidR="00E4723E" w:rsidRPr="00E4723E" w:rsidRDefault="005E1C65" w:rsidP="00E4723E">
            <w:pPr>
              <w:pStyle w:val="TableText"/>
            </w:pPr>
            <w:r w:rsidRPr="005E1C65">
              <w:t>&lt;</w:t>
            </w:r>
            <w:r w:rsidR="0095333F">
              <w:t>Dt</w:t>
            </w:r>
            <w:r w:rsidRPr="005E1C65">
              <w:t>&gt;</w:t>
            </w:r>
          </w:p>
        </w:tc>
        <w:tc>
          <w:tcPr>
            <w:tcW w:w="3371" w:type="dxa"/>
            <w:gridSpan w:val="2"/>
            <w:shd w:val="clear" w:color="auto" w:fill="FFFFFF"/>
          </w:tcPr>
          <w:p w14:paraId="60754AD1" w14:textId="14822920" w:rsidR="00E4723E" w:rsidRPr="00E4723E" w:rsidRDefault="00E4723E" w:rsidP="003431C3">
            <w:pPr>
              <w:pStyle w:val="TableTextCentre"/>
              <w:jc w:val="left"/>
            </w:pPr>
            <w:r w:rsidRPr="00E4723E">
              <w:t>2022-10-17</w:t>
            </w:r>
          </w:p>
        </w:tc>
      </w:tr>
      <w:tr w:rsidR="005C1EA3" w14:paraId="1DF7D6F9" w14:textId="77777777" w:rsidTr="0007317B">
        <w:trPr>
          <w:gridAfter w:val="1"/>
          <w:wAfter w:w="33" w:type="dxa"/>
        </w:trPr>
        <w:tc>
          <w:tcPr>
            <w:tcW w:w="2086" w:type="dxa"/>
            <w:shd w:val="clear" w:color="auto" w:fill="FFFFFF"/>
          </w:tcPr>
          <w:p w14:paraId="3F820F16" w14:textId="52D8564F" w:rsidR="00E4723E" w:rsidRPr="00E4723E" w:rsidRDefault="004A7125" w:rsidP="00E4723E">
            <w:pPr>
              <w:pStyle w:val="TableText"/>
            </w:pPr>
            <w:r>
              <w:t>Instruction Identification</w:t>
            </w:r>
            <w:r w:rsidR="0006621E">
              <w:t xml:space="preserve"> </w:t>
            </w:r>
          </w:p>
        </w:tc>
        <w:tc>
          <w:tcPr>
            <w:tcW w:w="2682" w:type="dxa"/>
            <w:shd w:val="clear" w:color="auto" w:fill="FFFFFF"/>
          </w:tcPr>
          <w:p w14:paraId="7B8983C6" w14:textId="0C929ECA" w:rsidR="00E4723E" w:rsidRPr="00E4723E" w:rsidRDefault="00747B81" w:rsidP="00E4723E">
            <w:pPr>
              <w:pStyle w:val="TableText"/>
            </w:pPr>
            <w:r>
              <w:t>&lt;</w:t>
            </w:r>
            <w:r w:rsidR="00D80B3B" w:rsidRPr="00D80B3B">
              <w:t>InstrId</w:t>
            </w:r>
            <w:r w:rsidR="00E4723E" w:rsidRPr="00E4723E">
              <w:t>&gt;</w:t>
            </w:r>
          </w:p>
        </w:tc>
        <w:tc>
          <w:tcPr>
            <w:tcW w:w="3338" w:type="dxa"/>
            <w:shd w:val="clear" w:color="auto" w:fill="FFFFFF"/>
          </w:tcPr>
          <w:p w14:paraId="65913964" w14:textId="5085E902" w:rsidR="00E4723E" w:rsidRPr="00E4723E" w:rsidRDefault="0006621E" w:rsidP="003431C3">
            <w:pPr>
              <w:pStyle w:val="TableTextCentre"/>
              <w:jc w:val="left"/>
            </w:pPr>
            <w:r w:rsidRPr="0006621E">
              <w:rPr>
                <w:rStyle w:val="Bold"/>
              </w:rPr>
              <w:t>FIELD20REF001</w:t>
            </w:r>
          </w:p>
        </w:tc>
      </w:tr>
      <w:tr w:rsidR="005C1EA3" w14:paraId="2BC869E6" w14:textId="77777777" w:rsidTr="0007317B">
        <w:tc>
          <w:tcPr>
            <w:tcW w:w="2086" w:type="dxa"/>
            <w:shd w:val="clear" w:color="auto" w:fill="FFFFFF"/>
          </w:tcPr>
          <w:p w14:paraId="3A345BCC" w14:textId="67B60B1A" w:rsidR="00D31483" w:rsidRPr="00D31483" w:rsidRDefault="00D31483" w:rsidP="00D31483">
            <w:pPr>
              <w:pStyle w:val="TableText"/>
            </w:pPr>
            <w:r w:rsidRPr="00D31483">
              <w:t>Requestor Investigation Identifier</w:t>
            </w:r>
          </w:p>
        </w:tc>
        <w:tc>
          <w:tcPr>
            <w:tcW w:w="2682" w:type="dxa"/>
            <w:shd w:val="clear" w:color="auto" w:fill="FFFFFF"/>
          </w:tcPr>
          <w:p w14:paraId="05B26E97" w14:textId="4DD4E000" w:rsidR="00D31483" w:rsidRPr="00D31483" w:rsidRDefault="00D31483" w:rsidP="00D31483">
            <w:pPr>
              <w:pStyle w:val="TableText"/>
            </w:pPr>
            <w:r w:rsidRPr="00D31483">
              <w:t>&lt;RqstrInvstgtnId&gt;</w:t>
            </w:r>
          </w:p>
        </w:tc>
        <w:tc>
          <w:tcPr>
            <w:tcW w:w="3371" w:type="dxa"/>
            <w:gridSpan w:val="2"/>
            <w:shd w:val="clear" w:color="auto" w:fill="FFFFFF"/>
          </w:tcPr>
          <w:p w14:paraId="2949434A" w14:textId="7AA24DFE" w:rsidR="00D31483" w:rsidRPr="00D31483" w:rsidRDefault="00D31483" w:rsidP="003431C3">
            <w:pPr>
              <w:pStyle w:val="TableTextCentre"/>
              <w:jc w:val="left"/>
            </w:pPr>
            <w:r w:rsidRPr="00D31483">
              <w:t>REQUESTOR_REF1234</w:t>
            </w:r>
          </w:p>
        </w:tc>
      </w:tr>
      <w:tr w:rsidR="005C1EA3" w14:paraId="57147A82" w14:textId="77777777" w:rsidTr="0007317B">
        <w:tc>
          <w:tcPr>
            <w:tcW w:w="2086" w:type="dxa"/>
            <w:shd w:val="clear" w:color="auto" w:fill="FFFFFF"/>
          </w:tcPr>
          <w:p w14:paraId="64B849D0" w14:textId="38FC57B5" w:rsidR="00DD31B6" w:rsidRPr="00DD31B6" w:rsidRDefault="00DD31B6" w:rsidP="00DD31B6">
            <w:pPr>
              <w:pStyle w:val="TableText"/>
            </w:pPr>
            <w:r w:rsidRPr="00DD31B6">
              <w:t>Investigation Type</w:t>
            </w:r>
          </w:p>
        </w:tc>
        <w:tc>
          <w:tcPr>
            <w:tcW w:w="2682" w:type="dxa"/>
            <w:shd w:val="clear" w:color="auto" w:fill="FFFFFF"/>
          </w:tcPr>
          <w:p w14:paraId="0CF4A5FB" w14:textId="77777777" w:rsidR="00DD31B6" w:rsidRPr="00DD31B6" w:rsidRDefault="00DD31B6" w:rsidP="00DD31B6">
            <w:pPr>
              <w:pStyle w:val="TableText"/>
            </w:pPr>
            <w:r w:rsidRPr="00DD31B6">
              <w:t>&lt;Cd&gt;</w:t>
            </w:r>
          </w:p>
        </w:tc>
        <w:tc>
          <w:tcPr>
            <w:tcW w:w="3371" w:type="dxa"/>
            <w:gridSpan w:val="2"/>
            <w:shd w:val="clear" w:color="auto" w:fill="FFFFFF"/>
          </w:tcPr>
          <w:p w14:paraId="20903380" w14:textId="77777777" w:rsidR="00DD31B6" w:rsidRPr="00DD31B6" w:rsidRDefault="00DD31B6" w:rsidP="00DD31B6">
            <w:pPr>
              <w:pStyle w:val="TableText"/>
            </w:pPr>
            <w:r w:rsidRPr="00DD31B6">
              <w:t>CCNR</w:t>
            </w:r>
          </w:p>
        </w:tc>
      </w:tr>
      <w:tr w:rsidR="005C1EA3" w14:paraId="097F7526" w14:textId="77777777" w:rsidTr="0007317B">
        <w:tc>
          <w:tcPr>
            <w:tcW w:w="2086" w:type="dxa"/>
            <w:shd w:val="clear" w:color="auto" w:fill="FFFFFF"/>
          </w:tcPr>
          <w:p w14:paraId="47ACB23B" w14:textId="5814BE41" w:rsidR="00DD31B6" w:rsidRPr="00DD31B6" w:rsidRDefault="00DD31B6" w:rsidP="00DD31B6">
            <w:pPr>
              <w:pStyle w:val="TableText"/>
            </w:pPr>
            <w:r w:rsidRPr="00DD31B6">
              <w:t xml:space="preserve">Underlying </w:t>
            </w:r>
            <w:r w:rsidR="00383451">
              <w:t>I</w:t>
            </w:r>
            <w:r w:rsidRPr="00DD31B6">
              <w:t>nstrument</w:t>
            </w:r>
          </w:p>
        </w:tc>
        <w:tc>
          <w:tcPr>
            <w:tcW w:w="2682" w:type="dxa"/>
            <w:shd w:val="clear" w:color="auto" w:fill="FFFFFF"/>
          </w:tcPr>
          <w:p w14:paraId="473E5594" w14:textId="77777777" w:rsidR="00DD31B6" w:rsidRPr="00DD31B6" w:rsidRDefault="00DD31B6" w:rsidP="00DD31B6">
            <w:pPr>
              <w:pStyle w:val="TableText"/>
            </w:pPr>
            <w:r w:rsidRPr="00DD31B6">
              <w:t>&lt;Cd&gt;</w:t>
            </w:r>
          </w:p>
        </w:tc>
        <w:tc>
          <w:tcPr>
            <w:tcW w:w="3371" w:type="dxa"/>
            <w:gridSpan w:val="2"/>
            <w:shd w:val="clear" w:color="auto" w:fill="FFFFFF"/>
          </w:tcPr>
          <w:p w14:paraId="3D65E7EE" w14:textId="555E1D2E" w:rsidR="00DD31B6" w:rsidRPr="00DD31B6" w:rsidRDefault="00D30A2D" w:rsidP="00DD31B6">
            <w:pPr>
              <w:pStyle w:val="TableText"/>
            </w:pPr>
            <w:r w:rsidRPr="00DD31B6">
              <w:t>XB</w:t>
            </w:r>
            <w:r>
              <w:t>CT</w:t>
            </w:r>
          </w:p>
        </w:tc>
      </w:tr>
      <w:tr w:rsidR="005C1EA3" w14:paraId="744AA636" w14:textId="77777777" w:rsidTr="0007317B">
        <w:tc>
          <w:tcPr>
            <w:tcW w:w="2086" w:type="dxa"/>
            <w:shd w:val="clear" w:color="auto" w:fill="FFFFFF"/>
          </w:tcPr>
          <w:p w14:paraId="79BDE48E" w14:textId="6FE259C3" w:rsidR="00DD31B6" w:rsidRPr="00DD31B6" w:rsidRDefault="00DD31B6" w:rsidP="00DD31B6">
            <w:pPr>
              <w:pStyle w:val="TableText"/>
            </w:pPr>
            <w:r w:rsidRPr="00DD31B6">
              <w:t xml:space="preserve">Original </w:t>
            </w:r>
            <w:r w:rsidR="00FC7FED">
              <w:t xml:space="preserve">Instruction </w:t>
            </w:r>
            <w:r w:rsidRPr="00DD31B6">
              <w:t>Identifier</w:t>
            </w:r>
          </w:p>
        </w:tc>
        <w:tc>
          <w:tcPr>
            <w:tcW w:w="2682" w:type="dxa"/>
            <w:shd w:val="clear" w:color="auto" w:fill="FFFFFF"/>
          </w:tcPr>
          <w:p w14:paraId="04F60CCE" w14:textId="508E3185" w:rsidR="00DD31B6" w:rsidRPr="00DD31B6" w:rsidRDefault="00DD31B6" w:rsidP="00DD31B6">
            <w:pPr>
              <w:pStyle w:val="TableText"/>
            </w:pPr>
            <w:r w:rsidRPr="00DD31B6">
              <w:t>&lt;</w:t>
            </w:r>
            <w:r w:rsidR="00FC7FED" w:rsidRPr="00FC7FED">
              <w:t>OrgnlInstrId</w:t>
            </w:r>
            <w:r w:rsidRPr="00DD31B6">
              <w:t>&gt;</w:t>
            </w:r>
          </w:p>
        </w:tc>
        <w:tc>
          <w:tcPr>
            <w:tcW w:w="3371" w:type="dxa"/>
            <w:gridSpan w:val="2"/>
            <w:shd w:val="clear" w:color="auto" w:fill="FFFFFF"/>
          </w:tcPr>
          <w:p w14:paraId="6E55FFFE" w14:textId="7A0E8FD5" w:rsidR="00DD31B6" w:rsidRPr="00DD31B6" w:rsidRDefault="0033555E" w:rsidP="00DD31B6">
            <w:pPr>
              <w:pStyle w:val="TableText"/>
            </w:pPr>
            <w:r w:rsidRPr="0033555E">
              <w:t>FIELD20REF001</w:t>
            </w:r>
          </w:p>
        </w:tc>
      </w:tr>
      <w:tr w:rsidR="005C1EA3" w:rsidRPr="00B31DD6" w14:paraId="1B73ED28" w14:textId="77777777" w:rsidTr="0007317B">
        <w:tc>
          <w:tcPr>
            <w:tcW w:w="2086" w:type="dxa"/>
            <w:shd w:val="clear" w:color="auto" w:fill="FFFFFF"/>
          </w:tcPr>
          <w:p w14:paraId="6ED75808" w14:textId="77777777" w:rsidR="00DD31B6" w:rsidRPr="00DD31B6" w:rsidRDefault="00DD31B6" w:rsidP="00DD31B6">
            <w:pPr>
              <w:pStyle w:val="TableText"/>
            </w:pPr>
            <w:r w:rsidRPr="00DD31B6">
              <w:t>Original UETR</w:t>
            </w:r>
          </w:p>
        </w:tc>
        <w:tc>
          <w:tcPr>
            <w:tcW w:w="2682" w:type="dxa"/>
            <w:shd w:val="clear" w:color="auto" w:fill="FFFFFF"/>
          </w:tcPr>
          <w:p w14:paraId="565912D5" w14:textId="77777777" w:rsidR="00DD31B6" w:rsidRPr="00DD31B6" w:rsidRDefault="00DD31B6" w:rsidP="00DD31B6">
            <w:pPr>
              <w:pStyle w:val="TableText"/>
            </w:pPr>
            <w:r w:rsidRPr="00DD31B6">
              <w:t>&lt;OrgnlUETR&gt;</w:t>
            </w:r>
          </w:p>
        </w:tc>
        <w:tc>
          <w:tcPr>
            <w:tcW w:w="3371" w:type="dxa"/>
            <w:gridSpan w:val="2"/>
            <w:shd w:val="clear" w:color="auto" w:fill="FFFFFF"/>
          </w:tcPr>
          <w:p w14:paraId="32344CD2" w14:textId="77777777" w:rsidR="00DD31B6" w:rsidRPr="00B31DD6" w:rsidRDefault="00DD31B6" w:rsidP="00DD31B6">
            <w:pPr>
              <w:pStyle w:val="TableText"/>
            </w:pPr>
            <w:r w:rsidRPr="00B31DD6">
              <w:t>2bf440bd-56b5-4bd2-94e1-e3a7eaf9b8bf</w:t>
            </w:r>
          </w:p>
        </w:tc>
      </w:tr>
      <w:tr w:rsidR="005C1EA3" w14:paraId="453E0ED8" w14:textId="77777777" w:rsidTr="0007317B">
        <w:tc>
          <w:tcPr>
            <w:tcW w:w="2086" w:type="dxa"/>
            <w:shd w:val="clear" w:color="auto" w:fill="FFFFFF"/>
          </w:tcPr>
          <w:p w14:paraId="495DDB57" w14:textId="12C28F26" w:rsidR="005C1EA3" w:rsidRPr="005C1EA3" w:rsidRDefault="005C1EA3" w:rsidP="005C1EA3">
            <w:pPr>
              <w:pStyle w:val="TableText"/>
            </w:pPr>
            <w:r w:rsidRPr="005C1EA3">
              <w:t>Original Interbank Settlement  Amount</w:t>
            </w:r>
          </w:p>
        </w:tc>
        <w:tc>
          <w:tcPr>
            <w:tcW w:w="2682" w:type="dxa"/>
            <w:shd w:val="clear" w:color="auto" w:fill="FFFFFF"/>
          </w:tcPr>
          <w:p w14:paraId="30B48135" w14:textId="6AB6D31E" w:rsidR="005C1EA3" w:rsidRPr="005C1EA3" w:rsidRDefault="005C1EA3" w:rsidP="005C1EA3">
            <w:pPr>
              <w:pStyle w:val="TableText"/>
            </w:pPr>
            <w:r w:rsidRPr="005C1EA3">
              <w:t>&lt;OrgnlIntrBkSttlmAmt&gt;</w:t>
            </w:r>
          </w:p>
        </w:tc>
        <w:tc>
          <w:tcPr>
            <w:tcW w:w="3371" w:type="dxa"/>
            <w:gridSpan w:val="2"/>
            <w:shd w:val="clear" w:color="auto" w:fill="FFFFFF"/>
          </w:tcPr>
          <w:p w14:paraId="17CD979D" w14:textId="77777777" w:rsidR="005C1EA3" w:rsidRPr="005C1EA3" w:rsidRDefault="005C1EA3" w:rsidP="005C1EA3">
            <w:pPr>
              <w:pStyle w:val="TableText"/>
            </w:pPr>
            <w:r w:rsidRPr="005C1EA3">
              <w:t>100 RON</w:t>
            </w:r>
          </w:p>
        </w:tc>
      </w:tr>
      <w:tr w:rsidR="005C1EA3" w14:paraId="0EA0B3CF" w14:textId="77777777" w:rsidTr="0007317B">
        <w:tc>
          <w:tcPr>
            <w:tcW w:w="2086" w:type="dxa"/>
            <w:shd w:val="clear" w:color="auto" w:fill="FFFFFF"/>
          </w:tcPr>
          <w:p w14:paraId="78CC3FC5" w14:textId="3C5E6537" w:rsidR="005C1EA3" w:rsidRPr="005C1EA3" w:rsidRDefault="005C1EA3" w:rsidP="005C1EA3">
            <w:pPr>
              <w:pStyle w:val="TableText"/>
            </w:pPr>
            <w:r w:rsidRPr="005C1EA3">
              <w:t xml:space="preserve">Original Interbank Settlement Date </w:t>
            </w:r>
          </w:p>
        </w:tc>
        <w:tc>
          <w:tcPr>
            <w:tcW w:w="2682" w:type="dxa"/>
            <w:shd w:val="clear" w:color="auto" w:fill="FFFFFF"/>
          </w:tcPr>
          <w:p w14:paraId="779C450D" w14:textId="0C5DC30E" w:rsidR="005C1EA3" w:rsidRDefault="005C1EA3" w:rsidP="005C1EA3">
            <w:pPr>
              <w:pStyle w:val="TableText"/>
            </w:pPr>
          </w:p>
          <w:p w14:paraId="4EB75776" w14:textId="34E9DB0C" w:rsidR="005C1EA3" w:rsidRPr="005C1EA3" w:rsidRDefault="005C1EA3" w:rsidP="005C1EA3">
            <w:pPr>
              <w:pStyle w:val="TableText"/>
            </w:pPr>
            <w:r w:rsidRPr="005C1EA3">
              <w:t>&lt;OrgnlIntrBkSttlmDt&gt;</w:t>
            </w:r>
          </w:p>
        </w:tc>
        <w:tc>
          <w:tcPr>
            <w:tcW w:w="3371" w:type="dxa"/>
            <w:gridSpan w:val="2"/>
            <w:shd w:val="clear" w:color="auto" w:fill="FFFFFF"/>
          </w:tcPr>
          <w:p w14:paraId="6AA31D1C" w14:textId="77777777" w:rsidR="005C1EA3" w:rsidRPr="005C1EA3" w:rsidRDefault="005C1EA3" w:rsidP="005C1EA3">
            <w:pPr>
              <w:pStyle w:val="TableText"/>
            </w:pPr>
            <w:r w:rsidRPr="005C1EA3">
              <w:t>2022-10-17</w:t>
            </w:r>
          </w:p>
        </w:tc>
      </w:tr>
      <w:tr w:rsidR="005C1EA3" w14:paraId="3B7BEFCE" w14:textId="77777777" w:rsidTr="0007317B">
        <w:tc>
          <w:tcPr>
            <w:tcW w:w="2086" w:type="dxa"/>
            <w:shd w:val="clear" w:color="auto" w:fill="FFFFFF"/>
          </w:tcPr>
          <w:p w14:paraId="461ED09C" w14:textId="2ED3B86E" w:rsidR="005C1EA3" w:rsidRPr="005C1EA3" w:rsidRDefault="005C1EA3" w:rsidP="005C1EA3">
            <w:pPr>
              <w:pStyle w:val="TableText"/>
            </w:pPr>
            <w:r w:rsidRPr="005C1EA3">
              <w:t>Requestor</w:t>
            </w:r>
          </w:p>
        </w:tc>
        <w:tc>
          <w:tcPr>
            <w:tcW w:w="2682" w:type="dxa"/>
            <w:shd w:val="clear" w:color="auto" w:fill="FFFFFF"/>
          </w:tcPr>
          <w:p w14:paraId="2735C44B" w14:textId="77777777" w:rsidR="005C1EA3" w:rsidRPr="005C1EA3" w:rsidRDefault="005C1EA3" w:rsidP="005C1EA3">
            <w:pPr>
              <w:pStyle w:val="TableText"/>
            </w:pPr>
            <w:r w:rsidRPr="005C1EA3">
              <w:t>&lt;BICFI&gt;</w:t>
            </w:r>
          </w:p>
        </w:tc>
        <w:tc>
          <w:tcPr>
            <w:tcW w:w="3371" w:type="dxa"/>
            <w:gridSpan w:val="2"/>
            <w:shd w:val="clear" w:color="auto" w:fill="FFFFFF"/>
          </w:tcPr>
          <w:p w14:paraId="54B83FFF" w14:textId="77777777" w:rsidR="005C1EA3" w:rsidRPr="005C1EA3" w:rsidRDefault="005C1EA3" w:rsidP="005C1EA3">
            <w:pPr>
              <w:pStyle w:val="TableText"/>
            </w:pPr>
            <w:r w:rsidRPr="005C1EA3">
              <w:t>AAAAGB2L</w:t>
            </w:r>
          </w:p>
        </w:tc>
      </w:tr>
      <w:tr w:rsidR="005C1EA3" w14:paraId="66F2F24B" w14:textId="77777777" w:rsidTr="0007317B">
        <w:tc>
          <w:tcPr>
            <w:tcW w:w="2086" w:type="dxa"/>
            <w:shd w:val="clear" w:color="auto" w:fill="FFFFFF"/>
          </w:tcPr>
          <w:p w14:paraId="1CAB8755" w14:textId="0B570E42" w:rsidR="005C1EA3" w:rsidRPr="005C1EA3" w:rsidRDefault="005C1EA3" w:rsidP="005C1EA3">
            <w:pPr>
              <w:pStyle w:val="TableText"/>
            </w:pPr>
            <w:r w:rsidRPr="005C1EA3">
              <w:t>Responder</w:t>
            </w:r>
          </w:p>
        </w:tc>
        <w:tc>
          <w:tcPr>
            <w:tcW w:w="2682" w:type="dxa"/>
            <w:shd w:val="clear" w:color="auto" w:fill="FFFFFF"/>
          </w:tcPr>
          <w:p w14:paraId="7B738504" w14:textId="77777777" w:rsidR="005C1EA3" w:rsidRPr="005C1EA3" w:rsidRDefault="005C1EA3" w:rsidP="005C1EA3">
            <w:pPr>
              <w:pStyle w:val="TableText"/>
            </w:pPr>
            <w:r w:rsidRPr="005C1EA3">
              <w:t>&lt;BICFI&gt;</w:t>
            </w:r>
          </w:p>
        </w:tc>
        <w:tc>
          <w:tcPr>
            <w:tcW w:w="3371" w:type="dxa"/>
            <w:gridSpan w:val="2"/>
            <w:shd w:val="clear" w:color="auto" w:fill="FFFFFF"/>
          </w:tcPr>
          <w:p w14:paraId="19C2F30D" w14:textId="77777777" w:rsidR="005C1EA3" w:rsidRPr="005C1EA3" w:rsidRDefault="005C1EA3" w:rsidP="005C1EA3">
            <w:pPr>
              <w:pStyle w:val="TableText"/>
            </w:pPr>
            <w:r w:rsidRPr="005C1EA3">
              <w:t>BBBBROMM</w:t>
            </w:r>
          </w:p>
        </w:tc>
      </w:tr>
    </w:tbl>
    <w:p w14:paraId="5C896AEF" w14:textId="77777777" w:rsidR="00D34F67" w:rsidRPr="002E1CB1" w:rsidRDefault="00D34F67" w:rsidP="00B06B06"/>
    <w:p w14:paraId="5C894E25" w14:textId="25CAB998" w:rsidR="00E30DDD" w:rsidRPr="001D2EF3" w:rsidRDefault="00E30DDD" w:rsidP="00E30DDD">
      <w:pPr>
        <w:pStyle w:val="BlockLabelBeforeXML"/>
      </w:pPr>
      <w:r>
        <w:t xml:space="preserve">Message </w:t>
      </w:r>
      <w:r w:rsidR="00D47D8B">
        <w:t>i</w:t>
      </w:r>
      <w:r>
        <w:t>nstance</w:t>
      </w:r>
    </w:p>
    <w:p w14:paraId="3D9AB01C" w14:textId="2B8F46DD" w:rsidR="0055793D" w:rsidRPr="0055793D" w:rsidRDefault="0055793D" w:rsidP="0055793D">
      <w:pPr>
        <w:pStyle w:val="XMLCode"/>
      </w:pPr>
      <w:r w:rsidRPr="0055793D">
        <w:t>&lt;?xml version="1.0" encoding="UTF-8"?&gt;</w:t>
      </w:r>
    </w:p>
    <w:p w14:paraId="7262EBF9" w14:textId="2C90DD45" w:rsidR="0055793D" w:rsidRPr="0055793D" w:rsidRDefault="0055793D" w:rsidP="0055793D">
      <w:pPr>
        <w:pStyle w:val="XMLCode"/>
      </w:pPr>
      <w:r w:rsidRPr="0055793D">
        <w:t>&lt;Document xmlns="urn:iso:std:iso:20022:tech:xsd:DRAFT1</w:t>
      </w:r>
      <w:r w:rsidR="00BF0BA7">
        <w:t>camt.111.001.0</w:t>
      </w:r>
      <w:r w:rsidR="00E57317">
        <w:t>3</w:t>
      </w:r>
      <w:r w:rsidRPr="0055793D">
        <w:t>" xmlns:xsi="http://www.w3.org/2001/XMLSchema-instance"&gt;</w:t>
      </w:r>
    </w:p>
    <w:p w14:paraId="5803AC70" w14:textId="77777777" w:rsidR="0055793D" w:rsidRPr="0055793D" w:rsidRDefault="0055793D" w:rsidP="0055793D">
      <w:pPr>
        <w:pStyle w:val="XMLCode"/>
      </w:pPr>
      <w:r w:rsidRPr="0055793D">
        <w:tab/>
        <w:t>&lt;InvstgtnRspn&gt;</w:t>
      </w:r>
    </w:p>
    <w:p w14:paraId="1FFB1DA1" w14:textId="77777777" w:rsidR="0055793D" w:rsidRDefault="0055793D" w:rsidP="0055793D">
      <w:pPr>
        <w:pStyle w:val="XMLCode"/>
      </w:pPr>
      <w:r w:rsidRPr="0055793D">
        <w:tab/>
      </w:r>
      <w:r w:rsidRPr="0055793D">
        <w:tab/>
        <w:t>&lt;InvstgtnRspn&gt;</w:t>
      </w:r>
    </w:p>
    <w:p w14:paraId="132DBCF6" w14:textId="77777777" w:rsidR="000C1E5D" w:rsidRPr="00A909A7" w:rsidRDefault="000C1E5D" w:rsidP="000C1E5D">
      <w:pPr>
        <w:pStyle w:val="XMLCode"/>
      </w:pPr>
      <w:r w:rsidRPr="00A909A7">
        <w:lastRenderedPageBreak/>
        <w:tab/>
      </w:r>
      <w:r w:rsidRPr="00A909A7">
        <w:tab/>
      </w:r>
      <w:r w:rsidRPr="00A909A7">
        <w:tab/>
        <w:t>&lt;</w:t>
      </w:r>
      <w:r>
        <w:t>Msg</w:t>
      </w:r>
      <w:r w:rsidRPr="00A909A7">
        <w:t>Id&gt;</w:t>
      </w:r>
      <w:r>
        <w:t>6789</w:t>
      </w:r>
      <w:r w:rsidRPr="00A909A7">
        <w:t>&lt;/</w:t>
      </w:r>
      <w:r>
        <w:t>MsgId</w:t>
      </w:r>
      <w:r w:rsidRPr="00A909A7">
        <w:t>&gt;</w:t>
      </w:r>
    </w:p>
    <w:p w14:paraId="7FAC7443" w14:textId="77777777" w:rsidR="0055793D" w:rsidRPr="0055793D" w:rsidRDefault="0055793D" w:rsidP="0055793D">
      <w:pPr>
        <w:pStyle w:val="XMLCode"/>
      </w:pPr>
      <w:r w:rsidRPr="0055793D">
        <w:tab/>
      </w:r>
      <w:r w:rsidRPr="0055793D">
        <w:tab/>
      </w:r>
      <w:r w:rsidRPr="0055793D">
        <w:tab/>
        <w:t>&lt;RspndrInvstgtnId&gt;BANKBENEREF1&lt;/RspndrInvstgtnId&gt;</w:t>
      </w:r>
    </w:p>
    <w:p w14:paraId="15F5392F" w14:textId="77777777" w:rsidR="0055793D" w:rsidRPr="0055793D" w:rsidRDefault="0055793D" w:rsidP="0055793D">
      <w:pPr>
        <w:pStyle w:val="XMLCode"/>
      </w:pPr>
      <w:r w:rsidRPr="0055793D">
        <w:tab/>
      </w:r>
      <w:r w:rsidRPr="0055793D">
        <w:tab/>
      </w:r>
      <w:r w:rsidRPr="0055793D">
        <w:tab/>
        <w:t>&lt;InvstgtnSts&gt;</w:t>
      </w:r>
    </w:p>
    <w:p w14:paraId="7B9F89E0" w14:textId="77777777" w:rsidR="0055793D" w:rsidRPr="0055793D" w:rsidRDefault="0055793D" w:rsidP="0055793D">
      <w:pPr>
        <w:pStyle w:val="XMLCode"/>
      </w:pPr>
      <w:r w:rsidRPr="0055793D">
        <w:tab/>
      </w:r>
      <w:r w:rsidRPr="0055793D">
        <w:tab/>
      </w:r>
      <w:r w:rsidRPr="0055793D">
        <w:tab/>
      </w:r>
      <w:r w:rsidRPr="0055793D">
        <w:tab/>
        <w:t>&lt;Sts&gt;CLSD&lt;/Sts&gt;</w:t>
      </w:r>
    </w:p>
    <w:p w14:paraId="3279535B" w14:textId="53394E95" w:rsidR="0055793D" w:rsidRPr="0055793D" w:rsidRDefault="0055793D" w:rsidP="0055793D">
      <w:pPr>
        <w:pStyle w:val="XMLCode"/>
      </w:pPr>
      <w:r w:rsidRPr="0055793D">
        <w:tab/>
      </w:r>
      <w:r w:rsidRPr="0055793D">
        <w:tab/>
      </w:r>
      <w:r w:rsidRPr="0055793D">
        <w:tab/>
        <w:t>&lt;/InvstgtnSts&gt;</w:t>
      </w:r>
    </w:p>
    <w:p w14:paraId="737FA2FF" w14:textId="77777777" w:rsidR="0055793D" w:rsidRPr="0055793D" w:rsidRDefault="0055793D" w:rsidP="0055793D">
      <w:pPr>
        <w:pStyle w:val="XMLCode"/>
      </w:pPr>
      <w:r w:rsidRPr="0055793D">
        <w:tab/>
      </w:r>
      <w:r w:rsidRPr="0055793D">
        <w:tab/>
      </w:r>
      <w:r w:rsidRPr="0055793D">
        <w:tab/>
        <w:t>&lt;InvstgtnData&gt;</w:t>
      </w:r>
    </w:p>
    <w:p w14:paraId="029D01C8" w14:textId="77777777" w:rsidR="0055793D" w:rsidRPr="0055793D" w:rsidRDefault="0055793D" w:rsidP="0055793D">
      <w:pPr>
        <w:pStyle w:val="XMLCode"/>
      </w:pPr>
      <w:r w:rsidRPr="0055793D">
        <w:tab/>
      </w:r>
      <w:r w:rsidRPr="0055793D">
        <w:tab/>
      </w:r>
      <w:r w:rsidRPr="0055793D">
        <w:tab/>
      </w:r>
      <w:r w:rsidRPr="0055793D">
        <w:tab/>
        <w:t>&lt;OrgnlInvstgtnRsn&gt;</w:t>
      </w:r>
    </w:p>
    <w:p w14:paraId="5C5A13EC" w14:textId="77777777" w:rsidR="0055793D" w:rsidRPr="0055793D" w:rsidRDefault="0055793D" w:rsidP="0055793D">
      <w:pPr>
        <w:pStyle w:val="XMLCode"/>
      </w:pPr>
      <w:r w:rsidRPr="0055793D">
        <w:tab/>
      </w:r>
      <w:r w:rsidRPr="0055793D">
        <w:tab/>
      </w:r>
      <w:r w:rsidRPr="0055793D">
        <w:tab/>
      </w:r>
      <w:r w:rsidRPr="0055793D">
        <w:tab/>
      </w:r>
      <w:r w:rsidRPr="0055793D">
        <w:tab/>
        <w:t>&lt;Cd&gt;CCNR&lt;/Cd&gt;</w:t>
      </w:r>
    </w:p>
    <w:p w14:paraId="06BB1C68" w14:textId="77777777" w:rsidR="0055793D" w:rsidRPr="0055793D" w:rsidRDefault="0055793D" w:rsidP="0055793D">
      <w:pPr>
        <w:pStyle w:val="XMLCode"/>
      </w:pPr>
      <w:r w:rsidRPr="0055793D">
        <w:tab/>
      </w:r>
      <w:r w:rsidRPr="0055793D">
        <w:tab/>
      </w:r>
      <w:r w:rsidRPr="0055793D">
        <w:tab/>
      </w:r>
      <w:r w:rsidRPr="0055793D">
        <w:tab/>
        <w:t>&lt;/OrgnlInvstgtnRsn&gt;</w:t>
      </w:r>
    </w:p>
    <w:p w14:paraId="533D79D4" w14:textId="77777777" w:rsidR="0055793D" w:rsidRPr="0055793D" w:rsidRDefault="0055793D" w:rsidP="0055793D">
      <w:pPr>
        <w:pStyle w:val="XMLCode"/>
      </w:pPr>
      <w:r w:rsidRPr="0055793D">
        <w:tab/>
      </w:r>
      <w:r w:rsidRPr="0055793D">
        <w:tab/>
      </w:r>
      <w:r w:rsidRPr="0055793D">
        <w:tab/>
      </w:r>
      <w:r w:rsidRPr="0055793D">
        <w:tab/>
        <w:t>&lt;RspnData&gt;</w:t>
      </w:r>
    </w:p>
    <w:p w14:paraId="78778EC2" w14:textId="77777777" w:rsidR="0055793D" w:rsidRPr="0055793D" w:rsidRDefault="0055793D" w:rsidP="0055793D">
      <w:pPr>
        <w:pStyle w:val="XMLCode"/>
      </w:pPr>
      <w:r w:rsidRPr="0055793D">
        <w:tab/>
      </w:r>
      <w:r w:rsidRPr="0055793D">
        <w:tab/>
      </w:r>
      <w:r w:rsidRPr="0055793D">
        <w:tab/>
      </w:r>
      <w:r w:rsidRPr="0055793D">
        <w:tab/>
      </w:r>
      <w:r w:rsidRPr="0055793D">
        <w:tab/>
        <w:t>&lt;Conf&gt;</w:t>
      </w:r>
    </w:p>
    <w:p w14:paraId="1DAC9307" w14:textId="77777777" w:rsidR="0055793D" w:rsidRPr="0055793D" w:rsidRDefault="0055793D" w:rsidP="0055793D">
      <w:pPr>
        <w:pStyle w:val="XMLCode"/>
      </w:pPr>
      <w:r w:rsidRPr="0055793D">
        <w:tab/>
      </w:r>
      <w:r w:rsidRPr="0055793D">
        <w:tab/>
      </w:r>
      <w:r w:rsidRPr="0055793D">
        <w:tab/>
      </w:r>
      <w:r w:rsidRPr="0055793D">
        <w:tab/>
      </w:r>
      <w:r w:rsidRPr="0055793D">
        <w:tab/>
      </w:r>
      <w:r w:rsidRPr="0055793D">
        <w:tab/>
        <w:t>&lt;Amt Ccy="RON"&gt;100.00&lt;/Amt&gt;</w:t>
      </w:r>
    </w:p>
    <w:p w14:paraId="00913269" w14:textId="77777777" w:rsidR="0055793D" w:rsidRPr="0055793D" w:rsidRDefault="0055793D" w:rsidP="0055793D">
      <w:pPr>
        <w:pStyle w:val="XMLCode"/>
      </w:pPr>
      <w:r w:rsidRPr="0055793D">
        <w:tab/>
      </w:r>
      <w:r w:rsidRPr="0055793D">
        <w:tab/>
      </w:r>
      <w:r w:rsidRPr="0055793D">
        <w:tab/>
      </w:r>
      <w:r w:rsidRPr="0055793D">
        <w:tab/>
      </w:r>
      <w:r w:rsidRPr="0055793D">
        <w:tab/>
      </w:r>
      <w:r w:rsidRPr="0055793D">
        <w:tab/>
        <w:t>&lt;CdtDbtInd&gt;CRDT&lt;/CdtDbtInd&gt;</w:t>
      </w:r>
    </w:p>
    <w:p w14:paraId="5D47A8D4" w14:textId="77777777" w:rsidR="0055793D" w:rsidRPr="0055793D" w:rsidRDefault="0055793D" w:rsidP="0055793D">
      <w:pPr>
        <w:pStyle w:val="XMLCode"/>
      </w:pPr>
      <w:r w:rsidRPr="0055793D">
        <w:tab/>
      </w:r>
      <w:r w:rsidRPr="0055793D">
        <w:tab/>
      </w:r>
      <w:r w:rsidRPr="0055793D">
        <w:tab/>
      </w:r>
      <w:r w:rsidRPr="0055793D">
        <w:tab/>
      </w:r>
      <w:r w:rsidRPr="0055793D">
        <w:tab/>
      </w:r>
      <w:r w:rsidRPr="0055793D">
        <w:tab/>
        <w:t>&lt;Acct&gt;</w:t>
      </w:r>
    </w:p>
    <w:p w14:paraId="2124C02F" w14:textId="77777777" w:rsidR="0055793D" w:rsidRPr="0055793D" w:rsidRDefault="0055793D" w:rsidP="0055793D">
      <w:pPr>
        <w:pStyle w:val="XMLCode"/>
      </w:pPr>
      <w:r w:rsidRPr="0055793D">
        <w:tab/>
      </w:r>
      <w:r w:rsidRPr="0055793D">
        <w:tab/>
      </w:r>
      <w:r w:rsidRPr="0055793D">
        <w:tab/>
      </w:r>
      <w:r w:rsidRPr="0055793D">
        <w:tab/>
      </w:r>
      <w:r w:rsidRPr="0055793D">
        <w:tab/>
      </w:r>
      <w:r w:rsidRPr="0055793D">
        <w:tab/>
      </w:r>
      <w:r w:rsidRPr="0055793D">
        <w:tab/>
        <w:t>&lt;Id&gt;</w:t>
      </w:r>
    </w:p>
    <w:p w14:paraId="19ED90FC" w14:textId="77777777" w:rsidR="0055793D" w:rsidRPr="0055793D" w:rsidRDefault="0055793D" w:rsidP="0055793D">
      <w:pPr>
        <w:pStyle w:val="XMLCode"/>
      </w:pPr>
      <w:r w:rsidRPr="0055793D">
        <w:tab/>
      </w:r>
      <w:r w:rsidRPr="0055793D">
        <w:tab/>
      </w:r>
      <w:r w:rsidRPr="0055793D">
        <w:tab/>
      </w:r>
      <w:r w:rsidRPr="0055793D">
        <w:tab/>
      </w:r>
      <w:r w:rsidRPr="0055793D">
        <w:tab/>
      </w:r>
      <w:r w:rsidRPr="0055793D">
        <w:tab/>
      </w:r>
      <w:r w:rsidRPr="0055793D">
        <w:tab/>
      </w:r>
      <w:r w:rsidRPr="0055793D">
        <w:tab/>
        <w:t>&lt;IBAN&gt;RO52BTRLRONCRT1112222333&lt;/IBAN&gt;</w:t>
      </w:r>
    </w:p>
    <w:p w14:paraId="49DFD914" w14:textId="77777777" w:rsidR="0055793D" w:rsidRPr="001650AB" w:rsidRDefault="0055793D" w:rsidP="0055793D">
      <w:pPr>
        <w:pStyle w:val="XMLCode"/>
        <w:rPr>
          <w:lang w:val="nl-BE"/>
        </w:rPr>
      </w:pPr>
      <w:r w:rsidRPr="0055793D">
        <w:tab/>
      </w:r>
      <w:r w:rsidRPr="0055793D">
        <w:tab/>
      </w:r>
      <w:r w:rsidRPr="0055793D">
        <w:tab/>
      </w:r>
      <w:r w:rsidRPr="0055793D">
        <w:tab/>
      </w:r>
      <w:r w:rsidRPr="0055793D">
        <w:tab/>
      </w:r>
      <w:r w:rsidRPr="0055793D">
        <w:tab/>
      </w:r>
      <w:r w:rsidRPr="0055793D">
        <w:tab/>
      </w:r>
      <w:r w:rsidRPr="001650AB">
        <w:rPr>
          <w:lang w:val="nl-BE"/>
        </w:rPr>
        <w:t>&lt;/Id&gt;</w:t>
      </w:r>
    </w:p>
    <w:p w14:paraId="2B97C3B0" w14:textId="77777777" w:rsidR="0055793D" w:rsidRPr="001650AB" w:rsidRDefault="0055793D" w:rsidP="0055793D">
      <w:pPr>
        <w:pStyle w:val="XMLCode"/>
        <w:rPr>
          <w:lang w:val="nl-BE"/>
        </w:rPr>
      </w:pPr>
      <w:r w:rsidRPr="001650AB">
        <w:rPr>
          <w:lang w:val="nl-BE"/>
        </w:rPr>
        <w:tab/>
      </w:r>
      <w:r w:rsidRPr="001650AB">
        <w:rPr>
          <w:lang w:val="nl-BE"/>
        </w:rPr>
        <w:tab/>
      </w:r>
      <w:r w:rsidRPr="001650AB">
        <w:rPr>
          <w:lang w:val="nl-BE"/>
        </w:rPr>
        <w:tab/>
      </w:r>
      <w:r w:rsidRPr="001650AB">
        <w:rPr>
          <w:lang w:val="nl-BE"/>
        </w:rPr>
        <w:tab/>
      </w:r>
      <w:r w:rsidRPr="001650AB">
        <w:rPr>
          <w:lang w:val="nl-BE"/>
        </w:rPr>
        <w:tab/>
      </w:r>
      <w:r w:rsidRPr="001650AB">
        <w:rPr>
          <w:lang w:val="nl-BE"/>
        </w:rPr>
        <w:tab/>
        <w:t>&lt;/Acct&gt;</w:t>
      </w:r>
    </w:p>
    <w:p w14:paraId="783AEE3B" w14:textId="77777777" w:rsidR="0055793D" w:rsidRPr="001650AB" w:rsidRDefault="0055793D" w:rsidP="0055793D">
      <w:pPr>
        <w:pStyle w:val="XMLCode"/>
        <w:rPr>
          <w:lang w:val="nl-BE"/>
        </w:rPr>
      </w:pPr>
      <w:r w:rsidRPr="001650AB">
        <w:rPr>
          <w:lang w:val="nl-BE"/>
        </w:rPr>
        <w:tab/>
      </w:r>
      <w:r w:rsidRPr="001650AB">
        <w:rPr>
          <w:lang w:val="nl-BE"/>
        </w:rPr>
        <w:tab/>
      </w:r>
      <w:r w:rsidRPr="001650AB">
        <w:rPr>
          <w:lang w:val="nl-BE"/>
        </w:rPr>
        <w:tab/>
      </w:r>
      <w:r w:rsidRPr="001650AB">
        <w:rPr>
          <w:lang w:val="nl-BE"/>
        </w:rPr>
        <w:tab/>
      </w:r>
      <w:r w:rsidRPr="001650AB">
        <w:rPr>
          <w:lang w:val="nl-BE"/>
        </w:rPr>
        <w:tab/>
      </w:r>
      <w:r w:rsidRPr="001650AB">
        <w:rPr>
          <w:lang w:val="nl-BE"/>
        </w:rPr>
        <w:tab/>
        <w:t>&lt;ValDt&gt;</w:t>
      </w:r>
    </w:p>
    <w:p w14:paraId="07D24F96" w14:textId="77777777" w:rsidR="0055793D" w:rsidRPr="001650AB" w:rsidRDefault="0055793D" w:rsidP="0055793D">
      <w:pPr>
        <w:pStyle w:val="XMLCode"/>
        <w:rPr>
          <w:lang w:val="nl-BE"/>
        </w:rPr>
      </w:pPr>
      <w:r w:rsidRPr="001650AB">
        <w:rPr>
          <w:lang w:val="nl-BE"/>
        </w:rPr>
        <w:tab/>
      </w:r>
      <w:r w:rsidRPr="001650AB">
        <w:rPr>
          <w:lang w:val="nl-BE"/>
        </w:rPr>
        <w:tab/>
      </w:r>
      <w:r w:rsidRPr="001650AB">
        <w:rPr>
          <w:lang w:val="nl-BE"/>
        </w:rPr>
        <w:tab/>
      </w:r>
      <w:r w:rsidRPr="001650AB">
        <w:rPr>
          <w:lang w:val="nl-BE"/>
        </w:rPr>
        <w:tab/>
      </w:r>
      <w:r w:rsidRPr="001650AB">
        <w:rPr>
          <w:lang w:val="nl-BE"/>
        </w:rPr>
        <w:tab/>
      </w:r>
      <w:r w:rsidRPr="001650AB">
        <w:rPr>
          <w:lang w:val="nl-BE"/>
        </w:rPr>
        <w:tab/>
      </w:r>
      <w:r w:rsidRPr="001650AB">
        <w:rPr>
          <w:lang w:val="nl-BE"/>
        </w:rPr>
        <w:tab/>
        <w:t>&lt;Dt&gt;2022-10-17&lt;/Dt&gt;</w:t>
      </w:r>
    </w:p>
    <w:p w14:paraId="2A43F49A" w14:textId="77777777" w:rsidR="0055793D" w:rsidRPr="0055793D" w:rsidRDefault="0055793D" w:rsidP="0055793D">
      <w:pPr>
        <w:pStyle w:val="XMLCode"/>
      </w:pPr>
      <w:r w:rsidRPr="001650AB">
        <w:rPr>
          <w:lang w:val="nl-BE"/>
        </w:rPr>
        <w:tab/>
      </w:r>
      <w:r w:rsidRPr="001650AB">
        <w:rPr>
          <w:lang w:val="nl-BE"/>
        </w:rPr>
        <w:tab/>
      </w:r>
      <w:r w:rsidRPr="001650AB">
        <w:rPr>
          <w:lang w:val="nl-BE"/>
        </w:rPr>
        <w:tab/>
      </w:r>
      <w:r w:rsidRPr="001650AB">
        <w:rPr>
          <w:lang w:val="nl-BE"/>
        </w:rPr>
        <w:tab/>
      </w:r>
      <w:r w:rsidRPr="001650AB">
        <w:rPr>
          <w:lang w:val="nl-BE"/>
        </w:rPr>
        <w:tab/>
      </w:r>
      <w:r w:rsidRPr="001650AB">
        <w:rPr>
          <w:lang w:val="nl-BE"/>
        </w:rPr>
        <w:tab/>
      </w:r>
      <w:r w:rsidRPr="0055793D">
        <w:t>&lt;/ValDt&gt;</w:t>
      </w:r>
    </w:p>
    <w:p w14:paraId="0C0B79E3" w14:textId="77777777" w:rsidR="0055793D" w:rsidRPr="0055793D" w:rsidRDefault="0055793D" w:rsidP="0055793D">
      <w:pPr>
        <w:pStyle w:val="XMLCode"/>
      </w:pPr>
      <w:r w:rsidRPr="0055793D">
        <w:tab/>
      </w:r>
      <w:r w:rsidRPr="0055793D">
        <w:tab/>
      </w:r>
      <w:r w:rsidRPr="0055793D">
        <w:tab/>
      </w:r>
      <w:r w:rsidRPr="0055793D">
        <w:tab/>
      </w:r>
      <w:r w:rsidRPr="0055793D">
        <w:tab/>
      </w:r>
      <w:r w:rsidRPr="0055793D">
        <w:tab/>
        <w:t>&lt;Refs&gt;</w:t>
      </w:r>
    </w:p>
    <w:p w14:paraId="2F4FA6F3" w14:textId="09028EB7" w:rsidR="0055793D" w:rsidRPr="0055793D" w:rsidRDefault="0055793D" w:rsidP="0055793D">
      <w:pPr>
        <w:pStyle w:val="XMLCode"/>
      </w:pPr>
      <w:r w:rsidRPr="0055793D">
        <w:tab/>
      </w:r>
      <w:r w:rsidRPr="0055793D">
        <w:tab/>
      </w:r>
      <w:r w:rsidRPr="0055793D">
        <w:tab/>
      </w:r>
      <w:r w:rsidRPr="0055793D">
        <w:tab/>
      </w:r>
      <w:r w:rsidRPr="0055793D">
        <w:tab/>
      </w:r>
      <w:r w:rsidRPr="0055793D">
        <w:tab/>
      </w:r>
      <w:r w:rsidRPr="0055793D">
        <w:tab/>
        <w:t>&lt;InstrId&gt;</w:t>
      </w:r>
      <w:r w:rsidR="000E0F13" w:rsidRPr="000E0F13">
        <w:t>FIELD20REF001</w:t>
      </w:r>
      <w:r w:rsidRPr="0055793D">
        <w:t>&lt;/InstrId&gt;</w:t>
      </w:r>
    </w:p>
    <w:p w14:paraId="1DC47592" w14:textId="77777777" w:rsidR="0055793D" w:rsidRPr="0055793D" w:rsidRDefault="0055793D" w:rsidP="0055793D">
      <w:pPr>
        <w:pStyle w:val="XMLCode"/>
      </w:pPr>
      <w:r w:rsidRPr="0055793D">
        <w:tab/>
      </w:r>
      <w:r w:rsidRPr="0055793D">
        <w:tab/>
      </w:r>
      <w:r w:rsidRPr="0055793D">
        <w:tab/>
      </w:r>
      <w:r w:rsidRPr="0055793D">
        <w:tab/>
      </w:r>
      <w:r w:rsidRPr="0055793D">
        <w:tab/>
      </w:r>
      <w:r w:rsidRPr="0055793D">
        <w:tab/>
        <w:t>&lt;/Refs&gt;</w:t>
      </w:r>
    </w:p>
    <w:p w14:paraId="14DF2BD9" w14:textId="77777777" w:rsidR="0055793D" w:rsidRPr="0055793D" w:rsidRDefault="0055793D" w:rsidP="0055793D">
      <w:pPr>
        <w:pStyle w:val="XMLCode"/>
      </w:pPr>
      <w:r w:rsidRPr="0055793D">
        <w:tab/>
      </w:r>
      <w:r w:rsidRPr="0055793D">
        <w:tab/>
      </w:r>
      <w:r w:rsidRPr="0055793D">
        <w:tab/>
      </w:r>
      <w:r w:rsidRPr="0055793D">
        <w:tab/>
      </w:r>
      <w:r w:rsidRPr="0055793D">
        <w:tab/>
        <w:t>&lt;/Conf&gt;</w:t>
      </w:r>
    </w:p>
    <w:p w14:paraId="50A1D416" w14:textId="77777777" w:rsidR="0055793D" w:rsidRPr="0055793D" w:rsidRDefault="0055793D" w:rsidP="0055793D">
      <w:pPr>
        <w:pStyle w:val="XMLCode"/>
      </w:pPr>
      <w:r w:rsidRPr="0055793D">
        <w:tab/>
      </w:r>
      <w:r w:rsidRPr="0055793D">
        <w:tab/>
      </w:r>
      <w:r w:rsidRPr="0055793D">
        <w:tab/>
      </w:r>
      <w:r w:rsidRPr="0055793D">
        <w:tab/>
        <w:t>&lt;/RspnData&gt;</w:t>
      </w:r>
    </w:p>
    <w:p w14:paraId="6B5228EE" w14:textId="77777777" w:rsidR="0055793D" w:rsidRPr="0055793D" w:rsidRDefault="0055793D" w:rsidP="0055793D">
      <w:pPr>
        <w:pStyle w:val="XMLCode"/>
      </w:pPr>
      <w:r w:rsidRPr="0055793D">
        <w:tab/>
      </w:r>
      <w:r w:rsidRPr="0055793D">
        <w:tab/>
      </w:r>
      <w:r w:rsidRPr="0055793D">
        <w:tab/>
        <w:t>&lt;/InvstgtnData&gt;</w:t>
      </w:r>
    </w:p>
    <w:p w14:paraId="49F9239A" w14:textId="77777777" w:rsidR="0055793D" w:rsidRPr="0055793D" w:rsidRDefault="0055793D" w:rsidP="0055793D">
      <w:pPr>
        <w:pStyle w:val="XMLCode"/>
      </w:pPr>
      <w:r w:rsidRPr="0055793D">
        <w:tab/>
      </w:r>
      <w:r w:rsidRPr="0055793D">
        <w:tab/>
        <w:t>&lt;/InvstgtnRspn&gt;</w:t>
      </w:r>
    </w:p>
    <w:p w14:paraId="75D7AF92" w14:textId="77777777" w:rsidR="0055793D" w:rsidRDefault="0055793D" w:rsidP="0055793D">
      <w:pPr>
        <w:pStyle w:val="XMLCode"/>
      </w:pPr>
      <w:r w:rsidRPr="0055793D">
        <w:tab/>
      </w:r>
      <w:r w:rsidRPr="0055793D">
        <w:tab/>
        <w:t>&lt;OrgnlInvstgtnReq&gt;</w:t>
      </w:r>
    </w:p>
    <w:p w14:paraId="6AB2BA54" w14:textId="77777777" w:rsidR="000A5240" w:rsidRPr="00A909A7" w:rsidRDefault="000A5240" w:rsidP="000A5240">
      <w:pPr>
        <w:pStyle w:val="XMLCode"/>
      </w:pPr>
      <w:r w:rsidRPr="00A909A7">
        <w:tab/>
      </w:r>
      <w:r w:rsidRPr="00A909A7">
        <w:tab/>
      </w:r>
      <w:r w:rsidRPr="00A909A7">
        <w:tab/>
        <w:t>&lt;</w:t>
      </w:r>
      <w:r>
        <w:t>Msg</w:t>
      </w:r>
      <w:r w:rsidRPr="00A909A7">
        <w:t>Id&gt;</w:t>
      </w:r>
      <w:r>
        <w:t>ABCDE</w:t>
      </w:r>
      <w:r w:rsidRPr="00A909A7">
        <w:t>&lt;/</w:t>
      </w:r>
      <w:r>
        <w:t>MsgId</w:t>
      </w:r>
      <w:r w:rsidRPr="00A909A7">
        <w:t>&gt;</w:t>
      </w:r>
    </w:p>
    <w:p w14:paraId="6E777211" w14:textId="77777777" w:rsidR="0055793D" w:rsidRPr="0055793D" w:rsidRDefault="0055793D" w:rsidP="0055793D">
      <w:pPr>
        <w:pStyle w:val="XMLCode"/>
      </w:pPr>
      <w:r w:rsidRPr="0055793D">
        <w:tab/>
      </w:r>
      <w:r w:rsidRPr="0055793D">
        <w:tab/>
      </w:r>
      <w:r w:rsidRPr="0055793D">
        <w:tab/>
        <w:t>&lt;RqstrInvstgtnId&gt;REQUESTOR_REF1234&lt;/RqstrInvstgtnId&gt;</w:t>
      </w:r>
    </w:p>
    <w:p w14:paraId="775FE418" w14:textId="77777777" w:rsidR="0055793D" w:rsidRPr="0055793D" w:rsidRDefault="0055793D" w:rsidP="0055793D">
      <w:pPr>
        <w:pStyle w:val="XMLCode"/>
      </w:pPr>
      <w:r w:rsidRPr="0055793D">
        <w:tab/>
      </w:r>
      <w:r w:rsidRPr="0055793D">
        <w:tab/>
      </w:r>
      <w:r w:rsidRPr="0055793D">
        <w:tab/>
        <w:t>&lt;InvstgtnTp&gt;</w:t>
      </w:r>
    </w:p>
    <w:p w14:paraId="34BE588B" w14:textId="77777777" w:rsidR="0055793D" w:rsidRPr="0055793D" w:rsidRDefault="0055793D" w:rsidP="0055793D">
      <w:pPr>
        <w:pStyle w:val="XMLCode"/>
      </w:pPr>
      <w:r w:rsidRPr="0055793D">
        <w:tab/>
      </w:r>
      <w:r w:rsidRPr="0055793D">
        <w:tab/>
      </w:r>
      <w:r w:rsidRPr="0055793D">
        <w:tab/>
      </w:r>
      <w:r w:rsidRPr="0055793D">
        <w:tab/>
        <w:t>&lt;Cd&gt;CCNR&lt;/Cd&gt;</w:t>
      </w:r>
    </w:p>
    <w:p w14:paraId="05578EA9" w14:textId="77777777" w:rsidR="0055793D" w:rsidRPr="0055793D" w:rsidRDefault="0055793D" w:rsidP="0055793D">
      <w:pPr>
        <w:pStyle w:val="XMLCode"/>
      </w:pPr>
      <w:r w:rsidRPr="0055793D">
        <w:tab/>
      </w:r>
      <w:r w:rsidRPr="0055793D">
        <w:tab/>
      </w:r>
      <w:r w:rsidRPr="0055793D">
        <w:tab/>
        <w:t>&lt;/InvstgtnTp&gt;</w:t>
      </w:r>
    </w:p>
    <w:p w14:paraId="0B08ABC9" w14:textId="77777777" w:rsidR="0055793D" w:rsidRPr="0055793D" w:rsidRDefault="0055793D" w:rsidP="0055793D">
      <w:pPr>
        <w:pStyle w:val="XMLCode"/>
      </w:pPr>
      <w:r w:rsidRPr="0055793D">
        <w:tab/>
      </w:r>
      <w:r w:rsidRPr="0055793D">
        <w:tab/>
      </w:r>
      <w:r w:rsidRPr="0055793D">
        <w:tab/>
        <w:t>&lt;UndrlygInstrm&gt;</w:t>
      </w:r>
    </w:p>
    <w:p w14:paraId="66B2EEF2" w14:textId="1614A759" w:rsidR="0055793D" w:rsidRPr="0055793D" w:rsidRDefault="0055793D" w:rsidP="0055793D">
      <w:pPr>
        <w:pStyle w:val="XMLCode"/>
      </w:pPr>
      <w:r w:rsidRPr="0055793D">
        <w:tab/>
      </w:r>
      <w:r w:rsidRPr="0055793D">
        <w:tab/>
      </w:r>
      <w:r w:rsidRPr="0055793D">
        <w:tab/>
      </w:r>
      <w:r w:rsidRPr="0055793D">
        <w:tab/>
        <w:t>&lt;Cd&gt;XBCT&lt;/Cd&gt;</w:t>
      </w:r>
    </w:p>
    <w:p w14:paraId="7985AB34" w14:textId="77777777" w:rsidR="0055793D" w:rsidRPr="0055793D" w:rsidRDefault="0055793D" w:rsidP="0055793D">
      <w:pPr>
        <w:pStyle w:val="XMLCode"/>
      </w:pPr>
      <w:r w:rsidRPr="0055793D">
        <w:tab/>
      </w:r>
      <w:r w:rsidRPr="0055793D">
        <w:tab/>
      </w:r>
      <w:r w:rsidRPr="0055793D">
        <w:tab/>
        <w:t>&lt;/UndrlygInstrm&gt;</w:t>
      </w:r>
    </w:p>
    <w:p w14:paraId="1805DC4F" w14:textId="77777777" w:rsidR="0055793D" w:rsidRPr="0055793D" w:rsidRDefault="0055793D" w:rsidP="0055793D">
      <w:pPr>
        <w:pStyle w:val="XMLCode"/>
      </w:pPr>
      <w:r w:rsidRPr="0055793D">
        <w:tab/>
      </w:r>
      <w:r w:rsidRPr="0055793D">
        <w:tab/>
      </w:r>
      <w:r w:rsidRPr="0055793D">
        <w:tab/>
        <w:t>&lt;Undrlyg&gt;</w:t>
      </w:r>
    </w:p>
    <w:p w14:paraId="33E18443" w14:textId="77777777" w:rsidR="0055793D" w:rsidRPr="0055793D" w:rsidRDefault="0055793D" w:rsidP="0055793D">
      <w:pPr>
        <w:pStyle w:val="XMLCode"/>
      </w:pPr>
      <w:r w:rsidRPr="0055793D">
        <w:lastRenderedPageBreak/>
        <w:tab/>
      </w:r>
      <w:r w:rsidRPr="0055793D">
        <w:tab/>
      </w:r>
      <w:r w:rsidRPr="0055793D">
        <w:tab/>
      </w:r>
      <w:r w:rsidRPr="0055793D">
        <w:tab/>
        <w:t>&lt;IntrBk&gt;</w:t>
      </w:r>
    </w:p>
    <w:p w14:paraId="6D9BD5B4" w14:textId="77777777" w:rsidR="0055793D" w:rsidRPr="0055793D" w:rsidRDefault="0055793D" w:rsidP="0055793D">
      <w:pPr>
        <w:pStyle w:val="XMLCode"/>
      </w:pPr>
      <w:r w:rsidRPr="0055793D">
        <w:tab/>
      </w:r>
      <w:r w:rsidRPr="0055793D">
        <w:tab/>
      </w:r>
      <w:r w:rsidRPr="0055793D">
        <w:tab/>
      </w:r>
      <w:r w:rsidRPr="0055793D">
        <w:tab/>
      </w:r>
      <w:r w:rsidRPr="0055793D">
        <w:tab/>
        <w:t>&lt;OrgnlInstrId&gt;FIELD20REF001&lt;/OrgnlInstrId&gt;</w:t>
      </w:r>
    </w:p>
    <w:p w14:paraId="0E6252A7" w14:textId="77777777" w:rsidR="0055793D" w:rsidRPr="0055793D" w:rsidRDefault="0055793D" w:rsidP="0055793D">
      <w:pPr>
        <w:pStyle w:val="XMLCode"/>
      </w:pPr>
      <w:r w:rsidRPr="0055793D">
        <w:tab/>
      </w:r>
      <w:r w:rsidRPr="0055793D">
        <w:tab/>
      </w:r>
      <w:r w:rsidRPr="0055793D">
        <w:tab/>
      </w:r>
      <w:r w:rsidRPr="0055793D">
        <w:tab/>
      </w:r>
      <w:r w:rsidRPr="0055793D">
        <w:tab/>
        <w:t>&lt;OrgnlUETR&gt;2bf440bd-56b5-4bd2-94e1-e3a7eaf9b8bf&lt;/OrgnlUETR&gt;</w:t>
      </w:r>
    </w:p>
    <w:p w14:paraId="6D242DEC" w14:textId="77777777" w:rsidR="00F870A4" w:rsidRPr="00A8070A" w:rsidRDefault="00F870A4" w:rsidP="00F870A4">
      <w:pPr>
        <w:pStyle w:val="XMLCode"/>
      </w:pPr>
      <w:r w:rsidRPr="00A8070A">
        <w:tab/>
      </w:r>
      <w:r w:rsidRPr="00A8070A">
        <w:tab/>
      </w:r>
      <w:r w:rsidRPr="00A8070A">
        <w:tab/>
      </w:r>
      <w:r w:rsidRPr="00A8070A">
        <w:tab/>
      </w:r>
      <w:r w:rsidRPr="00A8070A">
        <w:tab/>
        <w:t>&lt;OrgnlIntrBkSttlmAmt Ccy="RON"&gt;100.00&lt;/OrgnlIntrBkSttlmAmt&gt;</w:t>
      </w:r>
    </w:p>
    <w:p w14:paraId="20029C31" w14:textId="77777777" w:rsidR="00F870A4" w:rsidRPr="00A8070A" w:rsidRDefault="00F870A4" w:rsidP="00F870A4">
      <w:pPr>
        <w:pStyle w:val="XMLCode"/>
      </w:pPr>
      <w:r w:rsidRPr="00A8070A">
        <w:tab/>
      </w:r>
      <w:r w:rsidRPr="00A8070A">
        <w:tab/>
      </w:r>
      <w:r w:rsidRPr="00A8070A">
        <w:tab/>
      </w:r>
      <w:r w:rsidRPr="00A8070A">
        <w:tab/>
      </w:r>
      <w:r w:rsidRPr="00A8070A">
        <w:tab/>
        <w:t>&lt;OrgnlIntrBkSttlmDt&gt;2022-10-17&lt;/OrgnlIntrBkSttlmDt&gt;</w:t>
      </w:r>
    </w:p>
    <w:p w14:paraId="6C8DAA2D" w14:textId="25BD8010" w:rsidR="0055793D" w:rsidRPr="0055793D" w:rsidRDefault="0055793D" w:rsidP="0055793D">
      <w:pPr>
        <w:pStyle w:val="XMLCode"/>
      </w:pPr>
      <w:r w:rsidRPr="0055793D">
        <w:tab/>
      </w:r>
      <w:r w:rsidRPr="0055793D">
        <w:tab/>
      </w:r>
      <w:r w:rsidRPr="0055793D">
        <w:tab/>
      </w:r>
      <w:r w:rsidRPr="0055793D">
        <w:tab/>
        <w:t>&lt;/IntrBk&gt;</w:t>
      </w:r>
    </w:p>
    <w:p w14:paraId="11C68473" w14:textId="77777777" w:rsidR="0055793D" w:rsidRPr="0055793D" w:rsidRDefault="0055793D" w:rsidP="0055793D">
      <w:pPr>
        <w:pStyle w:val="XMLCode"/>
      </w:pPr>
      <w:r w:rsidRPr="0055793D">
        <w:tab/>
      </w:r>
      <w:r w:rsidRPr="0055793D">
        <w:tab/>
      </w:r>
      <w:r w:rsidRPr="0055793D">
        <w:tab/>
        <w:t>&lt;/Undrlyg&gt;</w:t>
      </w:r>
    </w:p>
    <w:p w14:paraId="07D3EC40" w14:textId="77777777" w:rsidR="0055793D" w:rsidRPr="0055793D" w:rsidRDefault="0055793D" w:rsidP="0055793D">
      <w:pPr>
        <w:pStyle w:val="XMLCode"/>
      </w:pPr>
      <w:r w:rsidRPr="0055793D">
        <w:tab/>
      </w:r>
      <w:r w:rsidRPr="0055793D">
        <w:tab/>
      </w:r>
      <w:r w:rsidRPr="0055793D">
        <w:tab/>
        <w:t>&lt;Rqstr&gt;</w:t>
      </w:r>
    </w:p>
    <w:p w14:paraId="681AF6C4" w14:textId="77777777" w:rsidR="0055793D" w:rsidRPr="0055793D" w:rsidRDefault="0055793D" w:rsidP="0055793D">
      <w:pPr>
        <w:pStyle w:val="XMLCode"/>
      </w:pPr>
      <w:r w:rsidRPr="0055793D">
        <w:tab/>
      </w:r>
      <w:r w:rsidRPr="0055793D">
        <w:tab/>
      </w:r>
      <w:r w:rsidRPr="0055793D">
        <w:tab/>
      </w:r>
      <w:r w:rsidRPr="0055793D">
        <w:tab/>
        <w:t>&lt;Agt&gt;</w:t>
      </w:r>
    </w:p>
    <w:p w14:paraId="6D799AC9" w14:textId="77777777" w:rsidR="0055793D" w:rsidRPr="0055793D" w:rsidRDefault="0055793D" w:rsidP="0055793D">
      <w:pPr>
        <w:pStyle w:val="XMLCode"/>
      </w:pPr>
      <w:r w:rsidRPr="0055793D">
        <w:tab/>
      </w:r>
      <w:r w:rsidRPr="0055793D">
        <w:tab/>
      </w:r>
      <w:r w:rsidRPr="0055793D">
        <w:tab/>
      </w:r>
      <w:r w:rsidRPr="0055793D">
        <w:tab/>
      </w:r>
      <w:r w:rsidRPr="0055793D">
        <w:tab/>
        <w:t>&lt;FinInstnId&gt;</w:t>
      </w:r>
    </w:p>
    <w:p w14:paraId="6D340C33" w14:textId="77777777" w:rsidR="0055793D" w:rsidRPr="0055793D" w:rsidRDefault="0055793D" w:rsidP="0055793D">
      <w:pPr>
        <w:pStyle w:val="XMLCode"/>
      </w:pPr>
      <w:r w:rsidRPr="0055793D">
        <w:tab/>
      </w:r>
      <w:r w:rsidRPr="0055793D">
        <w:tab/>
      </w:r>
      <w:r w:rsidRPr="0055793D">
        <w:tab/>
      </w:r>
      <w:r w:rsidRPr="0055793D">
        <w:tab/>
      </w:r>
      <w:r w:rsidRPr="0055793D">
        <w:tab/>
      </w:r>
      <w:r w:rsidRPr="0055793D">
        <w:tab/>
        <w:t>&lt;BICFI&gt;AAAAGB2L&lt;/BICFI&gt;</w:t>
      </w:r>
    </w:p>
    <w:p w14:paraId="00C4F20C" w14:textId="77777777" w:rsidR="0055793D" w:rsidRPr="0055793D" w:rsidRDefault="0055793D" w:rsidP="0055793D">
      <w:pPr>
        <w:pStyle w:val="XMLCode"/>
      </w:pPr>
      <w:r w:rsidRPr="0055793D">
        <w:tab/>
      </w:r>
      <w:r w:rsidRPr="0055793D">
        <w:tab/>
      </w:r>
      <w:r w:rsidRPr="0055793D">
        <w:tab/>
      </w:r>
      <w:r w:rsidRPr="0055793D">
        <w:tab/>
      </w:r>
      <w:r w:rsidRPr="0055793D">
        <w:tab/>
        <w:t>&lt;/FinInstnId&gt;</w:t>
      </w:r>
    </w:p>
    <w:p w14:paraId="1E867108" w14:textId="77777777" w:rsidR="0055793D" w:rsidRPr="0055793D" w:rsidRDefault="0055793D" w:rsidP="0055793D">
      <w:pPr>
        <w:pStyle w:val="XMLCode"/>
      </w:pPr>
      <w:r w:rsidRPr="0055793D">
        <w:tab/>
      </w:r>
      <w:r w:rsidRPr="0055793D">
        <w:tab/>
      </w:r>
      <w:r w:rsidRPr="0055793D">
        <w:tab/>
      </w:r>
      <w:r w:rsidRPr="0055793D">
        <w:tab/>
        <w:t>&lt;/Agt&gt;</w:t>
      </w:r>
    </w:p>
    <w:p w14:paraId="26AAFC00" w14:textId="77777777" w:rsidR="0055793D" w:rsidRPr="0055793D" w:rsidRDefault="0055793D" w:rsidP="0055793D">
      <w:pPr>
        <w:pStyle w:val="XMLCode"/>
      </w:pPr>
      <w:r w:rsidRPr="0055793D">
        <w:tab/>
      </w:r>
      <w:r w:rsidRPr="0055793D">
        <w:tab/>
      </w:r>
      <w:r w:rsidRPr="0055793D">
        <w:tab/>
        <w:t>&lt;/Rqstr&gt;</w:t>
      </w:r>
    </w:p>
    <w:p w14:paraId="089264E8" w14:textId="77777777" w:rsidR="0055793D" w:rsidRPr="0055793D" w:rsidRDefault="0055793D" w:rsidP="0055793D">
      <w:pPr>
        <w:pStyle w:val="XMLCode"/>
      </w:pPr>
      <w:r w:rsidRPr="0055793D">
        <w:tab/>
      </w:r>
      <w:r w:rsidRPr="0055793D">
        <w:tab/>
      </w:r>
      <w:r w:rsidRPr="0055793D">
        <w:tab/>
        <w:t>&lt;Rspndr&gt;</w:t>
      </w:r>
    </w:p>
    <w:p w14:paraId="7335CC64" w14:textId="77777777" w:rsidR="0055793D" w:rsidRPr="0055793D" w:rsidRDefault="0055793D" w:rsidP="0055793D">
      <w:pPr>
        <w:pStyle w:val="XMLCode"/>
      </w:pPr>
      <w:r w:rsidRPr="0055793D">
        <w:tab/>
      </w:r>
      <w:r w:rsidRPr="0055793D">
        <w:tab/>
      </w:r>
      <w:r w:rsidRPr="0055793D">
        <w:tab/>
      </w:r>
      <w:r w:rsidRPr="0055793D">
        <w:tab/>
        <w:t>&lt;Agt&gt;</w:t>
      </w:r>
    </w:p>
    <w:p w14:paraId="71EF120C" w14:textId="77777777" w:rsidR="0055793D" w:rsidRPr="0055793D" w:rsidRDefault="0055793D" w:rsidP="0055793D">
      <w:pPr>
        <w:pStyle w:val="XMLCode"/>
      </w:pPr>
      <w:r w:rsidRPr="0055793D">
        <w:tab/>
      </w:r>
      <w:r w:rsidRPr="0055793D">
        <w:tab/>
      </w:r>
      <w:r w:rsidRPr="0055793D">
        <w:tab/>
      </w:r>
      <w:r w:rsidRPr="0055793D">
        <w:tab/>
      </w:r>
      <w:r w:rsidRPr="0055793D">
        <w:tab/>
        <w:t>&lt;FinInstnId&gt;</w:t>
      </w:r>
    </w:p>
    <w:p w14:paraId="7B944660" w14:textId="77777777" w:rsidR="0055793D" w:rsidRPr="0055793D" w:rsidRDefault="0055793D" w:rsidP="0055793D">
      <w:pPr>
        <w:pStyle w:val="XMLCode"/>
      </w:pPr>
      <w:r w:rsidRPr="0055793D">
        <w:tab/>
      </w:r>
      <w:r w:rsidRPr="0055793D">
        <w:tab/>
      </w:r>
      <w:r w:rsidRPr="0055793D">
        <w:tab/>
      </w:r>
      <w:r w:rsidRPr="0055793D">
        <w:tab/>
      </w:r>
      <w:r w:rsidRPr="0055793D">
        <w:tab/>
      </w:r>
      <w:r w:rsidRPr="0055793D">
        <w:tab/>
        <w:t>&lt;BICFI&gt;BBBBROMM&lt;/BICFI&gt;</w:t>
      </w:r>
    </w:p>
    <w:p w14:paraId="025CBFFF" w14:textId="77777777" w:rsidR="0055793D" w:rsidRPr="0055793D" w:rsidRDefault="0055793D" w:rsidP="0055793D">
      <w:pPr>
        <w:pStyle w:val="XMLCode"/>
      </w:pPr>
      <w:r w:rsidRPr="0055793D">
        <w:tab/>
      </w:r>
      <w:r w:rsidRPr="0055793D">
        <w:tab/>
      </w:r>
      <w:r w:rsidRPr="0055793D">
        <w:tab/>
      </w:r>
      <w:r w:rsidRPr="0055793D">
        <w:tab/>
      </w:r>
      <w:r w:rsidRPr="0055793D">
        <w:tab/>
        <w:t>&lt;/FinInstnId&gt;</w:t>
      </w:r>
    </w:p>
    <w:p w14:paraId="3B3E5B80" w14:textId="77777777" w:rsidR="0055793D" w:rsidRPr="0055793D" w:rsidRDefault="0055793D" w:rsidP="0055793D">
      <w:pPr>
        <w:pStyle w:val="XMLCode"/>
      </w:pPr>
      <w:r w:rsidRPr="0055793D">
        <w:tab/>
      </w:r>
      <w:r w:rsidRPr="0055793D">
        <w:tab/>
      </w:r>
      <w:r w:rsidRPr="0055793D">
        <w:tab/>
      </w:r>
      <w:r w:rsidRPr="0055793D">
        <w:tab/>
        <w:t>&lt;/Agt&gt;</w:t>
      </w:r>
    </w:p>
    <w:p w14:paraId="62490A61" w14:textId="77777777" w:rsidR="0055793D" w:rsidRPr="0055793D" w:rsidRDefault="0055793D" w:rsidP="0055793D">
      <w:pPr>
        <w:pStyle w:val="XMLCode"/>
      </w:pPr>
      <w:r w:rsidRPr="0055793D">
        <w:tab/>
      </w:r>
      <w:r w:rsidRPr="0055793D">
        <w:tab/>
      </w:r>
      <w:r w:rsidRPr="0055793D">
        <w:tab/>
        <w:t>&lt;/Rspndr&gt;</w:t>
      </w:r>
    </w:p>
    <w:p w14:paraId="272003A8" w14:textId="77777777" w:rsidR="0055793D" w:rsidRPr="0055793D" w:rsidRDefault="0055793D" w:rsidP="0055793D">
      <w:pPr>
        <w:pStyle w:val="XMLCode"/>
      </w:pPr>
      <w:r w:rsidRPr="0055793D">
        <w:tab/>
      </w:r>
      <w:r w:rsidRPr="0055793D">
        <w:tab/>
        <w:t>&lt;/OrgnlInvstgtnReq&gt;</w:t>
      </w:r>
    </w:p>
    <w:p w14:paraId="12390466" w14:textId="77777777" w:rsidR="0055793D" w:rsidRPr="0055793D" w:rsidRDefault="0055793D" w:rsidP="0055793D">
      <w:pPr>
        <w:pStyle w:val="XMLCode"/>
      </w:pPr>
      <w:r w:rsidRPr="0055793D">
        <w:tab/>
        <w:t>&lt;/InvstgtnRspn&gt;</w:t>
      </w:r>
    </w:p>
    <w:p w14:paraId="1326E149" w14:textId="306A71A8" w:rsidR="0055793D" w:rsidRDefault="0055793D" w:rsidP="0055793D">
      <w:pPr>
        <w:pStyle w:val="XMLCode"/>
      </w:pPr>
      <w:r w:rsidRPr="0055793D">
        <w:t>&lt;/Document&gt;</w:t>
      </w:r>
    </w:p>
    <w:p w14:paraId="73B878EF" w14:textId="77777777" w:rsidR="0056221A" w:rsidRDefault="0056221A" w:rsidP="00B52A41">
      <w:pPr>
        <w:pStyle w:val="XMLCode"/>
      </w:pPr>
    </w:p>
    <w:p w14:paraId="76D8C065" w14:textId="77777777" w:rsidR="007B75E4" w:rsidRDefault="007B75E4" w:rsidP="00B52A41">
      <w:pPr>
        <w:pStyle w:val="XMLCode"/>
      </w:pPr>
    </w:p>
    <w:p w14:paraId="5A94814E" w14:textId="77777777" w:rsidR="007B75E4" w:rsidRDefault="007B75E4" w:rsidP="00B52A41">
      <w:pPr>
        <w:pStyle w:val="XMLCode"/>
      </w:pPr>
    </w:p>
    <w:p w14:paraId="5E544C44" w14:textId="77777777" w:rsidR="007B75E4" w:rsidRDefault="007B75E4" w:rsidP="00B52A41">
      <w:pPr>
        <w:pStyle w:val="XMLCode"/>
      </w:pPr>
    </w:p>
    <w:p w14:paraId="48D283C3" w14:textId="77777777" w:rsidR="007B75E4" w:rsidRDefault="007B75E4" w:rsidP="00B52A41">
      <w:pPr>
        <w:pStyle w:val="XMLCode"/>
      </w:pPr>
    </w:p>
    <w:p w14:paraId="177ADE5B" w14:textId="77777777" w:rsidR="007B75E4" w:rsidRDefault="007B75E4" w:rsidP="00B52A41">
      <w:pPr>
        <w:pStyle w:val="XMLCode"/>
      </w:pPr>
    </w:p>
    <w:p w14:paraId="3E63B05C" w14:textId="77777777" w:rsidR="007B75E4" w:rsidRDefault="007B75E4" w:rsidP="00B52A41">
      <w:pPr>
        <w:pStyle w:val="XMLCode"/>
      </w:pPr>
    </w:p>
    <w:p w14:paraId="45CB5BC8" w14:textId="77777777" w:rsidR="007B75E4" w:rsidRDefault="007B75E4" w:rsidP="00B52A41">
      <w:pPr>
        <w:pStyle w:val="XMLCode"/>
      </w:pPr>
    </w:p>
    <w:p w14:paraId="01F405C7" w14:textId="77777777" w:rsidR="007B75E4" w:rsidRDefault="007B75E4" w:rsidP="00B52A41">
      <w:pPr>
        <w:pStyle w:val="XMLCode"/>
      </w:pPr>
    </w:p>
    <w:p w14:paraId="37C119E7" w14:textId="77777777" w:rsidR="007B75E4" w:rsidRDefault="007B75E4" w:rsidP="00B52A41">
      <w:pPr>
        <w:pStyle w:val="XMLCode"/>
      </w:pPr>
    </w:p>
    <w:p w14:paraId="3022D083" w14:textId="77777777" w:rsidR="007B75E4" w:rsidRDefault="007B75E4" w:rsidP="00B52A41">
      <w:pPr>
        <w:pStyle w:val="XMLCode"/>
      </w:pPr>
    </w:p>
    <w:p w14:paraId="4F9F2A33" w14:textId="77777777" w:rsidR="007B75E4" w:rsidRDefault="007B75E4" w:rsidP="00B52A41">
      <w:pPr>
        <w:pStyle w:val="XMLCode"/>
      </w:pPr>
    </w:p>
    <w:p w14:paraId="4A8CED62" w14:textId="77777777" w:rsidR="007B75E4" w:rsidRDefault="007B75E4" w:rsidP="00B52A41">
      <w:pPr>
        <w:pStyle w:val="XMLCode"/>
      </w:pPr>
    </w:p>
    <w:p w14:paraId="2CEEF776" w14:textId="1A20633E" w:rsidR="00846E02" w:rsidRPr="009707DF" w:rsidRDefault="00846E02" w:rsidP="00FC2CEC">
      <w:pPr>
        <w:pStyle w:val="Heading4"/>
      </w:pPr>
      <w:r w:rsidRPr="009707DF">
        <w:lastRenderedPageBreak/>
        <w:t xml:space="preserve">Investigation </w:t>
      </w:r>
      <w:r w:rsidR="006207D6">
        <w:t>r</w:t>
      </w:r>
      <w:r w:rsidRPr="009707DF">
        <w:t xml:space="preserve">esponse </w:t>
      </w:r>
      <w:r w:rsidR="0032622B">
        <w:t>(</w:t>
      </w:r>
      <w:r w:rsidR="00713C2A">
        <w:t>N</w:t>
      </w:r>
      <w:r w:rsidR="0032622B">
        <w:t>o original transaction received)</w:t>
      </w:r>
    </w:p>
    <w:p w14:paraId="6698426E" w14:textId="77777777" w:rsidR="00846E02" w:rsidRDefault="00846E02" w:rsidP="00846E02">
      <w:pPr>
        <w:pStyle w:val="BlockLabel"/>
      </w:pPr>
      <w:r>
        <w:t>Description</w:t>
      </w:r>
    </w:p>
    <w:p w14:paraId="50BEAB74" w14:textId="4233A06F" w:rsidR="005175E6" w:rsidRDefault="005175E6" w:rsidP="005175E6">
      <w:pPr>
        <w:pStyle w:val="Normalbeforetable"/>
      </w:pPr>
      <w:r w:rsidRPr="002B1F25">
        <w:t xml:space="preserve">The </w:t>
      </w:r>
      <w:r>
        <w:t>I</w:t>
      </w:r>
      <w:r w:rsidRPr="002B1F25">
        <w:t xml:space="preserve">nvestigation </w:t>
      </w:r>
      <w:r>
        <w:t>R</w:t>
      </w:r>
      <w:r w:rsidRPr="002B1F25">
        <w:t>esponder (</w:t>
      </w:r>
      <w:r w:rsidRPr="00B118C9">
        <w:t>BBBBROMM</w:t>
      </w:r>
      <w:r w:rsidRPr="002B1F25">
        <w:t xml:space="preserve">) sends an </w:t>
      </w:r>
      <w:r>
        <w:t>i</w:t>
      </w:r>
      <w:r w:rsidRPr="002B1F25">
        <w:t xml:space="preserve">nvestigation </w:t>
      </w:r>
      <w:r w:rsidRPr="002B1F25" w:rsidDel="00935481">
        <w:t>r</w:t>
      </w:r>
      <w:r w:rsidRPr="002B1F25">
        <w:t xml:space="preserve">esponse (camt.111) to the </w:t>
      </w:r>
      <w:r>
        <w:t>I</w:t>
      </w:r>
      <w:r w:rsidRPr="002B1F25">
        <w:t xml:space="preserve">nvestigation </w:t>
      </w:r>
      <w:r>
        <w:t>R</w:t>
      </w:r>
      <w:r w:rsidRPr="002B1F25">
        <w:t>equestor (</w:t>
      </w:r>
      <w:r w:rsidRPr="00B118C9">
        <w:t>AAAAGB2L</w:t>
      </w:r>
      <w:r w:rsidRPr="002B1F25">
        <w:t>)</w:t>
      </w:r>
      <w:r w:rsidRPr="002B1F25">
        <w:rPr>
          <w:rStyle w:val="Bold"/>
        </w:rPr>
        <w:t xml:space="preserve"> </w:t>
      </w:r>
      <w:r w:rsidR="0054406D">
        <w:t>advising</w:t>
      </w:r>
      <w:r>
        <w:t xml:space="preserve"> that the original payment was not received and sets </w:t>
      </w:r>
      <w:r w:rsidRPr="00A42B74">
        <w:t xml:space="preserve">investigation status as </w:t>
      </w:r>
      <w:r>
        <w:t>RJCT (Rejected)</w:t>
      </w:r>
      <w:r w:rsidRPr="00A42B74">
        <w:t>.</w:t>
      </w:r>
    </w:p>
    <w:p w14:paraId="42CBF1E7" w14:textId="77777777" w:rsidR="00B168E4" w:rsidRDefault="00B168E4" w:rsidP="007729C3"/>
    <w:p w14:paraId="67746630" w14:textId="10E0A37A" w:rsidR="00B168E4" w:rsidRPr="00B168E4" w:rsidRDefault="00B168E4" w:rsidP="00B168E4">
      <w:pPr>
        <w:pStyle w:val="BlockLabelBeforeTable"/>
      </w:pPr>
      <w:r w:rsidRPr="00B168E4">
        <w:t xml:space="preserve">Business </w:t>
      </w:r>
      <w:r w:rsidR="00B135D1">
        <w:t>d</w:t>
      </w:r>
      <w:r w:rsidRPr="00B168E4">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2170"/>
        <w:gridCol w:w="3795"/>
      </w:tblGrid>
      <w:tr w:rsidR="00E814AF" w14:paraId="0691DE57" w14:textId="77777777" w:rsidTr="007E621D">
        <w:trPr>
          <w:cantSplit/>
          <w:tblHeader/>
        </w:trPr>
        <w:tc>
          <w:tcPr>
            <w:tcW w:w="221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78129C2" w14:textId="77777777" w:rsidR="00B168E4" w:rsidRPr="00B168E4" w:rsidRDefault="00B168E4" w:rsidP="00B168E4">
            <w:pPr>
              <w:pStyle w:val="TableHeading"/>
            </w:pPr>
            <w:r w:rsidRPr="00B168E4">
              <w:t>Element</w:t>
            </w:r>
          </w:p>
        </w:tc>
        <w:tc>
          <w:tcPr>
            <w:tcW w:w="206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12BEE04" w14:textId="77777777" w:rsidR="00B168E4" w:rsidRPr="00B168E4" w:rsidRDefault="00B168E4" w:rsidP="00B168E4">
            <w:pPr>
              <w:pStyle w:val="TableHeading"/>
            </w:pPr>
            <w:r w:rsidRPr="00B168E4">
              <w:t>XML Tag</w:t>
            </w:r>
          </w:p>
        </w:tc>
        <w:tc>
          <w:tcPr>
            <w:tcW w:w="385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D56D0B6" w14:textId="77777777" w:rsidR="00B168E4" w:rsidRPr="00B168E4" w:rsidRDefault="00B168E4" w:rsidP="00B168E4">
            <w:pPr>
              <w:pStyle w:val="TableHeading"/>
            </w:pPr>
            <w:r w:rsidRPr="00B168E4">
              <w:t>Content</w:t>
            </w:r>
          </w:p>
        </w:tc>
      </w:tr>
      <w:tr w:rsidR="00A81965" w14:paraId="20910D7D" w14:textId="77777777" w:rsidTr="00BB64D4">
        <w:tc>
          <w:tcPr>
            <w:tcW w:w="2213" w:type="dxa"/>
            <w:shd w:val="clear" w:color="auto" w:fill="FFFFFF"/>
          </w:tcPr>
          <w:p w14:paraId="4FD80301" w14:textId="14EC48D4" w:rsidR="00A81965" w:rsidRPr="00B168E4" w:rsidRDefault="007E621D" w:rsidP="00A81965">
            <w:pPr>
              <w:pStyle w:val="TableText"/>
            </w:pPr>
            <w:r w:rsidRPr="002B1F25">
              <w:t>Responder Investigation Identification</w:t>
            </w:r>
          </w:p>
        </w:tc>
        <w:tc>
          <w:tcPr>
            <w:tcW w:w="2068" w:type="dxa"/>
            <w:shd w:val="clear" w:color="auto" w:fill="FFFFFF"/>
          </w:tcPr>
          <w:p w14:paraId="2CF82EE2" w14:textId="7397D797" w:rsidR="00A81965" w:rsidRPr="00B168E4" w:rsidRDefault="00A81965" w:rsidP="00A81965">
            <w:pPr>
              <w:pStyle w:val="TableText"/>
            </w:pPr>
            <w:r w:rsidRPr="00B168E4">
              <w:t>&lt;RspndrInvstgtnId&gt;</w:t>
            </w:r>
          </w:p>
        </w:tc>
        <w:tc>
          <w:tcPr>
            <w:tcW w:w="3858" w:type="dxa"/>
            <w:shd w:val="clear" w:color="auto" w:fill="FFFFFF"/>
          </w:tcPr>
          <w:p w14:paraId="482B4EB2" w14:textId="2336B012" w:rsidR="00A81965" w:rsidRPr="00B168E4" w:rsidRDefault="00A81965" w:rsidP="00163913">
            <w:pPr>
              <w:pStyle w:val="TableTextCentre"/>
              <w:jc w:val="left"/>
            </w:pPr>
            <w:r w:rsidRPr="00B168E4">
              <w:t>BANKBENEREF1</w:t>
            </w:r>
          </w:p>
        </w:tc>
      </w:tr>
      <w:tr w:rsidR="00A81965" w14:paraId="55BBFED5" w14:textId="77777777" w:rsidTr="00BB64D4">
        <w:tc>
          <w:tcPr>
            <w:tcW w:w="2213" w:type="dxa"/>
            <w:shd w:val="clear" w:color="auto" w:fill="FFFFFF"/>
          </w:tcPr>
          <w:p w14:paraId="4EFF1BB7" w14:textId="47B2A7C2" w:rsidR="00A81965" w:rsidRPr="00B168E4" w:rsidRDefault="00A81965" w:rsidP="00A81965">
            <w:pPr>
              <w:pStyle w:val="TableText"/>
            </w:pPr>
            <w:r w:rsidRPr="00B168E4">
              <w:t>Status</w:t>
            </w:r>
          </w:p>
        </w:tc>
        <w:tc>
          <w:tcPr>
            <w:tcW w:w="2068" w:type="dxa"/>
            <w:shd w:val="clear" w:color="auto" w:fill="FFFFFF"/>
          </w:tcPr>
          <w:p w14:paraId="2BD71DDD" w14:textId="2BDAA6E7" w:rsidR="00A81965" w:rsidRPr="00B168E4" w:rsidRDefault="00A81965" w:rsidP="00A81965">
            <w:pPr>
              <w:pStyle w:val="TableText"/>
            </w:pPr>
            <w:r w:rsidRPr="00B168E4">
              <w:t xml:space="preserve">&lt;Sts&gt; </w:t>
            </w:r>
          </w:p>
        </w:tc>
        <w:tc>
          <w:tcPr>
            <w:tcW w:w="3858" w:type="dxa"/>
            <w:shd w:val="clear" w:color="auto" w:fill="FFFFFF"/>
          </w:tcPr>
          <w:p w14:paraId="76A1792E" w14:textId="5C1BE957" w:rsidR="00A81965" w:rsidRPr="00B168E4" w:rsidRDefault="00A81965" w:rsidP="00163913">
            <w:pPr>
              <w:pStyle w:val="TableTextCentre"/>
              <w:jc w:val="left"/>
            </w:pPr>
            <w:r>
              <w:t>RJCT</w:t>
            </w:r>
          </w:p>
        </w:tc>
      </w:tr>
      <w:tr w:rsidR="00A81965" w14:paraId="526D7400" w14:textId="77777777" w:rsidTr="00BB64D4">
        <w:tc>
          <w:tcPr>
            <w:tcW w:w="2213" w:type="dxa"/>
            <w:shd w:val="clear" w:color="auto" w:fill="FFFFFF"/>
          </w:tcPr>
          <w:p w14:paraId="30987335" w14:textId="35D3951C" w:rsidR="00A81965" w:rsidRPr="00B168E4" w:rsidRDefault="00A81965" w:rsidP="00A81965">
            <w:pPr>
              <w:pStyle w:val="TableText"/>
            </w:pPr>
            <w:r>
              <w:t>Status Reason</w:t>
            </w:r>
          </w:p>
        </w:tc>
        <w:tc>
          <w:tcPr>
            <w:tcW w:w="2068" w:type="dxa"/>
            <w:shd w:val="clear" w:color="auto" w:fill="FFFFFF"/>
          </w:tcPr>
          <w:p w14:paraId="638873BF" w14:textId="110C193C" w:rsidR="00A81965" w:rsidRPr="00B168E4" w:rsidRDefault="00A81965" w:rsidP="00A81965">
            <w:pPr>
              <w:pStyle w:val="TableText"/>
            </w:pPr>
            <w:r w:rsidRPr="00B168E4">
              <w:t>&lt;</w:t>
            </w:r>
            <w:r>
              <w:t>StsRsn</w:t>
            </w:r>
            <w:r w:rsidRPr="00B168E4">
              <w:t>&gt;</w:t>
            </w:r>
          </w:p>
        </w:tc>
        <w:tc>
          <w:tcPr>
            <w:tcW w:w="3858" w:type="dxa"/>
            <w:shd w:val="clear" w:color="auto" w:fill="FFFFFF"/>
          </w:tcPr>
          <w:p w14:paraId="04CD48C6" w14:textId="28EF073F" w:rsidR="00A81965" w:rsidRPr="00B168E4" w:rsidRDefault="00437261" w:rsidP="00163913">
            <w:pPr>
              <w:pStyle w:val="TableTextCentre"/>
              <w:jc w:val="left"/>
            </w:pPr>
            <w:r>
              <w:t>NOOR</w:t>
            </w:r>
          </w:p>
        </w:tc>
      </w:tr>
      <w:tr w:rsidR="00A81965" w14:paraId="67E6157B" w14:textId="77777777" w:rsidTr="00BB64D4">
        <w:tc>
          <w:tcPr>
            <w:tcW w:w="2213" w:type="dxa"/>
            <w:shd w:val="clear" w:color="auto" w:fill="FFFFFF"/>
          </w:tcPr>
          <w:p w14:paraId="4B2910C6" w14:textId="3962AC4A" w:rsidR="00A81965" w:rsidRPr="00B168E4" w:rsidRDefault="00A81965" w:rsidP="00A81965">
            <w:pPr>
              <w:pStyle w:val="TableText"/>
            </w:pPr>
            <w:r w:rsidRPr="00B168E4">
              <w:t>Requestor Investigation Identifier</w:t>
            </w:r>
          </w:p>
        </w:tc>
        <w:tc>
          <w:tcPr>
            <w:tcW w:w="2068" w:type="dxa"/>
            <w:shd w:val="clear" w:color="auto" w:fill="FFFFFF"/>
          </w:tcPr>
          <w:p w14:paraId="01756A61" w14:textId="197874D1" w:rsidR="00A81965" w:rsidRPr="00B168E4" w:rsidRDefault="00A81965" w:rsidP="00A81965">
            <w:pPr>
              <w:pStyle w:val="TableText"/>
            </w:pPr>
            <w:r w:rsidRPr="00B168E4">
              <w:t>&lt;RqstrInvstgtnId&gt;</w:t>
            </w:r>
          </w:p>
        </w:tc>
        <w:tc>
          <w:tcPr>
            <w:tcW w:w="3858" w:type="dxa"/>
            <w:shd w:val="clear" w:color="auto" w:fill="FFFFFF"/>
          </w:tcPr>
          <w:p w14:paraId="107EB4AD" w14:textId="3D2638EA" w:rsidR="00A81965" w:rsidRPr="00B168E4" w:rsidRDefault="00A81965" w:rsidP="00163913">
            <w:pPr>
              <w:pStyle w:val="TableTextCentre"/>
              <w:jc w:val="left"/>
            </w:pPr>
            <w:r w:rsidRPr="00B168E4">
              <w:t>REQUESTOR_REF1234</w:t>
            </w:r>
          </w:p>
        </w:tc>
      </w:tr>
      <w:tr w:rsidR="00E814AF" w14:paraId="520D2435" w14:textId="77777777" w:rsidTr="00BB64D4">
        <w:tc>
          <w:tcPr>
            <w:tcW w:w="2213" w:type="dxa"/>
            <w:shd w:val="clear" w:color="auto" w:fill="FFFFFF"/>
          </w:tcPr>
          <w:p w14:paraId="597F3CA5" w14:textId="7E41B532" w:rsidR="00B168E4" w:rsidRPr="00B168E4" w:rsidRDefault="00B168E4" w:rsidP="00B168E4">
            <w:pPr>
              <w:pStyle w:val="TableText"/>
            </w:pPr>
            <w:r w:rsidRPr="00B168E4">
              <w:t>Investigation Type</w:t>
            </w:r>
          </w:p>
        </w:tc>
        <w:tc>
          <w:tcPr>
            <w:tcW w:w="2068" w:type="dxa"/>
            <w:shd w:val="clear" w:color="auto" w:fill="FFFFFF"/>
          </w:tcPr>
          <w:p w14:paraId="01466C99" w14:textId="77777777" w:rsidR="00B168E4" w:rsidRPr="00B168E4" w:rsidRDefault="00B168E4" w:rsidP="00B168E4">
            <w:pPr>
              <w:pStyle w:val="TableText"/>
            </w:pPr>
            <w:r w:rsidRPr="00B168E4">
              <w:t>&lt;Cd&gt;</w:t>
            </w:r>
          </w:p>
        </w:tc>
        <w:tc>
          <w:tcPr>
            <w:tcW w:w="3858" w:type="dxa"/>
            <w:shd w:val="clear" w:color="auto" w:fill="FFFFFF"/>
          </w:tcPr>
          <w:p w14:paraId="05C0D738" w14:textId="77777777" w:rsidR="00B168E4" w:rsidRPr="00B168E4" w:rsidRDefault="00B168E4" w:rsidP="00B168E4">
            <w:pPr>
              <w:pStyle w:val="TableText"/>
            </w:pPr>
            <w:r w:rsidRPr="00B168E4">
              <w:t>CCNR</w:t>
            </w:r>
          </w:p>
        </w:tc>
      </w:tr>
      <w:tr w:rsidR="00E814AF" w14:paraId="47CC9064" w14:textId="77777777" w:rsidTr="00BB64D4">
        <w:tc>
          <w:tcPr>
            <w:tcW w:w="2213" w:type="dxa"/>
            <w:shd w:val="clear" w:color="auto" w:fill="FFFFFF"/>
          </w:tcPr>
          <w:p w14:paraId="5D32F8AD" w14:textId="296DA26F" w:rsidR="00B168E4" w:rsidRPr="00B168E4" w:rsidRDefault="00B168E4" w:rsidP="00B168E4">
            <w:pPr>
              <w:pStyle w:val="TableText"/>
            </w:pPr>
            <w:r w:rsidRPr="00B168E4">
              <w:t xml:space="preserve">Underlying </w:t>
            </w:r>
            <w:r w:rsidR="007E621D">
              <w:t>I</w:t>
            </w:r>
            <w:r w:rsidRPr="00B168E4">
              <w:t>nstrument</w:t>
            </w:r>
          </w:p>
        </w:tc>
        <w:tc>
          <w:tcPr>
            <w:tcW w:w="2068" w:type="dxa"/>
            <w:shd w:val="clear" w:color="auto" w:fill="FFFFFF"/>
          </w:tcPr>
          <w:p w14:paraId="077AE343" w14:textId="77777777" w:rsidR="00B168E4" w:rsidRPr="00B168E4" w:rsidRDefault="00B168E4" w:rsidP="00B168E4">
            <w:pPr>
              <w:pStyle w:val="TableText"/>
            </w:pPr>
            <w:r w:rsidRPr="00B168E4">
              <w:t>&lt;Cd&gt;</w:t>
            </w:r>
          </w:p>
        </w:tc>
        <w:tc>
          <w:tcPr>
            <w:tcW w:w="3858" w:type="dxa"/>
            <w:shd w:val="clear" w:color="auto" w:fill="FFFFFF"/>
          </w:tcPr>
          <w:p w14:paraId="106D2FB9" w14:textId="329E5E2F" w:rsidR="00B168E4" w:rsidRPr="00B168E4" w:rsidRDefault="00B168E4" w:rsidP="00B168E4">
            <w:pPr>
              <w:pStyle w:val="TableText"/>
            </w:pPr>
            <w:r w:rsidRPr="00B168E4">
              <w:t>XB</w:t>
            </w:r>
            <w:r w:rsidR="00F41EE7">
              <w:t>CT</w:t>
            </w:r>
          </w:p>
        </w:tc>
      </w:tr>
      <w:tr w:rsidR="00E814AF" w14:paraId="012390EF" w14:textId="77777777" w:rsidTr="00BB64D4">
        <w:tc>
          <w:tcPr>
            <w:tcW w:w="2213" w:type="dxa"/>
            <w:shd w:val="clear" w:color="auto" w:fill="FFFFFF"/>
          </w:tcPr>
          <w:p w14:paraId="0DCC3169" w14:textId="2E508397" w:rsidR="00B168E4" w:rsidRPr="00B168E4" w:rsidRDefault="00B168E4" w:rsidP="00B168E4">
            <w:pPr>
              <w:pStyle w:val="TableText"/>
            </w:pPr>
            <w:r w:rsidRPr="00B168E4">
              <w:t xml:space="preserve">Original </w:t>
            </w:r>
            <w:r w:rsidR="00B71A14">
              <w:t>Instruction</w:t>
            </w:r>
            <w:r w:rsidRPr="00B168E4">
              <w:t xml:space="preserve"> Identif</w:t>
            </w:r>
            <w:r w:rsidR="00B71A14">
              <w:t>ier</w:t>
            </w:r>
          </w:p>
        </w:tc>
        <w:tc>
          <w:tcPr>
            <w:tcW w:w="2068" w:type="dxa"/>
            <w:shd w:val="clear" w:color="auto" w:fill="FFFFFF"/>
          </w:tcPr>
          <w:p w14:paraId="6D903DE4" w14:textId="61D504BB" w:rsidR="00B168E4" w:rsidRPr="00B168E4" w:rsidRDefault="00B168E4" w:rsidP="00B168E4">
            <w:pPr>
              <w:pStyle w:val="TableText"/>
            </w:pPr>
            <w:r w:rsidRPr="00B168E4">
              <w:t>&lt;</w:t>
            </w:r>
            <w:r w:rsidR="00B71A14" w:rsidRPr="002153A2">
              <w:t xml:space="preserve"> </w:t>
            </w:r>
            <w:r w:rsidR="00B71A14" w:rsidRPr="00B71A14">
              <w:t>OrgnlInstrId</w:t>
            </w:r>
            <w:r w:rsidR="00B71A14" w:rsidRPr="00B71A14" w:rsidDel="00B71A14">
              <w:t xml:space="preserve"> </w:t>
            </w:r>
            <w:r w:rsidRPr="00B168E4">
              <w:t>&gt;</w:t>
            </w:r>
          </w:p>
        </w:tc>
        <w:tc>
          <w:tcPr>
            <w:tcW w:w="3858" w:type="dxa"/>
            <w:shd w:val="clear" w:color="auto" w:fill="FFFFFF"/>
          </w:tcPr>
          <w:p w14:paraId="51A34F3C" w14:textId="77777777" w:rsidR="00B168E4" w:rsidRPr="00B168E4" w:rsidRDefault="00B168E4" w:rsidP="00B168E4">
            <w:pPr>
              <w:pStyle w:val="TableText"/>
            </w:pPr>
            <w:r w:rsidRPr="00B168E4">
              <w:t>RECBANKPAYREF</w:t>
            </w:r>
          </w:p>
        </w:tc>
      </w:tr>
      <w:tr w:rsidR="00E814AF" w:rsidRPr="00AD781A" w14:paraId="777E89FA" w14:textId="77777777" w:rsidTr="00BB64D4">
        <w:tc>
          <w:tcPr>
            <w:tcW w:w="2213" w:type="dxa"/>
            <w:shd w:val="clear" w:color="auto" w:fill="FFFFFF"/>
          </w:tcPr>
          <w:p w14:paraId="4C7BD606" w14:textId="77777777" w:rsidR="00B168E4" w:rsidRPr="00B168E4" w:rsidRDefault="00B168E4" w:rsidP="00B168E4">
            <w:pPr>
              <w:pStyle w:val="TableText"/>
            </w:pPr>
            <w:r w:rsidRPr="00B168E4">
              <w:t>Original UETR</w:t>
            </w:r>
          </w:p>
        </w:tc>
        <w:tc>
          <w:tcPr>
            <w:tcW w:w="2068" w:type="dxa"/>
            <w:shd w:val="clear" w:color="auto" w:fill="FFFFFF"/>
          </w:tcPr>
          <w:p w14:paraId="45CE7CAC" w14:textId="77777777" w:rsidR="00B168E4" w:rsidRPr="00B168E4" w:rsidRDefault="00B168E4" w:rsidP="00B168E4">
            <w:pPr>
              <w:pStyle w:val="TableText"/>
            </w:pPr>
            <w:r w:rsidRPr="00B168E4">
              <w:t>&lt;OrgnlUETR&gt;</w:t>
            </w:r>
          </w:p>
        </w:tc>
        <w:tc>
          <w:tcPr>
            <w:tcW w:w="3858" w:type="dxa"/>
            <w:shd w:val="clear" w:color="auto" w:fill="FFFFFF"/>
          </w:tcPr>
          <w:p w14:paraId="1D91A548" w14:textId="77777777" w:rsidR="00B168E4" w:rsidRPr="00AD781A" w:rsidRDefault="00B168E4" w:rsidP="00B168E4">
            <w:pPr>
              <w:pStyle w:val="TableText"/>
            </w:pPr>
            <w:r w:rsidRPr="00AD781A">
              <w:t>2bf440bd-56b5-4bd2-94e1-e3a7eaf9b8bf</w:t>
            </w:r>
          </w:p>
        </w:tc>
      </w:tr>
      <w:tr w:rsidR="00E814AF" w14:paraId="43E94AAE" w14:textId="77777777" w:rsidTr="00BB64D4">
        <w:tc>
          <w:tcPr>
            <w:tcW w:w="2213" w:type="dxa"/>
            <w:shd w:val="clear" w:color="auto" w:fill="FFFFFF"/>
          </w:tcPr>
          <w:p w14:paraId="4C803F52" w14:textId="29444D6D" w:rsidR="00B168E4" w:rsidRPr="00B168E4" w:rsidRDefault="0035637C" w:rsidP="00B168E4">
            <w:pPr>
              <w:pStyle w:val="TableText"/>
            </w:pPr>
            <w:r>
              <w:t xml:space="preserve">Original Interbank </w:t>
            </w:r>
            <w:r w:rsidR="007E621D">
              <w:t>S</w:t>
            </w:r>
            <w:r>
              <w:t xml:space="preserve">ettlement </w:t>
            </w:r>
            <w:r w:rsidR="007E621D">
              <w:t>A</w:t>
            </w:r>
            <w:r>
              <w:t>mount</w:t>
            </w:r>
          </w:p>
        </w:tc>
        <w:tc>
          <w:tcPr>
            <w:tcW w:w="2068" w:type="dxa"/>
            <w:shd w:val="clear" w:color="auto" w:fill="FFFFFF"/>
          </w:tcPr>
          <w:p w14:paraId="6F09FE3C" w14:textId="1E2188BC" w:rsidR="00B168E4" w:rsidRPr="00B168E4" w:rsidRDefault="00B168E4" w:rsidP="00B168E4">
            <w:pPr>
              <w:pStyle w:val="TableText"/>
            </w:pPr>
            <w:r w:rsidRPr="00B168E4">
              <w:t>&lt;</w:t>
            </w:r>
            <w:r w:rsidR="0035637C" w:rsidRPr="0035637C">
              <w:t>OrgnlIntrBkSttlmAmt</w:t>
            </w:r>
            <w:r w:rsidRPr="00B168E4">
              <w:t>&gt;</w:t>
            </w:r>
          </w:p>
        </w:tc>
        <w:tc>
          <w:tcPr>
            <w:tcW w:w="3858" w:type="dxa"/>
            <w:shd w:val="clear" w:color="auto" w:fill="FFFFFF"/>
          </w:tcPr>
          <w:p w14:paraId="6D6B2EA4" w14:textId="77777777" w:rsidR="00B168E4" w:rsidRPr="00B168E4" w:rsidRDefault="00B168E4" w:rsidP="00B168E4">
            <w:pPr>
              <w:pStyle w:val="TableText"/>
            </w:pPr>
            <w:r w:rsidRPr="00B168E4">
              <w:t>100 RON</w:t>
            </w:r>
          </w:p>
        </w:tc>
      </w:tr>
      <w:tr w:rsidR="00E814AF" w14:paraId="1E4F6B9D" w14:textId="77777777" w:rsidTr="00BB64D4">
        <w:tc>
          <w:tcPr>
            <w:tcW w:w="2213" w:type="dxa"/>
            <w:shd w:val="clear" w:color="auto" w:fill="FFFFFF"/>
          </w:tcPr>
          <w:p w14:paraId="67E2CDD9" w14:textId="0C70CD4D" w:rsidR="00B168E4" w:rsidRPr="00B168E4" w:rsidRDefault="0035637C" w:rsidP="00B168E4">
            <w:pPr>
              <w:pStyle w:val="TableText"/>
            </w:pPr>
            <w:r>
              <w:t xml:space="preserve">Original </w:t>
            </w:r>
            <w:r w:rsidR="007E621D">
              <w:t>I</w:t>
            </w:r>
            <w:r>
              <w:t xml:space="preserve">nterbank </w:t>
            </w:r>
            <w:r w:rsidR="00B168E4" w:rsidRPr="00B168E4">
              <w:t xml:space="preserve">Settlement </w:t>
            </w:r>
            <w:r w:rsidR="007E621D">
              <w:t>D</w:t>
            </w:r>
            <w:r w:rsidR="00B168E4" w:rsidRPr="00B168E4">
              <w:t>ate</w:t>
            </w:r>
          </w:p>
        </w:tc>
        <w:tc>
          <w:tcPr>
            <w:tcW w:w="2068" w:type="dxa"/>
            <w:shd w:val="clear" w:color="auto" w:fill="FFFFFF"/>
          </w:tcPr>
          <w:p w14:paraId="02FFF978" w14:textId="67CDA3E1" w:rsidR="00B168E4" w:rsidRPr="00B168E4" w:rsidRDefault="00B168E4" w:rsidP="00B168E4">
            <w:pPr>
              <w:pStyle w:val="TableText"/>
            </w:pPr>
            <w:r w:rsidRPr="00B168E4">
              <w:t>&lt;</w:t>
            </w:r>
            <w:r w:rsidR="0035637C" w:rsidRPr="0035637C">
              <w:t>OrgnlIntrBkSttlmDt</w:t>
            </w:r>
            <w:r w:rsidRPr="00B168E4">
              <w:t>&gt;</w:t>
            </w:r>
          </w:p>
        </w:tc>
        <w:tc>
          <w:tcPr>
            <w:tcW w:w="3858" w:type="dxa"/>
            <w:shd w:val="clear" w:color="auto" w:fill="FFFFFF"/>
          </w:tcPr>
          <w:p w14:paraId="311218D5" w14:textId="77777777" w:rsidR="00B168E4" w:rsidRPr="00B168E4" w:rsidRDefault="00B168E4" w:rsidP="00B168E4">
            <w:pPr>
              <w:pStyle w:val="TableText"/>
            </w:pPr>
            <w:r w:rsidRPr="00B168E4">
              <w:t>2022-10-17</w:t>
            </w:r>
          </w:p>
        </w:tc>
      </w:tr>
      <w:tr w:rsidR="00E814AF" w14:paraId="3C798BF4" w14:textId="77777777" w:rsidTr="00BB64D4">
        <w:tc>
          <w:tcPr>
            <w:tcW w:w="2213" w:type="dxa"/>
            <w:shd w:val="clear" w:color="auto" w:fill="FFFFFF"/>
          </w:tcPr>
          <w:p w14:paraId="67E03468" w14:textId="5E80A91C" w:rsidR="00B168E4" w:rsidRPr="00B168E4" w:rsidRDefault="00B168E4" w:rsidP="003C231B">
            <w:pPr>
              <w:pStyle w:val="TableText"/>
            </w:pPr>
            <w:r w:rsidRPr="00B168E4">
              <w:t>Requestor</w:t>
            </w:r>
          </w:p>
        </w:tc>
        <w:tc>
          <w:tcPr>
            <w:tcW w:w="2068" w:type="dxa"/>
            <w:shd w:val="clear" w:color="auto" w:fill="FFFFFF"/>
          </w:tcPr>
          <w:p w14:paraId="1F4779D6" w14:textId="77777777" w:rsidR="00B168E4" w:rsidRPr="00B168E4" w:rsidRDefault="00B168E4" w:rsidP="003C231B">
            <w:pPr>
              <w:pStyle w:val="TableText"/>
            </w:pPr>
            <w:r w:rsidRPr="00B168E4">
              <w:t>&lt;BICFI&gt;</w:t>
            </w:r>
          </w:p>
        </w:tc>
        <w:tc>
          <w:tcPr>
            <w:tcW w:w="3858" w:type="dxa"/>
            <w:shd w:val="clear" w:color="auto" w:fill="FFFFFF"/>
          </w:tcPr>
          <w:p w14:paraId="1419CA7B" w14:textId="77777777" w:rsidR="00B168E4" w:rsidRPr="00B168E4" w:rsidRDefault="00B168E4" w:rsidP="003C231B">
            <w:pPr>
              <w:pStyle w:val="TableText"/>
            </w:pPr>
            <w:r w:rsidRPr="00B168E4">
              <w:t>AAAAGB2L</w:t>
            </w:r>
          </w:p>
        </w:tc>
      </w:tr>
      <w:tr w:rsidR="00E814AF" w14:paraId="06AD318D" w14:textId="77777777" w:rsidTr="00BB64D4">
        <w:tc>
          <w:tcPr>
            <w:tcW w:w="2213" w:type="dxa"/>
            <w:shd w:val="clear" w:color="auto" w:fill="FFFFFF"/>
          </w:tcPr>
          <w:p w14:paraId="1DFADD1E" w14:textId="08E48279" w:rsidR="00B168E4" w:rsidRPr="00B168E4" w:rsidRDefault="00B168E4" w:rsidP="003C231B">
            <w:pPr>
              <w:pStyle w:val="TableText"/>
            </w:pPr>
            <w:r w:rsidRPr="00B168E4">
              <w:t>Responder</w:t>
            </w:r>
          </w:p>
        </w:tc>
        <w:tc>
          <w:tcPr>
            <w:tcW w:w="2068" w:type="dxa"/>
            <w:shd w:val="clear" w:color="auto" w:fill="FFFFFF"/>
          </w:tcPr>
          <w:p w14:paraId="3C019AB2" w14:textId="77777777" w:rsidR="00B168E4" w:rsidRPr="00B168E4" w:rsidRDefault="00B168E4" w:rsidP="003C231B">
            <w:pPr>
              <w:pStyle w:val="TableText"/>
            </w:pPr>
            <w:r w:rsidRPr="00B168E4">
              <w:t>&lt;BICFI&gt;</w:t>
            </w:r>
          </w:p>
        </w:tc>
        <w:tc>
          <w:tcPr>
            <w:tcW w:w="3858" w:type="dxa"/>
            <w:shd w:val="clear" w:color="auto" w:fill="FFFFFF"/>
          </w:tcPr>
          <w:p w14:paraId="24986D7E" w14:textId="77777777" w:rsidR="00B168E4" w:rsidRPr="00B168E4" w:rsidRDefault="00B168E4" w:rsidP="003C231B">
            <w:pPr>
              <w:pStyle w:val="TableText"/>
            </w:pPr>
            <w:r w:rsidRPr="00B168E4">
              <w:t>BBBBROMM</w:t>
            </w:r>
          </w:p>
        </w:tc>
      </w:tr>
    </w:tbl>
    <w:p w14:paraId="2048CA79" w14:textId="77777777" w:rsidR="00B168E4" w:rsidRPr="002E1CB1" w:rsidRDefault="00B168E4" w:rsidP="007729C3"/>
    <w:p w14:paraId="07BC4ED9" w14:textId="143165EA" w:rsidR="00846E02" w:rsidRPr="001D2EF3" w:rsidRDefault="00846E02" w:rsidP="00846E02">
      <w:pPr>
        <w:pStyle w:val="BlockLabelBeforeXML"/>
      </w:pPr>
      <w:r>
        <w:t xml:space="preserve">Message </w:t>
      </w:r>
      <w:r w:rsidR="00B135D1">
        <w:t>i</w:t>
      </w:r>
      <w:r>
        <w:t>nstance</w:t>
      </w:r>
    </w:p>
    <w:p w14:paraId="67A34C8A" w14:textId="661EF16A" w:rsidR="002153A2" w:rsidRPr="002153A2" w:rsidRDefault="002153A2" w:rsidP="002153A2">
      <w:pPr>
        <w:pStyle w:val="XMLCode"/>
      </w:pPr>
      <w:r w:rsidRPr="002153A2">
        <w:t>&lt;?xml version="1.0" encoding="UTF-8"?&gt;</w:t>
      </w:r>
    </w:p>
    <w:p w14:paraId="7EBC3E7E" w14:textId="6ECC76F6" w:rsidR="002153A2" w:rsidRPr="002153A2" w:rsidRDefault="002153A2" w:rsidP="002153A2">
      <w:pPr>
        <w:pStyle w:val="XMLCode"/>
      </w:pPr>
      <w:r w:rsidRPr="002153A2">
        <w:t>&lt;Document xmlns="urn:iso:std:iso:20022:tech:xsd:DRAFT1</w:t>
      </w:r>
      <w:r w:rsidR="00BF0BA7">
        <w:t>camt.111.001.0</w:t>
      </w:r>
      <w:r w:rsidR="00E57317">
        <w:t>3</w:t>
      </w:r>
      <w:r w:rsidRPr="002153A2">
        <w:t>" xmlns:xsi="http://www.w3.org/2001/XMLSchema-instance"&gt;</w:t>
      </w:r>
    </w:p>
    <w:p w14:paraId="16B66B5A" w14:textId="77777777" w:rsidR="002153A2" w:rsidRPr="002153A2" w:rsidRDefault="002153A2" w:rsidP="002153A2">
      <w:pPr>
        <w:pStyle w:val="XMLCode"/>
      </w:pPr>
      <w:r w:rsidRPr="002153A2">
        <w:tab/>
        <w:t>&lt;InvstgtnRspn&gt;</w:t>
      </w:r>
    </w:p>
    <w:p w14:paraId="6F410DAC" w14:textId="77777777" w:rsidR="002153A2" w:rsidRDefault="002153A2" w:rsidP="002153A2">
      <w:pPr>
        <w:pStyle w:val="XMLCode"/>
      </w:pPr>
      <w:r w:rsidRPr="002153A2">
        <w:tab/>
      </w:r>
      <w:r w:rsidRPr="002153A2">
        <w:tab/>
        <w:t>&lt;InvstgtnRspn&gt;</w:t>
      </w:r>
    </w:p>
    <w:p w14:paraId="7D8A9345" w14:textId="77777777" w:rsidR="000C1E5D" w:rsidRPr="00A909A7" w:rsidRDefault="000C1E5D" w:rsidP="000C1E5D">
      <w:pPr>
        <w:pStyle w:val="XMLCode"/>
      </w:pPr>
      <w:r w:rsidRPr="00A909A7">
        <w:tab/>
      </w:r>
      <w:r w:rsidRPr="00A909A7">
        <w:tab/>
      </w:r>
      <w:r w:rsidRPr="00A909A7">
        <w:tab/>
        <w:t>&lt;</w:t>
      </w:r>
      <w:r>
        <w:t>Msg</w:t>
      </w:r>
      <w:r w:rsidRPr="00A909A7">
        <w:t>Id&gt;</w:t>
      </w:r>
      <w:r>
        <w:t>6789</w:t>
      </w:r>
      <w:r w:rsidRPr="00A909A7">
        <w:t>&lt;/</w:t>
      </w:r>
      <w:r>
        <w:t>MsgId</w:t>
      </w:r>
      <w:r w:rsidRPr="00A909A7">
        <w:t>&gt;</w:t>
      </w:r>
    </w:p>
    <w:p w14:paraId="2DB65F3F" w14:textId="77777777" w:rsidR="002153A2" w:rsidRPr="002153A2" w:rsidRDefault="002153A2" w:rsidP="002153A2">
      <w:pPr>
        <w:pStyle w:val="XMLCode"/>
      </w:pPr>
      <w:r w:rsidRPr="002153A2">
        <w:tab/>
      </w:r>
      <w:r w:rsidRPr="002153A2">
        <w:tab/>
      </w:r>
      <w:r w:rsidRPr="002153A2">
        <w:tab/>
        <w:t>&lt;RspndrInvstgtnId&gt;BANKBENEREF1&lt;/RspndrInvstgtnId&gt;</w:t>
      </w:r>
    </w:p>
    <w:p w14:paraId="4870ACC2" w14:textId="77777777" w:rsidR="002153A2" w:rsidRPr="002153A2" w:rsidRDefault="002153A2" w:rsidP="002153A2">
      <w:pPr>
        <w:pStyle w:val="XMLCode"/>
      </w:pPr>
      <w:r w:rsidRPr="002153A2">
        <w:tab/>
      </w:r>
      <w:r w:rsidRPr="002153A2">
        <w:tab/>
      </w:r>
      <w:r w:rsidRPr="002153A2">
        <w:tab/>
        <w:t>&lt;InvstgtnSts&gt;</w:t>
      </w:r>
    </w:p>
    <w:p w14:paraId="25A06326" w14:textId="0264ED0A" w:rsidR="002153A2" w:rsidRPr="002153A2" w:rsidRDefault="002153A2" w:rsidP="002153A2">
      <w:pPr>
        <w:pStyle w:val="XMLCode"/>
      </w:pPr>
      <w:r w:rsidRPr="002153A2">
        <w:tab/>
      </w:r>
      <w:r w:rsidRPr="002153A2">
        <w:tab/>
      </w:r>
      <w:r w:rsidRPr="002153A2">
        <w:tab/>
      </w:r>
      <w:r w:rsidRPr="002153A2">
        <w:tab/>
        <w:t>&lt;Sts&gt;RJCT&lt;/Sts&gt;</w:t>
      </w:r>
    </w:p>
    <w:p w14:paraId="15086606" w14:textId="77777777" w:rsidR="002153A2" w:rsidRPr="002153A2" w:rsidRDefault="002153A2" w:rsidP="002153A2">
      <w:pPr>
        <w:pStyle w:val="XMLCode"/>
      </w:pPr>
      <w:r w:rsidRPr="002153A2">
        <w:tab/>
      </w:r>
      <w:r w:rsidRPr="002153A2">
        <w:tab/>
      </w:r>
      <w:r w:rsidRPr="002153A2">
        <w:tab/>
      </w:r>
      <w:r w:rsidRPr="002153A2">
        <w:tab/>
        <w:t>&lt;StsRsn&gt;</w:t>
      </w:r>
    </w:p>
    <w:p w14:paraId="7E3EB703" w14:textId="77777777" w:rsidR="002153A2" w:rsidRPr="002153A2" w:rsidRDefault="002153A2" w:rsidP="002153A2">
      <w:pPr>
        <w:pStyle w:val="XMLCode"/>
      </w:pPr>
      <w:r w:rsidRPr="002153A2">
        <w:tab/>
      </w:r>
      <w:r w:rsidRPr="002153A2">
        <w:tab/>
      </w:r>
      <w:r w:rsidRPr="002153A2">
        <w:tab/>
      </w:r>
      <w:r w:rsidRPr="002153A2">
        <w:tab/>
      </w:r>
      <w:r w:rsidRPr="002153A2">
        <w:tab/>
        <w:t>&lt;Cd&gt;NOOR&lt;/Cd&gt;&lt;!-- No Original Transaction Received--&gt;</w:t>
      </w:r>
    </w:p>
    <w:p w14:paraId="46FFEF31" w14:textId="77777777" w:rsidR="002153A2" w:rsidRPr="002153A2" w:rsidRDefault="002153A2" w:rsidP="002153A2">
      <w:pPr>
        <w:pStyle w:val="XMLCode"/>
      </w:pPr>
      <w:r w:rsidRPr="002153A2">
        <w:tab/>
      </w:r>
      <w:r w:rsidRPr="002153A2">
        <w:tab/>
      </w:r>
      <w:r w:rsidRPr="002153A2">
        <w:tab/>
      </w:r>
      <w:r w:rsidRPr="002153A2">
        <w:tab/>
        <w:t>&lt;/StsRsn&gt;</w:t>
      </w:r>
    </w:p>
    <w:p w14:paraId="63880370" w14:textId="77777777" w:rsidR="002153A2" w:rsidRPr="002153A2" w:rsidRDefault="002153A2" w:rsidP="002153A2">
      <w:pPr>
        <w:pStyle w:val="XMLCode"/>
      </w:pPr>
      <w:r w:rsidRPr="002153A2">
        <w:lastRenderedPageBreak/>
        <w:tab/>
      </w:r>
      <w:r w:rsidRPr="002153A2">
        <w:tab/>
      </w:r>
      <w:r w:rsidRPr="002153A2">
        <w:tab/>
        <w:t>&lt;/InvstgtnSts&gt;</w:t>
      </w:r>
    </w:p>
    <w:p w14:paraId="73F8DB51" w14:textId="77777777" w:rsidR="002153A2" w:rsidRPr="002153A2" w:rsidRDefault="002153A2" w:rsidP="002153A2">
      <w:pPr>
        <w:pStyle w:val="XMLCode"/>
      </w:pPr>
      <w:r w:rsidRPr="002153A2">
        <w:tab/>
      </w:r>
      <w:r w:rsidRPr="002153A2">
        <w:tab/>
        <w:t>&lt;/InvstgtnRspn&gt;</w:t>
      </w:r>
    </w:p>
    <w:p w14:paraId="2D02A764" w14:textId="77777777" w:rsidR="002153A2" w:rsidRDefault="002153A2" w:rsidP="002153A2">
      <w:pPr>
        <w:pStyle w:val="XMLCode"/>
      </w:pPr>
      <w:r w:rsidRPr="002153A2">
        <w:tab/>
      </w:r>
      <w:r w:rsidRPr="002153A2">
        <w:tab/>
        <w:t>&lt;OrgnlInvstgtnReq&gt;</w:t>
      </w:r>
    </w:p>
    <w:p w14:paraId="026B43AA" w14:textId="77777777" w:rsidR="007865AF" w:rsidRPr="00A909A7" w:rsidRDefault="007865AF" w:rsidP="007865AF">
      <w:pPr>
        <w:pStyle w:val="XMLCode"/>
      </w:pPr>
      <w:r w:rsidRPr="00A909A7">
        <w:tab/>
      </w:r>
      <w:r w:rsidRPr="00A909A7">
        <w:tab/>
      </w:r>
      <w:r w:rsidRPr="00A909A7">
        <w:tab/>
        <w:t>&lt;</w:t>
      </w:r>
      <w:r>
        <w:t>Msg</w:t>
      </w:r>
      <w:r w:rsidRPr="00A909A7">
        <w:t>Id&gt;</w:t>
      </w:r>
      <w:r>
        <w:t>ABCDE</w:t>
      </w:r>
      <w:r w:rsidRPr="00A909A7">
        <w:t>&lt;/</w:t>
      </w:r>
      <w:r>
        <w:t>MsgId</w:t>
      </w:r>
      <w:r w:rsidRPr="00A909A7">
        <w:t>&gt;</w:t>
      </w:r>
    </w:p>
    <w:p w14:paraId="59DC6FA2" w14:textId="77777777" w:rsidR="002153A2" w:rsidRPr="002153A2" w:rsidRDefault="002153A2" w:rsidP="002153A2">
      <w:pPr>
        <w:pStyle w:val="XMLCode"/>
      </w:pPr>
      <w:r w:rsidRPr="002153A2">
        <w:tab/>
      </w:r>
      <w:r w:rsidRPr="002153A2">
        <w:tab/>
      </w:r>
      <w:r w:rsidRPr="002153A2">
        <w:tab/>
        <w:t>&lt;RqstrInvstgtnId&gt;REQUESTOR_REF1234&lt;/RqstrInvstgtnId&gt;</w:t>
      </w:r>
    </w:p>
    <w:p w14:paraId="78B37E8D" w14:textId="77777777" w:rsidR="002153A2" w:rsidRPr="002153A2" w:rsidRDefault="002153A2" w:rsidP="002153A2">
      <w:pPr>
        <w:pStyle w:val="XMLCode"/>
      </w:pPr>
      <w:r w:rsidRPr="002153A2">
        <w:tab/>
      </w:r>
      <w:r w:rsidRPr="002153A2">
        <w:tab/>
      </w:r>
      <w:r w:rsidRPr="002153A2">
        <w:tab/>
        <w:t>&lt;InvstgtnTp&gt;</w:t>
      </w:r>
    </w:p>
    <w:p w14:paraId="190AEC39" w14:textId="77777777" w:rsidR="002153A2" w:rsidRPr="002153A2" w:rsidRDefault="002153A2" w:rsidP="002153A2">
      <w:pPr>
        <w:pStyle w:val="XMLCode"/>
      </w:pPr>
      <w:r w:rsidRPr="002153A2">
        <w:tab/>
      </w:r>
      <w:r w:rsidRPr="002153A2">
        <w:tab/>
      </w:r>
      <w:r w:rsidRPr="002153A2">
        <w:tab/>
      </w:r>
      <w:r w:rsidRPr="002153A2">
        <w:tab/>
        <w:t>&lt;Cd&gt;CCNR&lt;/Cd&gt;</w:t>
      </w:r>
    </w:p>
    <w:p w14:paraId="53150A11" w14:textId="77777777" w:rsidR="002153A2" w:rsidRPr="002153A2" w:rsidRDefault="002153A2" w:rsidP="002153A2">
      <w:pPr>
        <w:pStyle w:val="XMLCode"/>
      </w:pPr>
      <w:r w:rsidRPr="002153A2">
        <w:tab/>
      </w:r>
      <w:r w:rsidRPr="002153A2">
        <w:tab/>
      </w:r>
      <w:r w:rsidRPr="002153A2">
        <w:tab/>
        <w:t>&lt;/InvstgtnTp&gt;</w:t>
      </w:r>
    </w:p>
    <w:p w14:paraId="69301354" w14:textId="77777777" w:rsidR="002153A2" w:rsidRPr="002153A2" w:rsidRDefault="002153A2" w:rsidP="002153A2">
      <w:pPr>
        <w:pStyle w:val="XMLCode"/>
      </w:pPr>
      <w:r w:rsidRPr="002153A2">
        <w:tab/>
      </w:r>
      <w:r w:rsidRPr="002153A2">
        <w:tab/>
      </w:r>
      <w:r w:rsidRPr="002153A2">
        <w:tab/>
        <w:t>&lt;UndrlygInstrm&gt;</w:t>
      </w:r>
    </w:p>
    <w:p w14:paraId="74625F98" w14:textId="2D76E037" w:rsidR="002153A2" w:rsidRPr="002153A2" w:rsidRDefault="002153A2" w:rsidP="002153A2">
      <w:pPr>
        <w:pStyle w:val="XMLCode"/>
      </w:pPr>
      <w:r w:rsidRPr="002153A2">
        <w:tab/>
      </w:r>
      <w:r w:rsidRPr="002153A2">
        <w:tab/>
      </w:r>
      <w:r w:rsidRPr="002153A2">
        <w:tab/>
      </w:r>
      <w:r w:rsidRPr="002153A2">
        <w:tab/>
        <w:t>&lt;Cd&gt;XBCT&lt;/Cd&gt;</w:t>
      </w:r>
    </w:p>
    <w:p w14:paraId="7CFA4180" w14:textId="77777777" w:rsidR="002153A2" w:rsidRPr="002153A2" w:rsidRDefault="002153A2" w:rsidP="002153A2">
      <w:pPr>
        <w:pStyle w:val="XMLCode"/>
      </w:pPr>
      <w:r w:rsidRPr="002153A2">
        <w:tab/>
      </w:r>
      <w:r w:rsidRPr="002153A2">
        <w:tab/>
      </w:r>
      <w:r w:rsidRPr="002153A2">
        <w:tab/>
        <w:t>&lt;/UndrlygInstrm&gt;</w:t>
      </w:r>
    </w:p>
    <w:p w14:paraId="27AFD24C" w14:textId="77777777" w:rsidR="002153A2" w:rsidRPr="002153A2" w:rsidRDefault="002153A2" w:rsidP="002153A2">
      <w:pPr>
        <w:pStyle w:val="XMLCode"/>
      </w:pPr>
      <w:r w:rsidRPr="002153A2">
        <w:tab/>
      </w:r>
      <w:r w:rsidRPr="002153A2">
        <w:tab/>
      </w:r>
      <w:r w:rsidRPr="002153A2">
        <w:tab/>
        <w:t>&lt;Undrlyg&gt;</w:t>
      </w:r>
    </w:p>
    <w:p w14:paraId="1F237EC2" w14:textId="77777777" w:rsidR="002153A2" w:rsidRPr="002153A2" w:rsidRDefault="002153A2" w:rsidP="002153A2">
      <w:pPr>
        <w:pStyle w:val="XMLCode"/>
      </w:pPr>
      <w:r w:rsidRPr="002153A2">
        <w:tab/>
      </w:r>
      <w:r w:rsidRPr="002153A2">
        <w:tab/>
      </w:r>
      <w:r w:rsidRPr="002153A2">
        <w:tab/>
      </w:r>
      <w:r w:rsidRPr="002153A2">
        <w:tab/>
        <w:t>&lt;IntrBk&gt;</w:t>
      </w:r>
    </w:p>
    <w:p w14:paraId="2FC2A774" w14:textId="77777777" w:rsidR="002153A2" w:rsidRPr="002153A2" w:rsidRDefault="002153A2" w:rsidP="002153A2">
      <w:pPr>
        <w:pStyle w:val="XMLCode"/>
      </w:pPr>
      <w:r w:rsidRPr="002153A2">
        <w:tab/>
      </w:r>
      <w:r w:rsidRPr="002153A2">
        <w:tab/>
      </w:r>
      <w:r w:rsidRPr="002153A2">
        <w:tab/>
      </w:r>
      <w:r w:rsidRPr="002153A2">
        <w:tab/>
      </w:r>
      <w:r w:rsidRPr="002153A2">
        <w:tab/>
        <w:t>&lt;OrgnlInstrId&gt;FIELD20REF001&lt;/OrgnlInstrId&gt;</w:t>
      </w:r>
    </w:p>
    <w:p w14:paraId="599ED1D9" w14:textId="77777777" w:rsidR="002153A2" w:rsidRPr="002153A2" w:rsidRDefault="002153A2" w:rsidP="002153A2">
      <w:pPr>
        <w:pStyle w:val="XMLCode"/>
      </w:pPr>
      <w:r w:rsidRPr="002153A2">
        <w:tab/>
      </w:r>
      <w:r w:rsidRPr="002153A2">
        <w:tab/>
      </w:r>
      <w:r w:rsidRPr="002153A2">
        <w:tab/>
      </w:r>
      <w:r w:rsidRPr="002153A2">
        <w:tab/>
      </w:r>
      <w:r w:rsidRPr="002153A2">
        <w:tab/>
        <w:t>&lt;OrgnlUETR&gt;2bf440bd-56b5-4bd2-94e1-e3a7eaf9b8bf&lt;/OrgnlUETR&gt;</w:t>
      </w:r>
    </w:p>
    <w:p w14:paraId="3CE56153" w14:textId="77777777" w:rsidR="002153A2" w:rsidRPr="002153A2" w:rsidRDefault="002153A2" w:rsidP="002153A2">
      <w:pPr>
        <w:pStyle w:val="XMLCode"/>
      </w:pPr>
      <w:r w:rsidRPr="002153A2">
        <w:tab/>
      </w:r>
      <w:r w:rsidRPr="002153A2">
        <w:tab/>
      </w:r>
      <w:r w:rsidRPr="002153A2">
        <w:tab/>
      </w:r>
      <w:r w:rsidRPr="002153A2">
        <w:tab/>
      </w:r>
      <w:r w:rsidRPr="002153A2">
        <w:tab/>
        <w:t>&lt;OrgnlIntrBkSttlmAmt Ccy="RON"&gt;100.00&lt;/OrgnlIntrBkSttlmAmt&gt;</w:t>
      </w:r>
    </w:p>
    <w:p w14:paraId="46D391C8" w14:textId="77777777" w:rsidR="002153A2" w:rsidRPr="002153A2" w:rsidRDefault="002153A2" w:rsidP="002153A2">
      <w:pPr>
        <w:pStyle w:val="XMLCode"/>
      </w:pPr>
      <w:r w:rsidRPr="002153A2">
        <w:tab/>
      </w:r>
      <w:r w:rsidRPr="002153A2">
        <w:tab/>
      </w:r>
      <w:r w:rsidRPr="002153A2">
        <w:tab/>
      </w:r>
      <w:r w:rsidRPr="002153A2">
        <w:tab/>
      </w:r>
      <w:r w:rsidRPr="002153A2">
        <w:tab/>
        <w:t>&lt;OrgnlIntrBkSttlmDt&gt;2022-10-17&lt;/OrgnlIntrBkSttlmDt&gt;</w:t>
      </w:r>
    </w:p>
    <w:p w14:paraId="3D8C7D53" w14:textId="77777777" w:rsidR="002153A2" w:rsidRPr="002153A2" w:rsidRDefault="002153A2" w:rsidP="002153A2">
      <w:pPr>
        <w:pStyle w:val="XMLCode"/>
      </w:pPr>
      <w:r w:rsidRPr="002153A2">
        <w:tab/>
      </w:r>
      <w:r w:rsidRPr="002153A2">
        <w:tab/>
      </w:r>
      <w:r w:rsidRPr="002153A2">
        <w:tab/>
      </w:r>
      <w:r w:rsidRPr="002153A2">
        <w:tab/>
        <w:t>&lt;/IntrBk&gt;</w:t>
      </w:r>
    </w:p>
    <w:p w14:paraId="51B0A08F" w14:textId="77777777" w:rsidR="002153A2" w:rsidRPr="002153A2" w:rsidRDefault="002153A2" w:rsidP="002153A2">
      <w:pPr>
        <w:pStyle w:val="XMLCode"/>
      </w:pPr>
      <w:r w:rsidRPr="002153A2">
        <w:tab/>
      </w:r>
      <w:r w:rsidRPr="002153A2">
        <w:tab/>
      </w:r>
      <w:r w:rsidRPr="002153A2">
        <w:tab/>
        <w:t>&lt;/Undrlyg&gt;</w:t>
      </w:r>
    </w:p>
    <w:p w14:paraId="000C6BC3" w14:textId="77777777" w:rsidR="002153A2" w:rsidRPr="002153A2" w:rsidRDefault="002153A2" w:rsidP="002153A2">
      <w:pPr>
        <w:pStyle w:val="XMLCode"/>
      </w:pPr>
      <w:r w:rsidRPr="002153A2">
        <w:tab/>
      </w:r>
      <w:r w:rsidRPr="002153A2">
        <w:tab/>
      </w:r>
      <w:r w:rsidRPr="002153A2">
        <w:tab/>
        <w:t>&lt;Rqstr&gt;</w:t>
      </w:r>
    </w:p>
    <w:p w14:paraId="778EDB33" w14:textId="77777777" w:rsidR="002153A2" w:rsidRPr="002153A2" w:rsidRDefault="002153A2" w:rsidP="002153A2">
      <w:pPr>
        <w:pStyle w:val="XMLCode"/>
      </w:pPr>
      <w:r w:rsidRPr="002153A2">
        <w:tab/>
      </w:r>
      <w:r w:rsidRPr="002153A2">
        <w:tab/>
      </w:r>
      <w:r w:rsidRPr="002153A2">
        <w:tab/>
      </w:r>
      <w:r w:rsidRPr="002153A2">
        <w:tab/>
        <w:t>&lt;Agt&gt;</w:t>
      </w:r>
    </w:p>
    <w:p w14:paraId="3E7C18AF" w14:textId="77777777" w:rsidR="002153A2" w:rsidRPr="002153A2" w:rsidRDefault="002153A2" w:rsidP="002153A2">
      <w:pPr>
        <w:pStyle w:val="XMLCode"/>
      </w:pPr>
      <w:r w:rsidRPr="002153A2">
        <w:tab/>
      </w:r>
      <w:r w:rsidRPr="002153A2">
        <w:tab/>
      </w:r>
      <w:r w:rsidRPr="002153A2">
        <w:tab/>
      </w:r>
      <w:r w:rsidRPr="002153A2">
        <w:tab/>
      </w:r>
      <w:r w:rsidRPr="002153A2">
        <w:tab/>
        <w:t>&lt;FinInstnId&gt;</w:t>
      </w:r>
    </w:p>
    <w:p w14:paraId="39CBBB14" w14:textId="77777777" w:rsidR="002153A2" w:rsidRPr="002153A2" w:rsidRDefault="002153A2" w:rsidP="002153A2">
      <w:pPr>
        <w:pStyle w:val="XMLCode"/>
      </w:pPr>
      <w:r w:rsidRPr="002153A2">
        <w:tab/>
      </w:r>
      <w:r w:rsidRPr="002153A2">
        <w:tab/>
      </w:r>
      <w:r w:rsidRPr="002153A2">
        <w:tab/>
      </w:r>
      <w:r w:rsidRPr="002153A2">
        <w:tab/>
      </w:r>
      <w:r w:rsidRPr="002153A2">
        <w:tab/>
      </w:r>
      <w:r w:rsidRPr="002153A2">
        <w:tab/>
        <w:t>&lt;BICFI&gt;AAAAGB2L&lt;/BICFI&gt;</w:t>
      </w:r>
    </w:p>
    <w:p w14:paraId="57D4CF5F" w14:textId="77777777" w:rsidR="002153A2" w:rsidRPr="002153A2" w:rsidRDefault="002153A2" w:rsidP="002153A2">
      <w:pPr>
        <w:pStyle w:val="XMLCode"/>
      </w:pPr>
      <w:r w:rsidRPr="002153A2">
        <w:tab/>
      </w:r>
      <w:r w:rsidRPr="002153A2">
        <w:tab/>
      </w:r>
      <w:r w:rsidRPr="002153A2">
        <w:tab/>
      </w:r>
      <w:r w:rsidRPr="002153A2">
        <w:tab/>
      </w:r>
      <w:r w:rsidRPr="002153A2">
        <w:tab/>
        <w:t>&lt;/FinInstnId&gt;</w:t>
      </w:r>
    </w:p>
    <w:p w14:paraId="1A2458F0" w14:textId="77777777" w:rsidR="002153A2" w:rsidRPr="002153A2" w:rsidRDefault="002153A2" w:rsidP="002153A2">
      <w:pPr>
        <w:pStyle w:val="XMLCode"/>
      </w:pPr>
      <w:r w:rsidRPr="002153A2">
        <w:tab/>
      </w:r>
      <w:r w:rsidRPr="002153A2">
        <w:tab/>
      </w:r>
      <w:r w:rsidRPr="002153A2">
        <w:tab/>
      </w:r>
      <w:r w:rsidRPr="002153A2">
        <w:tab/>
        <w:t>&lt;/Agt&gt;</w:t>
      </w:r>
    </w:p>
    <w:p w14:paraId="7F74B877" w14:textId="77777777" w:rsidR="002153A2" w:rsidRPr="002153A2" w:rsidRDefault="002153A2" w:rsidP="002153A2">
      <w:pPr>
        <w:pStyle w:val="XMLCode"/>
      </w:pPr>
      <w:r w:rsidRPr="002153A2">
        <w:tab/>
      </w:r>
      <w:r w:rsidRPr="002153A2">
        <w:tab/>
      </w:r>
      <w:r w:rsidRPr="002153A2">
        <w:tab/>
        <w:t>&lt;/Rqstr&gt;</w:t>
      </w:r>
    </w:p>
    <w:p w14:paraId="3BD59FCC" w14:textId="77777777" w:rsidR="002153A2" w:rsidRPr="002153A2" w:rsidRDefault="002153A2" w:rsidP="002153A2">
      <w:pPr>
        <w:pStyle w:val="XMLCode"/>
      </w:pPr>
      <w:r w:rsidRPr="002153A2">
        <w:tab/>
      </w:r>
      <w:r w:rsidRPr="002153A2">
        <w:tab/>
      </w:r>
      <w:r w:rsidRPr="002153A2">
        <w:tab/>
        <w:t>&lt;Rspndr&gt;</w:t>
      </w:r>
    </w:p>
    <w:p w14:paraId="0D60249D" w14:textId="77777777" w:rsidR="002153A2" w:rsidRPr="002153A2" w:rsidRDefault="002153A2" w:rsidP="002153A2">
      <w:pPr>
        <w:pStyle w:val="XMLCode"/>
      </w:pPr>
      <w:r w:rsidRPr="002153A2">
        <w:tab/>
      </w:r>
      <w:r w:rsidRPr="002153A2">
        <w:tab/>
      </w:r>
      <w:r w:rsidRPr="002153A2">
        <w:tab/>
      </w:r>
      <w:r w:rsidRPr="002153A2">
        <w:tab/>
        <w:t>&lt;Agt&gt;</w:t>
      </w:r>
    </w:p>
    <w:p w14:paraId="3C6943CC" w14:textId="77777777" w:rsidR="002153A2" w:rsidRPr="002153A2" w:rsidRDefault="002153A2" w:rsidP="002153A2">
      <w:pPr>
        <w:pStyle w:val="XMLCode"/>
      </w:pPr>
      <w:r w:rsidRPr="002153A2">
        <w:tab/>
      </w:r>
      <w:r w:rsidRPr="002153A2">
        <w:tab/>
      </w:r>
      <w:r w:rsidRPr="002153A2">
        <w:tab/>
      </w:r>
      <w:r w:rsidRPr="002153A2">
        <w:tab/>
      </w:r>
      <w:r w:rsidRPr="002153A2">
        <w:tab/>
        <w:t>&lt;FinInstnId&gt;</w:t>
      </w:r>
    </w:p>
    <w:p w14:paraId="2D5ABBC2" w14:textId="77777777" w:rsidR="002153A2" w:rsidRPr="002153A2" w:rsidRDefault="002153A2" w:rsidP="002153A2">
      <w:pPr>
        <w:pStyle w:val="XMLCode"/>
      </w:pPr>
      <w:r w:rsidRPr="002153A2">
        <w:tab/>
      </w:r>
      <w:r w:rsidRPr="002153A2">
        <w:tab/>
      </w:r>
      <w:r w:rsidRPr="002153A2">
        <w:tab/>
      </w:r>
      <w:r w:rsidRPr="002153A2">
        <w:tab/>
      </w:r>
      <w:r w:rsidRPr="002153A2">
        <w:tab/>
      </w:r>
      <w:r w:rsidRPr="002153A2">
        <w:tab/>
        <w:t>&lt;BICFI&gt;BBBBROMM&lt;/BICFI&gt;</w:t>
      </w:r>
    </w:p>
    <w:p w14:paraId="0CE1C25E" w14:textId="77777777" w:rsidR="002153A2" w:rsidRPr="002153A2" w:rsidRDefault="002153A2" w:rsidP="002153A2">
      <w:pPr>
        <w:pStyle w:val="XMLCode"/>
      </w:pPr>
      <w:r w:rsidRPr="002153A2">
        <w:tab/>
      </w:r>
      <w:r w:rsidRPr="002153A2">
        <w:tab/>
      </w:r>
      <w:r w:rsidRPr="002153A2">
        <w:tab/>
      </w:r>
      <w:r w:rsidRPr="002153A2">
        <w:tab/>
      </w:r>
      <w:r w:rsidRPr="002153A2">
        <w:tab/>
        <w:t>&lt;/FinInstnId&gt;</w:t>
      </w:r>
    </w:p>
    <w:p w14:paraId="4BEA4F2A" w14:textId="77777777" w:rsidR="002153A2" w:rsidRPr="002153A2" w:rsidRDefault="002153A2" w:rsidP="002153A2">
      <w:pPr>
        <w:pStyle w:val="XMLCode"/>
      </w:pPr>
      <w:r w:rsidRPr="002153A2">
        <w:tab/>
      </w:r>
      <w:r w:rsidRPr="002153A2">
        <w:tab/>
      </w:r>
      <w:r w:rsidRPr="002153A2">
        <w:tab/>
      </w:r>
      <w:r w:rsidRPr="002153A2">
        <w:tab/>
        <w:t>&lt;/Agt&gt;</w:t>
      </w:r>
    </w:p>
    <w:p w14:paraId="76EBCEE1" w14:textId="77777777" w:rsidR="002153A2" w:rsidRPr="002153A2" w:rsidRDefault="002153A2" w:rsidP="002153A2">
      <w:pPr>
        <w:pStyle w:val="XMLCode"/>
      </w:pPr>
      <w:r w:rsidRPr="002153A2">
        <w:tab/>
      </w:r>
      <w:r w:rsidRPr="002153A2">
        <w:tab/>
      </w:r>
      <w:r w:rsidRPr="002153A2">
        <w:tab/>
        <w:t>&lt;/Rspndr&gt;</w:t>
      </w:r>
    </w:p>
    <w:p w14:paraId="4F6C78A9" w14:textId="77777777" w:rsidR="002153A2" w:rsidRPr="002153A2" w:rsidRDefault="002153A2" w:rsidP="002153A2">
      <w:pPr>
        <w:pStyle w:val="XMLCode"/>
      </w:pPr>
      <w:r w:rsidRPr="002153A2">
        <w:tab/>
      </w:r>
      <w:r w:rsidRPr="002153A2">
        <w:tab/>
        <w:t>&lt;/OrgnlInvstgtnReq&gt;</w:t>
      </w:r>
    </w:p>
    <w:p w14:paraId="0F5DCD08" w14:textId="77777777" w:rsidR="002153A2" w:rsidRPr="002153A2" w:rsidRDefault="002153A2" w:rsidP="002153A2">
      <w:pPr>
        <w:pStyle w:val="XMLCode"/>
      </w:pPr>
      <w:r w:rsidRPr="002153A2">
        <w:tab/>
        <w:t>&lt;/InvstgtnRspn&gt;</w:t>
      </w:r>
    </w:p>
    <w:p w14:paraId="298D0D05" w14:textId="1C8F5305" w:rsidR="002153A2" w:rsidRPr="009707DF" w:rsidRDefault="002153A2" w:rsidP="002153A2">
      <w:pPr>
        <w:pStyle w:val="XMLCode"/>
      </w:pPr>
      <w:r w:rsidRPr="002153A2">
        <w:t>&lt;/Document&gt;</w:t>
      </w:r>
    </w:p>
    <w:p w14:paraId="002D068E" w14:textId="5A6D53E1" w:rsidR="00F3434E" w:rsidRDefault="00F3434E" w:rsidP="00F3434E"/>
    <w:p w14:paraId="1343EEB7" w14:textId="77777777" w:rsidR="0008655C" w:rsidRDefault="0008655C" w:rsidP="00F3434E"/>
    <w:p w14:paraId="2BC2757B" w14:textId="461F807F" w:rsidR="00F3434E" w:rsidRPr="00F3434E" w:rsidRDefault="00F3434E" w:rsidP="00FC2CEC">
      <w:pPr>
        <w:pStyle w:val="Heading3"/>
      </w:pPr>
      <w:r w:rsidRPr="00F3434E">
        <w:lastRenderedPageBreak/>
        <w:t xml:space="preserve">Debit </w:t>
      </w:r>
      <w:r w:rsidR="00A67B88">
        <w:t>a</w:t>
      </w:r>
      <w:r w:rsidRPr="00F3434E">
        <w:t>uthorisation</w:t>
      </w:r>
    </w:p>
    <w:p w14:paraId="736D6FA9" w14:textId="419174B5" w:rsidR="008B7DB1" w:rsidRPr="00F3434E" w:rsidRDefault="008B7DB1" w:rsidP="00F3434E">
      <w:r>
        <w:t xml:space="preserve">Following </w:t>
      </w:r>
      <w:r w:rsidR="00BD37FD">
        <w:t>a</w:t>
      </w:r>
      <w:r>
        <w:t xml:space="preserve"> request for cancellation, B</w:t>
      </w:r>
      <w:r w:rsidR="00F858D7">
        <w:t>BBB</w:t>
      </w:r>
      <w:r>
        <w:t>GB22 request</w:t>
      </w:r>
      <w:r w:rsidR="00A67B88">
        <w:t>s</w:t>
      </w:r>
      <w:r>
        <w:t xml:space="preserve"> debit authorisation with the creditor AAAAGB2L.</w:t>
      </w:r>
    </w:p>
    <w:p w14:paraId="256F0A11" w14:textId="3EAF0B5D" w:rsidR="00F3434E" w:rsidRPr="00F3434E" w:rsidRDefault="00D505B1" w:rsidP="00F3434E">
      <w:r w:rsidRPr="00D505B1">
        <w:t xml:space="preserve"> </w:t>
      </w:r>
      <w:r w:rsidR="00363CD2">
        <w:object w:dxaOrig="6346" w:dyaOrig="8387" w14:anchorId="063EDE8C">
          <v:shape id="_x0000_i1044" type="#_x0000_t75" style="width:315.75pt;height:417.75pt" o:ole="">
            <v:imagedata r:id="rId70" o:title=""/>
          </v:shape>
          <o:OLEObject Type="Embed" ProgID="Visio.Drawing.15" ShapeID="_x0000_i1044" DrawAspect="Content" ObjectID="_1834942901" r:id="rId71"/>
        </w:object>
      </w:r>
    </w:p>
    <w:p w14:paraId="2FE1EF71" w14:textId="164377BD" w:rsidR="00F3434E" w:rsidRDefault="00F3434E" w:rsidP="00F3434E"/>
    <w:p w14:paraId="6166F489" w14:textId="77777777" w:rsidR="00886906" w:rsidRDefault="00886906" w:rsidP="00F3434E"/>
    <w:p w14:paraId="72D7782D" w14:textId="77777777" w:rsidR="00886906" w:rsidRDefault="00886906" w:rsidP="00F3434E"/>
    <w:p w14:paraId="18132862" w14:textId="77777777" w:rsidR="00886906" w:rsidRDefault="00886906" w:rsidP="00F3434E"/>
    <w:p w14:paraId="36074FF2" w14:textId="77777777" w:rsidR="00886906" w:rsidRDefault="00886906" w:rsidP="00F3434E"/>
    <w:p w14:paraId="702C3B1B" w14:textId="77777777" w:rsidR="00886906" w:rsidRDefault="00886906" w:rsidP="00F3434E"/>
    <w:p w14:paraId="064D51D9" w14:textId="77777777" w:rsidR="00886906" w:rsidRDefault="00886906" w:rsidP="00F3434E"/>
    <w:p w14:paraId="4473B19C" w14:textId="77777777" w:rsidR="00886906" w:rsidRDefault="00886906" w:rsidP="00F3434E"/>
    <w:p w14:paraId="12FC1FE1" w14:textId="03C66047" w:rsidR="00F3434E" w:rsidRPr="00F3434E" w:rsidRDefault="00F3434E" w:rsidP="00FC2CEC">
      <w:pPr>
        <w:pStyle w:val="Heading4"/>
      </w:pPr>
      <w:bookmarkStart w:id="32" w:name="_Hlk126828238"/>
      <w:r w:rsidRPr="00F3434E">
        <w:lastRenderedPageBreak/>
        <w:t xml:space="preserve">Investigation </w:t>
      </w:r>
      <w:r w:rsidR="00EA5DFD">
        <w:t>r</w:t>
      </w:r>
      <w:r w:rsidRPr="00F3434E">
        <w:t>equest</w:t>
      </w:r>
    </w:p>
    <w:p w14:paraId="6D5FC12B" w14:textId="77777777" w:rsidR="00F3434E" w:rsidRPr="00F3434E" w:rsidRDefault="00F3434E" w:rsidP="00F3434E">
      <w:pPr>
        <w:pStyle w:val="BlockLabel"/>
      </w:pPr>
      <w:r w:rsidRPr="00F3434E">
        <w:t>Description</w:t>
      </w:r>
    </w:p>
    <w:p w14:paraId="0D8284F0" w14:textId="7D1E77B1" w:rsidR="00F3434E" w:rsidRPr="00F3434E" w:rsidRDefault="00F3434E" w:rsidP="00F3434E">
      <w:r w:rsidRPr="00F3434E">
        <w:t xml:space="preserve">The </w:t>
      </w:r>
      <w:r w:rsidR="00A67B88">
        <w:t>I</w:t>
      </w:r>
      <w:r w:rsidRPr="00F3434E">
        <w:t xml:space="preserve">nvestigation </w:t>
      </w:r>
      <w:r w:rsidR="00A67B88">
        <w:t>R</w:t>
      </w:r>
      <w:r w:rsidRPr="00F3434E">
        <w:t xml:space="preserve">equestor (AAAAGB2L) sends the investigation request (camt.110) to the </w:t>
      </w:r>
      <w:r w:rsidR="00A67B88">
        <w:t>I</w:t>
      </w:r>
      <w:r w:rsidRPr="00F3434E">
        <w:t xml:space="preserve">nvestigation </w:t>
      </w:r>
      <w:r w:rsidR="00A67B88">
        <w:t>R</w:t>
      </w:r>
      <w:r w:rsidRPr="00F3434E">
        <w:t>esponder (B</w:t>
      </w:r>
      <w:r w:rsidR="00D505B1">
        <w:t>BBB</w:t>
      </w:r>
      <w:r w:rsidRPr="00F3434E">
        <w:t xml:space="preserve">GB22) with </w:t>
      </w:r>
      <w:r w:rsidR="00B230EC">
        <w:t>i</w:t>
      </w:r>
      <w:r w:rsidR="001511F5">
        <w:t xml:space="preserve">nvestigation </w:t>
      </w:r>
      <w:r w:rsidR="00B230EC">
        <w:t>t</w:t>
      </w:r>
      <w:r w:rsidR="001511F5">
        <w:t>ype RQDA</w:t>
      </w:r>
      <w:r w:rsidR="002260FF">
        <w:t xml:space="preserve"> </w:t>
      </w:r>
      <w:r w:rsidRPr="00F3434E">
        <w:t>(</w:t>
      </w:r>
      <w:r w:rsidR="007C58DD">
        <w:t>R</w:t>
      </w:r>
      <w:r w:rsidR="001511F5">
        <w:t xml:space="preserve">equest </w:t>
      </w:r>
      <w:r w:rsidRPr="00F3434E">
        <w:t xml:space="preserve">debit authorisation). </w:t>
      </w:r>
    </w:p>
    <w:p w14:paraId="4EEBDA7F" w14:textId="6999F2FA" w:rsidR="00F3434E" w:rsidRDefault="00F3434E" w:rsidP="00F3434E"/>
    <w:p w14:paraId="6C12CA40" w14:textId="14E2AA47" w:rsidR="00F3434E" w:rsidRPr="00F3434E" w:rsidRDefault="00F3434E" w:rsidP="00F3434E">
      <w:pPr>
        <w:rPr>
          <w:rStyle w:val="Bold"/>
        </w:rPr>
      </w:pPr>
      <w:r w:rsidRPr="00F3434E">
        <w:rPr>
          <w:rStyle w:val="Bold"/>
        </w:rPr>
        <w:t xml:space="preserve">Business </w:t>
      </w:r>
      <w:r w:rsidR="00A80696">
        <w:rPr>
          <w:rStyle w:val="Bold"/>
        </w:rPr>
        <w:t>d</w:t>
      </w:r>
      <w:r w:rsidRPr="00F3434E">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5"/>
        <w:gridCol w:w="2170"/>
        <w:gridCol w:w="1674"/>
      </w:tblGrid>
      <w:tr w:rsidR="00F3434E" w14:paraId="31FF8BBC" w14:textId="77777777" w:rsidTr="00BB64D4">
        <w:trPr>
          <w:cantSplit/>
          <w:tblHeader/>
        </w:trPr>
        <w:tc>
          <w:tcPr>
            <w:tcW w:w="4295"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3BDA6EB" w14:textId="77777777" w:rsidR="00F3434E" w:rsidRPr="00F3434E" w:rsidRDefault="00F3434E" w:rsidP="00F3434E">
            <w:pPr>
              <w:pStyle w:val="TableHeading"/>
            </w:pPr>
            <w:r w:rsidRPr="00F3434E">
              <w:t>Element</w:t>
            </w:r>
          </w:p>
        </w:tc>
        <w:tc>
          <w:tcPr>
            <w:tcW w:w="217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DB951DF" w14:textId="77777777" w:rsidR="00F3434E" w:rsidRPr="00F3434E" w:rsidRDefault="00F3434E" w:rsidP="00F3434E">
            <w:pPr>
              <w:pStyle w:val="TableHeading"/>
            </w:pPr>
            <w:r w:rsidRPr="00F3434E">
              <w:t>XML Tag</w:t>
            </w:r>
          </w:p>
        </w:tc>
        <w:tc>
          <w:tcPr>
            <w:tcW w:w="167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986C350" w14:textId="77777777" w:rsidR="00F3434E" w:rsidRPr="00F3434E" w:rsidRDefault="00F3434E" w:rsidP="00F3434E">
            <w:pPr>
              <w:pStyle w:val="TableHeading"/>
            </w:pPr>
            <w:r w:rsidRPr="00F3434E">
              <w:t>Content</w:t>
            </w:r>
          </w:p>
        </w:tc>
      </w:tr>
      <w:tr w:rsidR="00F3434E" w14:paraId="5AE99906" w14:textId="77777777" w:rsidTr="00BB64D4">
        <w:tc>
          <w:tcPr>
            <w:tcW w:w="4295" w:type="dxa"/>
            <w:shd w:val="clear" w:color="auto" w:fill="FFFFFF"/>
          </w:tcPr>
          <w:p w14:paraId="33A08390" w14:textId="77777777" w:rsidR="00F3434E" w:rsidRPr="00F3434E" w:rsidRDefault="00F3434E" w:rsidP="00F3434E">
            <w:r w:rsidRPr="00F3434E">
              <w:t>Requestor Investigation Identification</w:t>
            </w:r>
          </w:p>
        </w:tc>
        <w:tc>
          <w:tcPr>
            <w:tcW w:w="2170" w:type="dxa"/>
            <w:shd w:val="clear" w:color="auto" w:fill="FFFFFF"/>
          </w:tcPr>
          <w:p w14:paraId="2FE4041B" w14:textId="77777777" w:rsidR="00F3434E" w:rsidRPr="00F3434E" w:rsidRDefault="00F3434E" w:rsidP="00F3434E">
            <w:pPr>
              <w:pStyle w:val="TableText"/>
            </w:pPr>
            <w:r w:rsidRPr="00F3434E">
              <w:t>&lt;RqstrInvstgtnId&gt;</w:t>
            </w:r>
          </w:p>
        </w:tc>
        <w:tc>
          <w:tcPr>
            <w:tcW w:w="1674" w:type="dxa"/>
            <w:shd w:val="clear" w:color="auto" w:fill="FFFFFF"/>
          </w:tcPr>
          <w:p w14:paraId="597E3CA6" w14:textId="77777777" w:rsidR="00F3434E" w:rsidRPr="00F3434E" w:rsidRDefault="00F3434E" w:rsidP="00F3434E">
            <w:pPr>
              <w:rPr>
                <w:rStyle w:val="Bold"/>
              </w:rPr>
            </w:pPr>
            <w:r w:rsidRPr="00F3434E">
              <w:rPr>
                <w:rStyle w:val="Bold"/>
              </w:rPr>
              <w:t>REQREF12345</w:t>
            </w:r>
          </w:p>
        </w:tc>
      </w:tr>
      <w:tr w:rsidR="00F3434E" w14:paraId="2367B6E5" w14:textId="77777777" w:rsidTr="00BB64D4">
        <w:tc>
          <w:tcPr>
            <w:tcW w:w="4295" w:type="dxa"/>
            <w:shd w:val="clear" w:color="auto" w:fill="FFFFFF"/>
          </w:tcPr>
          <w:p w14:paraId="4EA06A86" w14:textId="56AB2BB3" w:rsidR="00F3434E" w:rsidRPr="00F3434E" w:rsidRDefault="00F3434E" w:rsidP="00F3434E">
            <w:r w:rsidRPr="00F3434E">
              <w:t>Investigation Type</w:t>
            </w:r>
          </w:p>
        </w:tc>
        <w:tc>
          <w:tcPr>
            <w:tcW w:w="2170" w:type="dxa"/>
            <w:shd w:val="clear" w:color="auto" w:fill="FFFFFF"/>
          </w:tcPr>
          <w:p w14:paraId="7B236D5E" w14:textId="77777777" w:rsidR="00F3434E" w:rsidRPr="00F3434E" w:rsidRDefault="00F3434E" w:rsidP="00F3434E">
            <w:pPr>
              <w:pStyle w:val="TableText"/>
            </w:pPr>
            <w:r w:rsidRPr="00F3434E">
              <w:t>&lt;Cd&gt;</w:t>
            </w:r>
          </w:p>
        </w:tc>
        <w:tc>
          <w:tcPr>
            <w:tcW w:w="1674" w:type="dxa"/>
            <w:shd w:val="clear" w:color="auto" w:fill="FFFFFF"/>
          </w:tcPr>
          <w:p w14:paraId="1927B56C" w14:textId="6CB047BA" w:rsidR="00F3434E" w:rsidRPr="00F3434E" w:rsidRDefault="00E81B74" w:rsidP="00F3434E">
            <w:pPr>
              <w:pStyle w:val="TableText"/>
              <w:rPr>
                <w:rStyle w:val="Bold"/>
              </w:rPr>
            </w:pPr>
            <w:r>
              <w:rPr>
                <w:rStyle w:val="Bold"/>
              </w:rPr>
              <w:t>RQD</w:t>
            </w:r>
            <w:r w:rsidR="00757C32">
              <w:rPr>
                <w:rStyle w:val="Bold"/>
              </w:rPr>
              <w:t>A</w:t>
            </w:r>
          </w:p>
        </w:tc>
      </w:tr>
      <w:tr w:rsidR="00F3434E" w14:paraId="227F148C" w14:textId="77777777" w:rsidTr="00BB64D4">
        <w:tc>
          <w:tcPr>
            <w:tcW w:w="4295" w:type="dxa"/>
            <w:shd w:val="clear" w:color="auto" w:fill="FFFFFF"/>
          </w:tcPr>
          <w:p w14:paraId="5CE02DAE" w14:textId="5EF81627" w:rsidR="00F3434E" w:rsidRPr="00F3434E" w:rsidRDefault="00F3434E" w:rsidP="00F3434E">
            <w:r w:rsidRPr="00F3434E">
              <w:t>Underlying Instrument</w:t>
            </w:r>
          </w:p>
          <w:p w14:paraId="1F4558C9" w14:textId="77777777" w:rsidR="00F3434E" w:rsidRPr="00F3434E" w:rsidRDefault="00F3434E" w:rsidP="00F3434E"/>
        </w:tc>
        <w:tc>
          <w:tcPr>
            <w:tcW w:w="2170" w:type="dxa"/>
            <w:shd w:val="clear" w:color="auto" w:fill="FFFFFF"/>
          </w:tcPr>
          <w:p w14:paraId="426BD210" w14:textId="77777777" w:rsidR="00F3434E" w:rsidRPr="00F3434E" w:rsidRDefault="00F3434E" w:rsidP="00F3434E">
            <w:pPr>
              <w:pStyle w:val="TableText"/>
            </w:pPr>
            <w:r w:rsidRPr="00F3434E">
              <w:t>&lt;Cd&gt;</w:t>
            </w:r>
          </w:p>
        </w:tc>
        <w:tc>
          <w:tcPr>
            <w:tcW w:w="1674" w:type="dxa"/>
            <w:shd w:val="clear" w:color="auto" w:fill="FFFFFF"/>
          </w:tcPr>
          <w:p w14:paraId="3D668EBF" w14:textId="77777777" w:rsidR="00F3434E" w:rsidRPr="00F3434E" w:rsidRDefault="00F3434E" w:rsidP="00F3434E">
            <w:pPr>
              <w:pStyle w:val="TableText"/>
              <w:rPr>
                <w:rStyle w:val="Bold"/>
              </w:rPr>
            </w:pPr>
            <w:r w:rsidRPr="00F3434E">
              <w:rPr>
                <w:rStyle w:val="Bold"/>
              </w:rPr>
              <w:t>XBCT</w:t>
            </w:r>
          </w:p>
        </w:tc>
      </w:tr>
      <w:tr w:rsidR="00F3434E" w14:paraId="340BDCA3" w14:textId="77777777" w:rsidTr="00BB64D4">
        <w:tc>
          <w:tcPr>
            <w:tcW w:w="4295" w:type="dxa"/>
            <w:shd w:val="clear" w:color="auto" w:fill="FFFFFF"/>
          </w:tcPr>
          <w:p w14:paraId="00440C90" w14:textId="77777777" w:rsidR="00F3434E" w:rsidRPr="00F3434E" w:rsidRDefault="00F3434E" w:rsidP="00F3434E">
            <w:pPr>
              <w:pStyle w:val="Normalbeforetable"/>
            </w:pPr>
            <w:bookmarkStart w:id="33" w:name="_Hlk126826644"/>
            <w:r w:rsidRPr="00F3434E">
              <w:t>Original Instruction Identification</w:t>
            </w:r>
          </w:p>
        </w:tc>
        <w:tc>
          <w:tcPr>
            <w:tcW w:w="2170" w:type="dxa"/>
            <w:shd w:val="clear" w:color="auto" w:fill="FFFFFF"/>
          </w:tcPr>
          <w:p w14:paraId="4DA2B1A6" w14:textId="77777777" w:rsidR="00F3434E" w:rsidRPr="00F3434E" w:rsidRDefault="00F3434E" w:rsidP="00F3434E">
            <w:pPr>
              <w:pStyle w:val="TableText"/>
            </w:pPr>
            <w:r w:rsidRPr="00F3434E">
              <w:t>&lt;OrgnlInstrId&gt;</w:t>
            </w:r>
          </w:p>
        </w:tc>
        <w:tc>
          <w:tcPr>
            <w:tcW w:w="1674" w:type="dxa"/>
            <w:shd w:val="clear" w:color="auto" w:fill="FFFFFF"/>
          </w:tcPr>
          <w:p w14:paraId="75861621" w14:textId="77777777" w:rsidR="00F3434E" w:rsidRPr="00F3434E" w:rsidRDefault="00F3434E" w:rsidP="00F3434E">
            <w:pPr>
              <w:pStyle w:val="TableText"/>
              <w:rPr>
                <w:rStyle w:val="Bold"/>
              </w:rPr>
            </w:pPr>
            <w:r w:rsidRPr="00F3434E">
              <w:rPr>
                <w:rStyle w:val="Bold"/>
              </w:rPr>
              <w:t>FIELD20REF111</w:t>
            </w:r>
          </w:p>
        </w:tc>
      </w:tr>
      <w:bookmarkEnd w:id="33"/>
      <w:tr w:rsidR="00F3434E" w:rsidRPr="00AD781A" w14:paraId="401AC686" w14:textId="77777777" w:rsidTr="00BB64D4">
        <w:tc>
          <w:tcPr>
            <w:tcW w:w="4295" w:type="dxa"/>
            <w:shd w:val="clear" w:color="auto" w:fill="FFFFFF"/>
          </w:tcPr>
          <w:p w14:paraId="461C1B60" w14:textId="77777777" w:rsidR="00F3434E" w:rsidRPr="00F3434E" w:rsidRDefault="00F3434E" w:rsidP="00F3434E">
            <w:pPr>
              <w:pStyle w:val="Normalbeforetable"/>
            </w:pPr>
            <w:r w:rsidRPr="00F3434E">
              <w:t>Original UETR</w:t>
            </w:r>
          </w:p>
          <w:p w14:paraId="3F531AA0" w14:textId="77777777" w:rsidR="00F3434E" w:rsidRPr="00F3434E" w:rsidRDefault="00F3434E" w:rsidP="00F3434E">
            <w:pPr>
              <w:pStyle w:val="Normalbeforetable"/>
            </w:pPr>
          </w:p>
        </w:tc>
        <w:tc>
          <w:tcPr>
            <w:tcW w:w="2170" w:type="dxa"/>
            <w:shd w:val="clear" w:color="auto" w:fill="FFFFFF"/>
          </w:tcPr>
          <w:p w14:paraId="7231436A" w14:textId="77777777" w:rsidR="00F3434E" w:rsidRPr="00F3434E" w:rsidRDefault="00F3434E" w:rsidP="00F3434E">
            <w:pPr>
              <w:pStyle w:val="TableText"/>
            </w:pPr>
            <w:r w:rsidRPr="00F3434E">
              <w:t>&lt;OrgnlUETR&gt;</w:t>
            </w:r>
          </w:p>
        </w:tc>
        <w:tc>
          <w:tcPr>
            <w:tcW w:w="1674" w:type="dxa"/>
            <w:shd w:val="clear" w:color="auto" w:fill="FFFFFF"/>
          </w:tcPr>
          <w:p w14:paraId="66F42ACC" w14:textId="5F05CB5D" w:rsidR="00F3434E" w:rsidRPr="00AD781A" w:rsidRDefault="0072014D" w:rsidP="00F3434E">
            <w:pPr>
              <w:pStyle w:val="TableText"/>
              <w:rPr>
                <w:rStyle w:val="Bold"/>
              </w:rPr>
            </w:pPr>
            <w:r w:rsidRPr="0072014D">
              <w:rPr>
                <w:rStyle w:val="Bold"/>
              </w:rPr>
              <w:t>2bf440bd-56b5-4bd2-94e1-e3a7eaf9b8bf</w:t>
            </w:r>
          </w:p>
        </w:tc>
      </w:tr>
      <w:tr w:rsidR="00F3434E" w14:paraId="31EA336A" w14:textId="77777777" w:rsidTr="00BB64D4">
        <w:tc>
          <w:tcPr>
            <w:tcW w:w="4295" w:type="dxa"/>
            <w:shd w:val="clear" w:color="auto" w:fill="FFFFFF"/>
          </w:tcPr>
          <w:p w14:paraId="5980F6C2" w14:textId="72C1BAE8" w:rsidR="00A67B88" w:rsidRPr="00F3434E" w:rsidRDefault="00F3434E" w:rsidP="00F3434E">
            <w:r w:rsidRPr="00F3434E">
              <w:t>Original</w:t>
            </w:r>
            <w:r w:rsidR="00A67B88">
              <w:t xml:space="preserve"> </w:t>
            </w:r>
            <w:r w:rsidRPr="00F3434E">
              <w:t>Interbank</w:t>
            </w:r>
            <w:r w:rsidR="00A67B88">
              <w:t xml:space="preserve"> </w:t>
            </w:r>
            <w:r w:rsidRPr="00F3434E">
              <w:t>Settlement</w:t>
            </w:r>
            <w:r w:rsidR="00A67B88">
              <w:t xml:space="preserve"> </w:t>
            </w:r>
            <w:r w:rsidRPr="00F3434E">
              <w:t>Amount</w:t>
            </w:r>
          </w:p>
          <w:p w14:paraId="2EB833CE" w14:textId="0D2C45EE" w:rsidR="00F3434E" w:rsidRPr="00F3434E" w:rsidRDefault="00F3434E" w:rsidP="00F3434E">
            <w:r w:rsidRPr="00F3434E">
              <w:t>Currency</w:t>
            </w:r>
          </w:p>
        </w:tc>
        <w:tc>
          <w:tcPr>
            <w:tcW w:w="2170" w:type="dxa"/>
            <w:shd w:val="clear" w:color="auto" w:fill="FFFFFF"/>
          </w:tcPr>
          <w:p w14:paraId="6BA83BDA" w14:textId="77777777" w:rsidR="00F3434E" w:rsidRPr="00F3434E" w:rsidRDefault="00F3434E" w:rsidP="00F3434E">
            <w:pPr>
              <w:pStyle w:val="TableText"/>
            </w:pPr>
            <w:r w:rsidRPr="00F3434E">
              <w:t>&lt;OrgnlIntrBkSttlmAmt&gt;</w:t>
            </w:r>
          </w:p>
          <w:p w14:paraId="300D081E" w14:textId="77777777" w:rsidR="00F3434E" w:rsidRPr="00F3434E" w:rsidRDefault="00F3434E" w:rsidP="00F3434E">
            <w:pPr>
              <w:pStyle w:val="TableText"/>
            </w:pPr>
          </w:p>
          <w:p w14:paraId="7EFD2C5A" w14:textId="77777777" w:rsidR="00F3434E" w:rsidRPr="00F3434E" w:rsidRDefault="00F3434E" w:rsidP="00F3434E">
            <w:pPr>
              <w:pStyle w:val="TableText"/>
            </w:pPr>
            <w:r w:rsidRPr="00F3434E">
              <w:t>&lt;Ccy&gt;</w:t>
            </w:r>
          </w:p>
          <w:p w14:paraId="519B8782" w14:textId="77777777" w:rsidR="00F3434E" w:rsidRPr="00F3434E" w:rsidRDefault="00F3434E" w:rsidP="00F3434E">
            <w:pPr>
              <w:pStyle w:val="TableText"/>
            </w:pPr>
          </w:p>
        </w:tc>
        <w:tc>
          <w:tcPr>
            <w:tcW w:w="1674" w:type="dxa"/>
            <w:shd w:val="clear" w:color="auto" w:fill="FFFFFF"/>
          </w:tcPr>
          <w:p w14:paraId="56AA6828" w14:textId="77777777" w:rsidR="00F3434E" w:rsidRPr="00F3434E" w:rsidRDefault="00F3434E" w:rsidP="00F3434E">
            <w:pPr>
              <w:pStyle w:val="TableText"/>
              <w:rPr>
                <w:rStyle w:val="Bold"/>
              </w:rPr>
            </w:pPr>
            <w:r w:rsidRPr="00F3434E">
              <w:rPr>
                <w:rStyle w:val="Bold"/>
              </w:rPr>
              <w:t>250</w:t>
            </w:r>
          </w:p>
          <w:p w14:paraId="626AAFE1" w14:textId="77777777" w:rsidR="00F3434E" w:rsidRPr="00F3434E" w:rsidRDefault="00F3434E" w:rsidP="00F3434E">
            <w:pPr>
              <w:pStyle w:val="TableText"/>
              <w:rPr>
                <w:rStyle w:val="Bold"/>
              </w:rPr>
            </w:pPr>
            <w:r w:rsidRPr="00F3434E">
              <w:rPr>
                <w:rStyle w:val="Bold"/>
              </w:rPr>
              <w:t>GBP</w:t>
            </w:r>
          </w:p>
        </w:tc>
      </w:tr>
      <w:tr w:rsidR="00F3434E" w14:paraId="721A560C" w14:textId="77777777" w:rsidTr="00BB64D4">
        <w:tc>
          <w:tcPr>
            <w:tcW w:w="4295" w:type="dxa"/>
            <w:shd w:val="clear" w:color="auto" w:fill="FFFFFF"/>
          </w:tcPr>
          <w:p w14:paraId="00C339D6" w14:textId="77777777" w:rsidR="00F3434E" w:rsidRPr="00F3434E" w:rsidRDefault="00F3434E" w:rsidP="00F3434E">
            <w:pPr>
              <w:pStyle w:val="Normalbeforetable"/>
            </w:pPr>
            <w:r w:rsidRPr="00F3434E">
              <w:t>Original Interbank Settlement Date</w:t>
            </w:r>
          </w:p>
        </w:tc>
        <w:tc>
          <w:tcPr>
            <w:tcW w:w="2170" w:type="dxa"/>
            <w:shd w:val="clear" w:color="auto" w:fill="FFFFFF"/>
          </w:tcPr>
          <w:p w14:paraId="5C8E6F6D" w14:textId="77777777" w:rsidR="00F3434E" w:rsidRPr="00F3434E" w:rsidRDefault="00F3434E" w:rsidP="00F3434E">
            <w:pPr>
              <w:pStyle w:val="TableText"/>
            </w:pPr>
            <w:r w:rsidRPr="00F3434E">
              <w:t>&lt;OrgnlIntrBkSttlmDt&gt;</w:t>
            </w:r>
          </w:p>
        </w:tc>
        <w:tc>
          <w:tcPr>
            <w:tcW w:w="1674" w:type="dxa"/>
            <w:shd w:val="clear" w:color="auto" w:fill="FFFFFF"/>
          </w:tcPr>
          <w:p w14:paraId="5F559AA3" w14:textId="77777777" w:rsidR="00F3434E" w:rsidRPr="00F3434E" w:rsidRDefault="00F3434E" w:rsidP="00F3434E">
            <w:pPr>
              <w:pStyle w:val="TableText"/>
              <w:rPr>
                <w:rStyle w:val="Bold"/>
              </w:rPr>
            </w:pPr>
            <w:r w:rsidRPr="00F3434E">
              <w:rPr>
                <w:rStyle w:val="Bold"/>
              </w:rPr>
              <w:t>2022-10-16</w:t>
            </w:r>
          </w:p>
        </w:tc>
      </w:tr>
      <w:tr w:rsidR="00F3434E" w14:paraId="40E062B1" w14:textId="77777777" w:rsidTr="00BB64D4">
        <w:tc>
          <w:tcPr>
            <w:tcW w:w="4295" w:type="dxa"/>
            <w:shd w:val="clear" w:color="auto" w:fill="FFFFFF"/>
          </w:tcPr>
          <w:p w14:paraId="77640DB5" w14:textId="76836172" w:rsidR="00F3434E" w:rsidRPr="00F3434E" w:rsidRDefault="00F3434E" w:rsidP="00F3434E">
            <w:pPr>
              <w:pStyle w:val="TableText"/>
            </w:pPr>
            <w:r w:rsidRPr="00F3434E">
              <w:t>Requestor</w:t>
            </w:r>
          </w:p>
        </w:tc>
        <w:tc>
          <w:tcPr>
            <w:tcW w:w="2170" w:type="dxa"/>
            <w:shd w:val="clear" w:color="auto" w:fill="FFFFFF"/>
          </w:tcPr>
          <w:p w14:paraId="546EC2A0" w14:textId="77777777" w:rsidR="00F3434E" w:rsidRPr="00F3434E" w:rsidRDefault="00F3434E" w:rsidP="00F3434E">
            <w:pPr>
              <w:pStyle w:val="TableText"/>
            </w:pPr>
            <w:r w:rsidRPr="00F3434E">
              <w:t>&lt;BICFI&gt;</w:t>
            </w:r>
          </w:p>
        </w:tc>
        <w:tc>
          <w:tcPr>
            <w:tcW w:w="1674" w:type="dxa"/>
            <w:shd w:val="clear" w:color="auto" w:fill="FFFFFF"/>
          </w:tcPr>
          <w:p w14:paraId="382D674A" w14:textId="77777777" w:rsidR="00F3434E" w:rsidRPr="00F3434E" w:rsidRDefault="00F3434E" w:rsidP="00F3434E">
            <w:pPr>
              <w:pStyle w:val="TableText"/>
              <w:rPr>
                <w:rStyle w:val="Bold"/>
              </w:rPr>
            </w:pPr>
            <w:r w:rsidRPr="00F3434E">
              <w:rPr>
                <w:rStyle w:val="Bold"/>
              </w:rPr>
              <w:t>AAAAGB2L</w:t>
            </w:r>
          </w:p>
        </w:tc>
      </w:tr>
      <w:tr w:rsidR="00F3434E" w14:paraId="707A9CCA" w14:textId="77777777" w:rsidTr="00BB64D4">
        <w:tc>
          <w:tcPr>
            <w:tcW w:w="4295" w:type="dxa"/>
            <w:shd w:val="clear" w:color="auto" w:fill="FFFFFF"/>
          </w:tcPr>
          <w:p w14:paraId="7B36EDD9" w14:textId="293E5624" w:rsidR="00F3434E" w:rsidRPr="00F3434E" w:rsidRDefault="00F3434E" w:rsidP="00F3434E">
            <w:pPr>
              <w:pStyle w:val="TableText"/>
            </w:pPr>
            <w:r w:rsidRPr="00F3434E">
              <w:t>Responde</w:t>
            </w:r>
            <w:r w:rsidR="00A67B88">
              <w:t>r</w:t>
            </w:r>
          </w:p>
        </w:tc>
        <w:tc>
          <w:tcPr>
            <w:tcW w:w="2170" w:type="dxa"/>
            <w:shd w:val="clear" w:color="auto" w:fill="FFFFFF"/>
          </w:tcPr>
          <w:p w14:paraId="054F9DF7" w14:textId="77777777" w:rsidR="00F3434E" w:rsidRPr="00F3434E" w:rsidRDefault="00F3434E" w:rsidP="00F3434E">
            <w:pPr>
              <w:pStyle w:val="TableText"/>
            </w:pPr>
            <w:r w:rsidRPr="00F3434E">
              <w:t>&lt;BICFI&gt;</w:t>
            </w:r>
          </w:p>
        </w:tc>
        <w:tc>
          <w:tcPr>
            <w:tcW w:w="1674" w:type="dxa"/>
            <w:shd w:val="clear" w:color="auto" w:fill="FFFFFF"/>
          </w:tcPr>
          <w:p w14:paraId="5A6BB138" w14:textId="0A753924" w:rsidR="00F3434E" w:rsidRPr="00F3434E" w:rsidRDefault="00F3434E" w:rsidP="00F3434E">
            <w:pPr>
              <w:pStyle w:val="TableText"/>
              <w:rPr>
                <w:rStyle w:val="Bold"/>
              </w:rPr>
            </w:pPr>
            <w:r w:rsidRPr="00F3434E">
              <w:rPr>
                <w:rStyle w:val="Bold"/>
              </w:rPr>
              <w:t>B</w:t>
            </w:r>
            <w:r w:rsidR="00D505B1">
              <w:rPr>
                <w:rStyle w:val="Bold"/>
              </w:rPr>
              <w:t>BBB</w:t>
            </w:r>
            <w:r w:rsidRPr="00F3434E">
              <w:rPr>
                <w:rStyle w:val="Bold"/>
              </w:rPr>
              <w:t>GB22</w:t>
            </w:r>
          </w:p>
        </w:tc>
      </w:tr>
      <w:tr w:rsidR="00F3434E" w14:paraId="2BABF6AD" w14:textId="77777777" w:rsidTr="00BB64D4">
        <w:tc>
          <w:tcPr>
            <w:tcW w:w="4295" w:type="dxa"/>
            <w:shd w:val="clear" w:color="auto" w:fill="FFFFFF"/>
          </w:tcPr>
          <w:p w14:paraId="2ADDDD5B" w14:textId="577B6324" w:rsidR="00F3434E" w:rsidRPr="00F3434E" w:rsidRDefault="00F3434E" w:rsidP="00F3434E">
            <w:pPr>
              <w:pStyle w:val="TableText"/>
            </w:pPr>
            <w:r w:rsidRPr="00F3434E">
              <w:t>Reason</w:t>
            </w:r>
          </w:p>
        </w:tc>
        <w:tc>
          <w:tcPr>
            <w:tcW w:w="2170" w:type="dxa"/>
            <w:shd w:val="clear" w:color="auto" w:fill="FFFFFF"/>
          </w:tcPr>
          <w:p w14:paraId="1C81BC29" w14:textId="77777777" w:rsidR="00F3434E" w:rsidRPr="00F3434E" w:rsidRDefault="00F3434E" w:rsidP="00F3434E">
            <w:pPr>
              <w:pStyle w:val="TableText"/>
            </w:pPr>
            <w:r w:rsidRPr="00F3434E">
              <w:t>&lt;Cd&gt;</w:t>
            </w:r>
          </w:p>
        </w:tc>
        <w:tc>
          <w:tcPr>
            <w:tcW w:w="1674" w:type="dxa"/>
            <w:shd w:val="clear" w:color="auto" w:fill="FFFFFF"/>
          </w:tcPr>
          <w:p w14:paraId="381C2B0A" w14:textId="5992166A" w:rsidR="00F3434E" w:rsidRPr="00F3434E" w:rsidRDefault="000E15B7" w:rsidP="00F3434E">
            <w:pPr>
              <w:pStyle w:val="TableText"/>
              <w:rPr>
                <w:rStyle w:val="Bold"/>
              </w:rPr>
            </w:pPr>
            <w:r>
              <w:rPr>
                <w:rStyle w:val="Bold"/>
              </w:rPr>
              <w:t>RQDA</w:t>
            </w:r>
          </w:p>
        </w:tc>
      </w:tr>
      <w:tr w:rsidR="00F3434E" w14:paraId="7D418792" w14:textId="77777777" w:rsidTr="00BB64D4">
        <w:tc>
          <w:tcPr>
            <w:tcW w:w="4295" w:type="dxa"/>
            <w:shd w:val="clear" w:color="auto" w:fill="FFFFFF"/>
          </w:tcPr>
          <w:p w14:paraId="7F230EBB" w14:textId="33974188" w:rsidR="00F3434E" w:rsidRPr="00F3434E" w:rsidRDefault="00F3434E" w:rsidP="00F3434E">
            <w:pPr>
              <w:pStyle w:val="TableText"/>
            </w:pPr>
            <w:r w:rsidRPr="00F3434E">
              <w:t>Cancellation</w:t>
            </w:r>
            <w:r w:rsidR="00A67B88">
              <w:t xml:space="preserve"> </w:t>
            </w:r>
            <w:r w:rsidRPr="00F3434E">
              <w:t>Reason</w:t>
            </w:r>
          </w:p>
        </w:tc>
        <w:tc>
          <w:tcPr>
            <w:tcW w:w="2170" w:type="dxa"/>
            <w:shd w:val="clear" w:color="auto" w:fill="FFFFFF"/>
          </w:tcPr>
          <w:p w14:paraId="7EF90B80" w14:textId="77777777" w:rsidR="00F3434E" w:rsidRPr="00F3434E" w:rsidRDefault="00F3434E" w:rsidP="00F3434E">
            <w:pPr>
              <w:pStyle w:val="TableText"/>
            </w:pPr>
            <w:r w:rsidRPr="00F3434E">
              <w:t>&lt;Cd&gt;</w:t>
            </w:r>
          </w:p>
        </w:tc>
        <w:tc>
          <w:tcPr>
            <w:tcW w:w="1674" w:type="dxa"/>
            <w:shd w:val="clear" w:color="auto" w:fill="FFFFFF"/>
          </w:tcPr>
          <w:p w14:paraId="333B192C" w14:textId="5F98C2D9" w:rsidR="00F3434E" w:rsidRPr="00F3434E" w:rsidRDefault="00BA082F" w:rsidP="00F3434E">
            <w:pPr>
              <w:pStyle w:val="TableText"/>
              <w:rPr>
                <w:rStyle w:val="Bold"/>
              </w:rPr>
            </w:pPr>
            <w:r>
              <w:rPr>
                <w:rStyle w:val="Bold"/>
              </w:rPr>
              <w:t>AC03</w:t>
            </w:r>
          </w:p>
        </w:tc>
      </w:tr>
      <w:tr w:rsidR="00F3434E" w14:paraId="7C081B04" w14:textId="77777777" w:rsidTr="00BB64D4">
        <w:tc>
          <w:tcPr>
            <w:tcW w:w="4295" w:type="dxa"/>
            <w:shd w:val="clear" w:color="auto" w:fill="FFFFFF"/>
          </w:tcPr>
          <w:p w14:paraId="55FADD08" w14:textId="39B95724" w:rsidR="00F3434E" w:rsidRPr="00F3434E" w:rsidRDefault="00F3434E" w:rsidP="00F3434E">
            <w:pPr>
              <w:pStyle w:val="TableText"/>
            </w:pPr>
            <w:r w:rsidRPr="00F3434E">
              <w:t>Amount</w:t>
            </w:r>
            <w:r w:rsidR="00A67B88">
              <w:t xml:space="preserve"> </w:t>
            </w:r>
            <w:r w:rsidRPr="00F3434E">
              <w:t>To</w:t>
            </w:r>
            <w:r w:rsidR="00A67B88">
              <w:t xml:space="preserve"> </w:t>
            </w:r>
            <w:r w:rsidRPr="00F3434E">
              <w:t>Debit</w:t>
            </w:r>
          </w:p>
          <w:p w14:paraId="13FE5274" w14:textId="4CB9D5FF" w:rsidR="00F3434E" w:rsidRPr="00F3434E" w:rsidRDefault="00F3434E" w:rsidP="00F3434E">
            <w:pPr>
              <w:pStyle w:val="TableText"/>
            </w:pPr>
            <w:r w:rsidRPr="00F3434E">
              <w:t>Currency</w:t>
            </w:r>
          </w:p>
        </w:tc>
        <w:tc>
          <w:tcPr>
            <w:tcW w:w="2170" w:type="dxa"/>
            <w:shd w:val="clear" w:color="auto" w:fill="FFFFFF"/>
          </w:tcPr>
          <w:p w14:paraId="1EADD7C0" w14:textId="77777777" w:rsidR="00F3434E" w:rsidRPr="00F3434E" w:rsidRDefault="00F3434E" w:rsidP="00F3434E">
            <w:pPr>
              <w:pStyle w:val="TableText"/>
            </w:pPr>
            <w:r w:rsidRPr="00F3434E">
              <w:t>&lt;AmtToDbt&gt;</w:t>
            </w:r>
          </w:p>
          <w:p w14:paraId="0E3AAFA7" w14:textId="77777777" w:rsidR="00F3434E" w:rsidRPr="00F3434E" w:rsidRDefault="00F3434E" w:rsidP="00F3434E">
            <w:pPr>
              <w:pStyle w:val="TableText"/>
            </w:pPr>
            <w:r w:rsidRPr="00F3434E">
              <w:t>&lt;Ccy&gt;</w:t>
            </w:r>
          </w:p>
        </w:tc>
        <w:tc>
          <w:tcPr>
            <w:tcW w:w="1674" w:type="dxa"/>
            <w:shd w:val="clear" w:color="auto" w:fill="FFFFFF"/>
          </w:tcPr>
          <w:p w14:paraId="7C715768" w14:textId="77777777" w:rsidR="00F3434E" w:rsidRPr="00F3434E" w:rsidRDefault="00F3434E" w:rsidP="00F3434E">
            <w:pPr>
              <w:pStyle w:val="TableText"/>
              <w:rPr>
                <w:rStyle w:val="Bold"/>
              </w:rPr>
            </w:pPr>
            <w:r w:rsidRPr="00F3434E">
              <w:rPr>
                <w:rStyle w:val="Bold"/>
              </w:rPr>
              <w:t>250</w:t>
            </w:r>
          </w:p>
          <w:p w14:paraId="23332466" w14:textId="77777777" w:rsidR="00F3434E" w:rsidRPr="00F3434E" w:rsidRDefault="00F3434E" w:rsidP="00F3434E">
            <w:pPr>
              <w:pStyle w:val="TableText"/>
              <w:rPr>
                <w:rStyle w:val="Bold"/>
              </w:rPr>
            </w:pPr>
            <w:r w:rsidRPr="00F3434E">
              <w:rPr>
                <w:rStyle w:val="Bold"/>
              </w:rPr>
              <w:t>GBP</w:t>
            </w:r>
          </w:p>
        </w:tc>
      </w:tr>
      <w:tr w:rsidR="00F3434E" w14:paraId="33132152" w14:textId="77777777" w:rsidTr="00BB64D4">
        <w:tc>
          <w:tcPr>
            <w:tcW w:w="4295" w:type="dxa"/>
            <w:shd w:val="clear" w:color="auto" w:fill="FFFFFF"/>
          </w:tcPr>
          <w:p w14:paraId="5E0170F9" w14:textId="1A62EBE4" w:rsidR="00F3434E" w:rsidRPr="00F3434E" w:rsidRDefault="00F3434E" w:rsidP="00F3434E">
            <w:pPr>
              <w:pStyle w:val="TableText"/>
            </w:pPr>
            <w:r w:rsidRPr="00F3434E">
              <w:t>Value</w:t>
            </w:r>
            <w:r w:rsidR="00A67B88">
              <w:t xml:space="preserve"> </w:t>
            </w:r>
            <w:r w:rsidRPr="00F3434E">
              <w:t>Date</w:t>
            </w:r>
            <w:r w:rsidR="00A67B88">
              <w:t xml:space="preserve"> </w:t>
            </w:r>
            <w:r w:rsidRPr="00F3434E">
              <w:t>To</w:t>
            </w:r>
            <w:r w:rsidR="00A67B88">
              <w:t xml:space="preserve"> </w:t>
            </w:r>
            <w:r w:rsidRPr="00F3434E">
              <w:t>Debit</w:t>
            </w:r>
          </w:p>
        </w:tc>
        <w:tc>
          <w:tcPr>
            <w:tcW w:w="2170" w:type="dxa"/>
            <w:shd w:val="clear" w:color="auto" w:fill="FFFFFF"/>
          </w:tcPr>
          <w:p w14:paraId="7857D87F" w14:textId="77777777" w:rsidR="00F3434E" w:rsidRPr="00F3434E" w:rsidRDefault="00F3434E" w:rsidP="00F3434E">
            <w:pPr>
              <w:pStyle w:val="TableText"/>
            </w:pPr>
            <w:r w:rsidRPr="00F3434E">
              <w:t>&lt;ValDtToDbt&gt;</w:t>
            </w:r>
          </w:p>
        </w:tc>
        <w:tc>
          <w:tcPr>
            <w:tcW w:w="1674" w:type="dxa"/>
            <w:shd w:val="clear" w:color="auto" w:fill="FFFFFF"/>
          </w:tcPr>
          <w:p w14:paraId="5D196A62" w14:textId="5D414D8C" w:rsidR="00F3434E" w:rsidRPr="00F3434E" w:rsidRDefault="004F428F" w:rsidP="00F3434E">
            <w:pPr>
              <w:pStyle w:val="TableText"/>
              <w:rPr>
                <w:rStyle w:val="Bold"/>
              </w:rPr>
            </w:pPr>
            <w:r w:rsidRPr="004F428F">
              <w:rPr>
                <w:rStyle w:val="Bold"/>
              </w:rPr>
              <w:t>2023-02-15</w:t>
            </w:r>
          </w:p>
        </w:tc>
      </w:tr>
    </w:tbl>
    <w:p w14:paraId="235D2BF2" w14:textId="77777777" w:rsidR="00F3434E" w:rsidRDefault="00F3434E" w:rsidP="00F3434E"/>
    <w:p w14:paraId="1B340D6F" w14:textId="7F51D95F" w:rsidR="002870E6" w:rsidRDefault="00482C25" w:rsidP="005A0A5B">
      <w:pPr>
        <w:pStyle w:val="Style1"/>
      </w:pPr>
      <w:r w:rsidRPr="00482C25">
        <w:t xml:space="preserve">Message </w:t>
      </w:r>
      <w:r w:rsidR="00A80696">
        <w:t>i</w:t>
      </w:r>
      <w:r w:rsidRPr="00482C25">
        <w:t>nstance</w:t>
      </w:r>
    </w:p>
    <w:p w14:paraId="78E49200" w14:textId="77777777" w:rsidR="002870E6" w:rsidRPr="002870E6" w:rsidRDefault="002870E6" w:rsidP="002870E6">
      <w:pPr>
        <w:pStyle w:val="XMLCode"/>
      </w:pPr>
      <w:r w:rsidRPr="002870E6">
        <w:t>&lt;?xml version="1.0" encoding="UTF-8"?&gt;</w:t>
      </w:r>
    </w:p>
    <w:p w14:paraId="73C205DB" w14:textId="1D155FB4" w:rsidR="002870E6" w:rsidRPr="002870E6" w:rsidRDefault="002870E6" w:rsidP="002870E6">
      <w:pPr>
        <w:pStyle w:val="XMLCode"/>
      </w:pPr>
      <w:r w:rsidRPr="002870E6">
        <w:t>&lt;Document xmlns="urn:iso:std:iso:20022:tech:xsd:DRAFT1camt.110.001.0</w:t>
      </w:r>
      <w:r w:rsidR="00673F40">
        <w:t>2</w:t>
      </w:r>
      <w:r w:rsidRPr="002870E6">
        <w:t>" xmlns:xsi="http://www.w3.org/2001/XMLSchema-instance"&gt;</w:t>
      </w:r>
    </w:p>
    <w:p w14:paraId="75678623" w14:textId="77777777" w:rsidR="002870E6" w:rsidRPr="002870E6" w:rsidRDefault="002870E6" w:rsidP="002870E6">
      <w:pPr>
        <w:pStyle w:val="XMLCode"/>
      </w:pPr>
      <w:r w:rsidRPr="002870E6">
        <w:tab/>
        <w:t>&lt;InvstgtnReq&gt;</w:t>
      </w:r>
    </w:p>
    <w:p w14:paraId="1F91D5FE" w14:textId="77777777" w:rsidR="002870E6" w:rsidRDefault="002870E6" w:rsidP="002870E6">
      <w:pPr>
        <w:pStyle w:val="XMLCode"/>
      </w:pPr>
      <w:r w:rsidRPr="002870E6">
        <w:tab/>
      </w:r>
      <w:r w:rsidRPr="002870E6">
        <w:tab/>
        <w:t>&lt;InvstgtnReq&gt;</w:t>
      </w:r>
    </w:p>
    <w:p w14:paraId="54541938" w14:textId="77777777" w:rsidR="00E6511E" w:rsidRPr="00A909A7" w:rsidRDefault="00E6511E" w:rsidP="00E6511E">
      <w:pPr>
        <w:pStyle w:val="XMLCode"/>
      </w:pPr>
      <w:r w:rsidRPr="00A909A7">
        <w:tab/>
      </w:r>
      <w:r w:rsidRPr="00A909A7">
        <w:tab/>
      </w:r>
      <w:r w:rsidRPr="00A909A7">
        <w:tab/>
        <w:t>&lt;</w:t>
      </w:r>
      <w:r>
        <w:t>Msg</w:t>
      </w:r>
      <w:r w:rsidRPr="00A909A7">
        <w:t>Id&gt;</w:t>
      </w:r>
      <w:r>
        <w:t>ABCDE</w:t>
      </w:r>
      <w:r w:rsidRPr="00A909A7">
        <w:t>&lt;/</w:t>
      </w:r>
      <w:r>
        <w:t>MsgId</w:t>
      </w:r>
      <w:r w:rsidRPr="00A909A7">
        <w:t>&gt;</w:t>
      </w:r>
    </w:p>
    <w:p w14:paraId="38CB2CB1" w14:textId="77777777" w:rsidR="002870E6" w:rsidRPr="002870E6" w:rsidRDefault="002870E6" w:rsidP="002870E6">
      <w:pPr>
        <w:pStyle w:val="XMLCode"/>
      </w:pPr>
      <w:r w:rsidRPr="002870E6">
        <w:tab/>
      </w:r>
      <w:r w:rsidRPr="002870E6">
        <w:tab/>
      </w:r>
      <w:r w:rsidRPr="002870E6">
        <w:tab/>
        <w:t>&lt;RqstrInvstgtnId&gt;REQREF12345&lt;/RqstrInvstgtnId&gt;</w:t>
      </w:r>
    </w:p>
    <w:p w14:paraId="657E5DB6" w14:textId="77777777" w:rsidR="002870E6" w:rsidRPr="002870E6" w:rsidRDefault="002870E6" w:rsidP="002870E6">
      <w:pPr>
        <w:pStyle w:val="XMLCode"/>
      </w:pPr>
      <w:r w:rsidRPr="002870E6">
        <w:tab/>
      </w:r>
      <w:r w:rsidRPr="002870E6">
        <w:tab/>
      </w:r>
      <w:r w:rsidRPr="002870E6">
        <w:tab/>
        <w:t>&lt;InvstgtnTp&gt;</w:t>
      </w:r>
    </w:p>
    <w:p w14:paraId="3BDE0009" w14:textId="37AC5353" w:rsidR="002870E6" w:rsidRPr="002870E6" w:rsidRDefault="002870E6" w:rsidP="002870E6">
      <w:pPr>
        <w:pStyle w:val="XMLCode"/>
      </w:pPr>
      <w:r w:rsidRPr="002870E6">
        <w:tab/>
      </w:r>
      <w:r w:rsidRPr="002870E6">
        <w:tab/>
      </w:r>
      <w:r w:rsidRPr="002870E6">
        <w:tab/>
      </w:r>
      <w:r w:rsidRPr="002870E6">
        <w:tab/>
        <w:t>&lt;Cd&gt;RQDA&lt;/Cd&gt;</w:t>
      </w:r>
    </w:p>
    <w:p w14:paraId="4EB428D8" w14:textId="77777777" w:rsidR="002870E6" w:rsidRPr="002870E6" w:rsidRDefault="002870E6" w:rsidP="002870E6">
      <w:pPr>
        <w:pStyle w:val="XMLCode"/>
      </w:pPr>
      <w:r w:rsidRPr="002870E6">
        <w:lastRenderedPageBreak/>
        <w:tab/>
      </w:r>
      <w:r w:rsidRPr="002870E6">
        <w:tab/>
      </w:r>
      <w:r w:rsidRPr="002870E6">
        <w:tab/>
        <w:t>&lt;/InvstgtnTp&gt;</w:t>
      </w:r>
    </w:p>
    <w:p w14:paraId="708FBC8F" w14:textId="77777777" w:rsidR="002870E6" w:rsidRPr="002870E6" w:rsidRDefault="002870E6" w:rsidP="002870E6">
      <w:pPr>
        <w:pStyle w:val="XMLCode"/>
      </w:pPr>
      <w:r w:rsidRPr="002870E6">
        <w:tab/>
      </w:r>
      <w:r w:rsidRPr="002870E6">
        <w:tab/>
      </w:r>
      <w:r w:rsidRPr="002870E6">
        <w:tab/>
        <w:t>&lt;UndrlygInstrm&gt;</w:t>
      </w:r>
    </w:p>
    <w:p w14:paraId="5541AED6" w14:textId="4A8E0A4A" w:rsidR="002870E6" w:rsidRPr="002870E6" w:rsidRDefault="002870E6" w:rsidP="002870E6">
      <w:pPr>
        <w:pStyle w:val="XMLCode"/>
      </w:pPr>
      <w:r w:rsidRPr="002870E6">
        <w:tab/>
      </w:r>
      <w:r w:rsidRPr="002870E6">
        <w:tab/>
      </w:r>
      <w:r w:rsidRPr="002870E6">
        <w:tab/>
      </w:r>
      <w:r w:rsidRPr="002870E6">
        <w:tab/>
        <w:t>&lt;Cd&gt;XBCT&lt;/Cd&gt;</w:t>
      </w:r>
    </w:p>
    <w:p w14:paraId="53DD2F5E" w14:textId="77777777" w:rsidR="002870E6" w:rsidRPr="002870E6" w:rsidRDefault="002870E6" w:rsidP="002870E6">
      <w:pPr>
        <w:pStyle w:val="XMLCode"/>
      </w:pPr>
      <w:r w:rsidRPr="002870E6">
        <w:tab/>
      </w:r>
      <w:r w:rsidRPr="002870E6">
        <w:tab/>
      </w:r>
      <w:r w:rsidRPr="002870E6">
        <w:tab/>
        <w:t>&lt;/UndrlygInstrm&gt;</w:t>
      </w:r>
    </w:p>
    <w:p w14:paraId="676F0B01" w14:textId="77777777" w:rsidR="002870E6" w:rsidRPr="002870E6" w:rsidRDefault="002870E6" w:rsidP="002870E6">
      <w:pPr>
        <w:pStyle w:val="XMLCode"/>
      </w:pPr>
      <w:r w:rsidRPr="002870E6">
        <w:tab/>
      </w:r>
      <w:r w:rsidRPr="002870E6">
        <w:tab/>
      </w:r>
      <w:r w:rsidRPr="002870E6">
        <w:tab/>
        <w:t>&lt;Undrlyg&gt;</w:t>
      </w:r>
    </w:p>
    <w:p w14:paraId="2A0607BF" w14:textId="77777777" w:rsidR="002870E6" w:rsidRPr="002870E6" w:rsidRDefault="002870E6" w:rsidP="002870E6">
      <w:pPr>
        <w:pStyle w:val="XMLCode"/>
      </w:pPr>
      <w:r w:rsidRPr="002870E6">
        <w:tab/>
      </w:r>
      <w:r w:rsidRPr="002870E6">
        <w:tab/>
      </w:r>
      <w:r w:rsidRPr="002870E6">
        <w:tab/>
      </w:r>
      <w:r w:rsidRPr="002870E6">
        <w:tab/>
        <w:t>&lt;IntrBk&gt;</w:t>
      </w:r>
    </w:p>
    <w:p w14:paraId="4463F0D2" w14:textId="77777777" w:rsidR="002870E6" w:rsidRPr="002870E6" w:rsidRDefault="002870E6" w:rsidP="002870E6">
      <w:pPr>
        <w:pStyle w:val="XMLCode"/>
      </w:pPr>
      <w:r w:rsidRPr="002870E6">
        <w:tab/>
      </w:r>
      <w:r w:rsidRPr="002870E6">
        <w:tab/>
      </w:r>
      <w:r w:rsidRPr="002870E6">
        <w:tab/>
      </w:r>
      <w:r w:rsidRPr="002870E6">
        <w:tab/>
      </w:r>
      <w:r w:rsidRPr="002870E6">
        <w:tab/>
        <w:t>&lt;OrgnlInstrId&gt;FIELD20REF111&lt;/OrgnlInstrId&gt;</w:t>
      </w:r>
    </w:p>
    <w:p w14:paraId="491A783D" w14:textId="77777777" w:rsidR="002870E6" w:rsidRPr="002870E6" w:rsidRDefault="002870E6" w:rsidP="002870E6">
      <w:pPr>
        <w:pStyle w:val="XMLCode"/>
      </w:pPr>
      <w:r w:rsidRPr="002870E6">
        <w:tab/>
      </w:r>
      <w:r w:rsidRPr="002870E6">
        <w:tab/>
      </w:r>
      <w:r w:rsidRPr="002870E6">
        <w:tab/>
      </w:r>
      <w:r w:rsidRPr="002870E6">
        <w:tab/>
      </w:r>
      <w:r w:rsidRPr="002870E6">
        <w:tab/>
        <w:t>&lt;OrgnlUETR&gt;2bf440bd-56b5-4bd2-94e1-e3a7eaf9b8bf&lt;/OrgnlUETR&gt;</w:t>
      </w:r>
    </w:p>
    <w:p w14:paraId="17838EBC" w14:textId="77777777" w:rsidR="002870E6" w:rsidRPr="002870E6" w:rsidRDefault="002870E6" w:rsidP="002870E6">
      <w:pPr>
        <w:pStyle w:val="XMLCode"/>
      </w:pPr>
      <w:r w:rsidRPr="002870E6">
        <w:tab/>
      </w:r>
      <w:r w:rsidRPr="002870E6">
        <w:tab/>
      </w:r>
      <w:r w:rsidRPr="002870E6">
        <w:tab/>
      </w:r>
      <w:r w:rsidRPr="002870E6">
        <w:tab/>
      </w:r>
      <w:r w:rsidRPr="002870E6">
        <w:tab/>
        <w:t>&lt;OrgnlIntrBkSttlmAmt Ccy="GBP"&gt;250.00&lt;/OrgnlIntrBkSttlmAmt&gt;</w:t>
      </w:r>
    </w:p>
    <w:p w14:paraId="2D077C38" w14:textId="77777777" w:rsidR="002870E6" w:rsidRPr="002870E6" w:rsidRDefault="002870E6" w:rsidP="002870E6">
      <w:pPr>
        <w:pStyle w:val="XMLCode"/>
      </w:pPr>
      <w:r w:rsidRPr="002870E6">
        <w:tab/>
      </w:r>
      <w:r w:rsidRPr="002870E6">
        <w:tab/>
      </w:r>
      <w:r w:rsidRPr="002870E6">
        <w:tab/>
      </w:r>
      <w:r w:rsidRPr="002870E6">
        <w:tab/>
      </w:r>
      <w:r w:rsidRPr="002870E6">
        <w:tab/>
        <w:t>&lt;OrgnlIntrBkSttlmDt&gt;2022-10-16&lt;/OrgnlIntrBkSttlmDt&gt;</w:t>
      </w:r>
    </w:p>
    <w:p w14:paraId="1335337C" w14:textId="77777777" w:rsidR="002870E6" w:rsidRPr="002870E6" w:rsidRDefault="002870E6" w:rsidP="002870E6">
      <w:pPr>
        <w:pStyle w:val="XMLCode"/>
      </w:pPr>
      <w:r w:rsidRPr="002870E6">
        <w:tab/>
      </w:r>
      <w:r w:rsidRPr="002870E6">
        <w:tab/>
      </w:r>
      <w:r w:rsidRPr="002870E6">
        <w:tab/>
      </w:r>
      <w:r w:rsidRPr="002870E6">
        <w:tab/>
        <w:t>&lt;/IntrBk&gt;</w:t>
      </w:r>
    </w:p>
    <w:p w14:paraId="7B04C5EE" w14:textId="77777777" w:rsidR="002870E6" w:rsidRPr="002870E6" w:rsidRDefault="002870E6" w:rsidP="002870E6">
      <w:pPr>
        <w:pStyle w:val="XMLCode"/>
      </w:pPr>
      <w:r w:rsidRPr="002870E6">
        <w:tab/>
      </w:r>
      <w:r w:rsidRPr="002870E6">
        <w:tab/>
      </w:r>
      <w:r w:rsidRPr="002870E6">
        <w:tab/>
        <w:t>&lt;/Undrlyg&gt;</w:t>
      </w:r>
    </w:p>
    <w:p w14:paraId="012A29E9" w14:textId="77777777" w:rsidR="002870E6" w:rsidRPr="002870E6" w:rsidRDefault="002870E6" w:rsidP="002870E6">
      <w:pPr>
        <w:pStyle w:val="XMLCode"/>
      </w:pPr>
      <w:r w:rsidRPr="002870E6">
        <w:tab/>
      </w:r>
      <w:r w:rsidRPr="002870E6">
        <w:tab/>
      </w:r>
      <w:r w:rsidRPr="002870E6">
        <w:tab/>
        <w:t>&lt;Rqstr&gt;</w:t>
      </w:r>
    </w:p>
    <w:p w14:paraId="4996793B" w14:textId="77777777" w:rsidR="002870E6" w:rsidRPr="002870E6" w:rsidRDefault="002870E6" w:rsidP="002870E6">
      <w:pPr>
        <w:pStyle w:val="XMLCode"/>
      </w:pPr>
      <w:r w:rsidRPr="002870E6">
        <w:tab/>
      </w:r>
      <w:r w:rsidRPr="002870E6">
        <w:tab/>
      </w:r>
      <w:r w:rsidRPr="002870E6">
        <w:tab/>
      </w:r>
      <w:r w:rsidRPr="002870E6">
        <w:tab/>
        <w:t>&lt;Agt&gt;</w:t>
      </w:r>
    </w:p>
    <w:p w14:paraId="2CB59F02" w14:textId="77777777" w:rsidR="002870E6" w:rsidRPr="002870E6" w:rsidRDefault="002870E6" w:rsidP="002870E6">
      <w:pPr>
        <w:pStyle w:val="XMLCode"/>
      </w:pPr>
      <w:r w:rsidRPr="002870E6">
        <w:tab/>
      </w:r>
      <w:r w:rsidRPr="002870E6">
        <w:tab/>
      </w:r>
      <w:r w:rsidRPr="002870E6">
        <w:tab/>
      </w:r>
      <w:r w:rsidRPr="002870E6">
        <w:tab/>
      </w:r>
      <w:r w:rsidRPr="002870E6">
        <w:tab/>
        <w:t>&lt;FinInstnId&gt;</w:t>
      </w:r>
    </w:p>
    <w:p w14:paraId="4EA1D51C" w14:textId="77777777" w:rsidR="002870E6" w:rsidRPr="002870E6" w:rsidRDefault="002870E6" w:rsidP="002870E6">
      <w:pPr>
        <w:pStyle w:val="XMLCode"/>
      </w:pPr>
      <w:r w:rsidRPr="002870E6">
        <w:tab/>
      </w:r>
      <w:r w:rsidRPr="002870E6">
        <w:tab/>
      </w:r>
      <w:r w:rsidRPr="002870E6">
        <w:tab/>
      </w:r>
      <w:r w:rsidRPr="002870E6">
        <w:tab/>
      </w:r>
      <w:r w:rsidRPr="002870E6">
        <w:tab/>
      </w:r>
      <w:r w:rsidRPr="002870E6">
        <w:tab/>
        <w:t>&lt;BICFI&gt;AAAAGB2L&lt;/BICFI&gt;</w:t>
      </w:r>
    </w:p>
    <w:p w14:paraId="317974A8" w14:textId="77777777" w:rsidR="002870E6" w:rsidRPr="002870E6" w:rsidRDefault="002870E6" w:rsidP="002870E6">
      <w:pPr>
        <w:pStyle w:val="XMLCode"/>
      </w:pPr>
      <w:r w:rsidRPr="002870E6">
        <w:tab/>
      </w:r>
      <w:r w:rsidRPr="002870E6">
        <w:tab/>
      </w:r>
      <w:r w:rsidRPr="002870E6">
        <w:tab/>
      </w:r>
      <w:r w:rsidRPr="002870E6">
        <w:tab/>
      </w:r>
      <w:r w:rsidRPr="002870E6">
        <w:tab/>
        <w:t>&lt;/FinInstnId&gt;</w:t>
      </w:r>
    </w:p>
    <w:p w14:paraId="1B7D1093" w14:textId="77777777" w:rsidR="002870E6" w:rsidRPr="002870E6" w:rsidRDefault="002870E6" w:rsidP="002870E6">
      <w:pPr>
        <w:pStyle w:val="XMLCode"/>
      </w:pPr>
      <w:r w:rsidRPr="002870E6">
        <w:tab/>
      </w:r>
      <w:r w:rsidRPr="002870E6">
        <w:tab/>
      </w:r>
      <w:r w:rsidRPr="002870E6">
        <w:tab/>
      </w:r>
      <w:r w:rsidRPr="002870E6">
        <w:tab/>
        <w:t>&lt;/Agt&gt;</w:t>
      </w:r>
    </w:p>
    <w:p w14:paraId="27F18C14" w14:textId="77777777" w:rsidR="002870E6" w:rsidRPr="002870E6" w:rsidRDefault="002870E6" w:rsidP="002870E6">
      <w:pPr>
        <w:pStyle w:val="XMLCode"/>
      </w:pPr>
      <w:r w:rsidRPr="002870E6">
        <w:tab/>
      </w:r>
      <w:r w:rsidRPr="002870E6">
        <w:tab/>
      </w:r>
      <w:r w:rsidRPr="002870E6">
        <w:tab/>
        <w:t>&lt;/Rqstr&gt;</w:t>
      </w:r>
    </w:p>
    <w:p w14:paraId="7897A956" w14:textId="77777777" w:rsidR="002870E6" w:rsidRPr="002870E6" w:rsidRDefault="002870E6" w:rsidP="002870E6">
      <w:pPr>
        <w:pStyle w:val="XMLCode"/>
      </w:pPr>
      <w:r w:rsidRPr="002870E6">
        <w:tab/>
      </w:r>
      <w:r w:rsidRPr="002870E6">
        <w:tab/>
      </w:r>
      <w:r w:rsidRPr="002870E6">
        <w:tab/>
        <w:t>&lt;Rspndr&gt;</w:t>
      </w:r>
    </w:p>
    <w:p w14:paraId="6D4852C8" w14:textId="77777777" w:rsidR="002870E6" w:rsidRPr="002870E6" w:rsidRDefault="002870E6" w:rsidP="002870E6">
      <w:pPr>
        <w:pStyle w:val="XMLCode"/>
      </w:pPr>
      <w:r w:rsidRPr="002870E6">
        <w:tab/>
      </w:r>
      <w:r w:rsidRPr="002870E6">
        <w:tab/>
      </w:r>
      <w:r w:rsidRPr="002870E6">
        <w:tab/>
      </w:r>
      <w:r w:rsidRPr="002870E6">
        <w:tab/>
        <w:t>&lt;Agt&gt;</w:t>
      </w:r>
    </w:p>
    <w:p w14:paraId="0A9CBD51" w14:textId="77777777" w:rsidR="002870E6" w:rsidRPr="002870E6" w:rsidRDefault="002870E6" w:rsidP="002870E6">
      <w:pPr>
        <w:pStyle w:val="XMLCode"/>
      </w:pPr>
      <w:r w:rsidRPr="002870E6">
        <w:tab/>
      </w:r>
      <w:r w:rsidRPr="002870E6">
        <w:tab/>
      </w:r>
      <w:r w:rsidRPr="002870E6">
        <w:tab/>
      </w:r>
      <w:r w:rsidRPr="002870E6">
        <w:tab/>
      </w:r>
      <w:r w:rsidRPr="002870E6">
        <w:tab/>
        <w:t>&lt;FinInstnId&gt;</w:t>
      </w:r>
    </w:p>
    <w:p w14:paraId="3A178D3D" w14:textId="77777777" w:rsidR="002870E6" w:rsidRPr="002870E6" w:rsidRDefault="002870E6" w:rsidP="002870E6">
      <w:pPr>
        <w:pStyle w:val="XMLCode"/>
      </w:pPr>
      <w:r w:rsidRPr="002870E6">
        <w:tab/>
      </w:r>
      <w:r w:rsidRPr="002870E6">
        <w:tab/>
      </w:r>
      <w:r w:rsidRPr="002870E6">
        <w:tab/>
      </w:r>
      <w:r w:rsidRPr="002870E6">
        <w:tab/>
      </w:r>
      <w:r w:rsidRPr="002870E6">
        <w:tab/>
      </w:r>
      <w:r w:rsidRPr="002870E6">
        <w:tab/>
        <w:t>&lt;BICFI&gt;BBBBGB22&lt;/BICFI&gt;</w:t>
      </w:r>
    </w:p>
    <w:p w14:paraId="34923B92" w14:textId="77777777" w:rsidR="002870E6" w:rsidRPr="002870E6" w:rsidRDefault="002870E6" w:rsidP="002870E6">
      <w:pPr>
        <w:pStyle w:val="XMLCode"/>
      </w:pPr>
      <w:r w:rsidRPr="002870E6">
        <w:tab/>
      </w:r>
      <w:r w:rsidRPr="002870E6">
        <w:tab/>
      </w:r>
      <w:r w:rsidRPr="002870E6">
        <w:tab/>
      </w:r>
      <w:r w:rsidRPr="002870E6">
        <w:tab/>
      </w:r>
      <w:r w:rsidRPr="002870E6">
        <w:tab/>
        <w:t>&lt;/FinInstnId&gt;</w:t>
      </w:r>
    </w:p>
    <w:p w14:paraId="690424C8" w14:textId="77777777" w:rsidR="002870E6" w:rsidRPr="002870E6" w:rsidRDefault="002870E6" w:rsidP="002870E6">
      <w:pPr>
        <w:pStyle w:val="XMLCode"/>
      </w:pPr>
      <w:r w:rsidRPr="002870E6">
        <w:tab/>
      </w:r>
      <w:r w:rsidRPr="002870E6">
        <w:tab/>
      </w:r>
      <w:r w:rsidRPr="002870E6">
        <w:tab/>
      </w:r>
      <w:r w:rsidRPr="002870E6">
        <w:tab/>
        <w:t>&lt;/Agt&gt;</w:t>
      </w:r>
    </w:p>
    <w:p w14:paraId="5F03F734" w14:textId="77777777" w:rsidR="002870E6" w:rsidRPr="002870E6" w:rsidRDefault="002870E6" w:rsidP="002870E6">
      <w:pPr>
        <w:pStyle w:val="XMLCode"/>
      </w:pPr>
      <w:r w:rsidRPr="002870E6">
        <w:tab/>
      </w:r>
      <w:r w:rsidRPr="002870E6">
        <w:tab/>
      </w:r>
      <w:r w:rsidRPr="002870E6">
        <w:tab/>
        <w:t>&lt;/Rspndr&gt;</w:t>
      </w:r>
    </w:p>
    <w:p w14:paraId="362F6AF8" w14:textId="77777777" w:rsidR="002870E6" w:rsidRPr="002870E6" w:rsidRDefault="002870E6" w:rsidP="002870E6">
      <w:pPr>
        <w:pStyle w:val="XMLCode"/>
      </w:pPr>
      <w:r w:rsidRPr="002870E6">
        <w:tab/>
      </w:r>
      <w:r w:rsidRPr="002870E6">
        <w:tab/>
        <w:t>&lt;/InvstgtnReq&gt;</w:t>
      </w:r>
    </w:p>
    <w:p w14:paraId="54278735" w14:textId="77777777" w:rsidR="002870E6" w:rsidRPr="002870E6" w:rsidRDefault="002870E6" w:rsidP="002870E6">
      <w:pPr>
        <w:pStyle w:val="XMLCode"/>
      </w:pPr>
      <w:r w:rsidRPr="002870E6">
        <w:tab/>
      </w:r>
      <w:r w:rsidRPr="002870E6">
        <w:tab/>
        <w:t>&lt;InvstgtnData&gt;</w:t>
      </w:r>
    </w:p>
    <w:p w14:paraId="0B7AD14D" w14:textId="77777777" w:rsidR="002870E6" w:rsidRPr="002870E6" w:rsidRDefault="002870E6" w:rsidP="002870E6">
      <w:pPr>
        <w:pStyle w:val="XMLCode"/>
      </w:pPr>
      <w:r w:rsidRPr="002870E6">
        <w:tab/>
      </w:r>
      <w:r w:rsidRPr="002870E6">
        <w:tab/>
      </w:r>
      <w:r w:rsidRPr="002870E6">
        <w:tab/>
        <w:t>&lt;Rsn&gt;</w:t>
      </w:r>
    </w:p>
    <w:p w14:paraId="01BC30AC" w14:textId="462D8D8D" w:rsidR="002870E6" w:rsidRPr="002870E6" w:rsidRDefault="002870E6" w:rsidP="002870E6">
      <w:pPr>
        <w:pStyle w:val="XMLCode"/>
      </w:pPr>
      <w:r w:rsidRPr="002870E6">
        <w:tab/>
      </w:r>
      <w:r w:rsidRPr="002870E6">
        <w:tab/>
      </w:r>
      <w:r w:rsidRPr="002870E6">
        <w:tab/>
      </w:r>
      <w:r w:rsidRPr="002870E6">
        <w:tab/>
        <w:t>&lt;Cd&gt;RQDA&lt;/Cd&gt;</w:t>
      </w:r>
    </w:p>
    <w:p w14:paraId="2BA3E4B7" w14:textId="77777777" w:rsidR="002870E6" w:rsidRPr="002870E6" w:rsidRDefault="002870E6" w:rsidP="002870E6">
      <w:pPr>
        <w:pStyle w:val="XMLCode"/>
      </w:pPr>
      <w:r w:rsidRPr="002870E6">
        <w:tab/>
      </w:r>
      <w:r w:rsidRPr="002870E6">
        <w:tab/>
      </w:r>
      <w:r w:rsidRPr="002870E6">
        <w:tab/>
        <w:t>&lt;/Rsn&gt;</w:t>
      </w:r>
    </w:p>
    <w:p w14:paraId="498A1D18" w14:textId="77777777" w:rsidR="002870E6" w:rsidRPr="002870E6" w:rsidRDefault="002870E6" w:rsidP="002870E6">
      <w:pPr>
        <w:pStyle w:val="XMLCode"/>
      </w:pPr>
      <w:r w:rsidRPr="002870E6">
        <w:tab/>
      </w:r>
      <w:r w:rsidRPr="002870E6">
        <w:tab/>
      </w:r>
      <w:r w:rsidRPr="002870E6">
        <w:tab/>
        <w:t>&lt;AddtlReqData&gt;</w:t>
      </w:r>
    </w:p>
    <w:p w14:paraId="528AFFAE" w14:textId="77777777" w:rsidR="002870E6" w:rsidRPr="002870E6" w:rsidRDefault="002870E6" w:rsidP="002870E6">
      <w:pPr>
        <w:pStyle w:val="XMLCode"/>
      </w:pPr>
      <w:r w:rsidRPr="002870E6">
        <w:tab/>
      </w:r>
      <w:r w:rsidRPr="002870E6">
        <w:tab/>
      </w:r>
      <w:r w:rsidRPr="002870E6">
        <w:tab/>
      </w:r>
      <w:r w:rsidRPr="002870E6">
        <w:tab/>
        <w:t>&lt;ReqdDbtAuthstn&gt;</w:t>
      </w:r>
    </w:p>
    <w:p w14:paraId="397F8782" w14:textId="77777777" w:rsidR="002870E6" w:rsidRPr="002870E6" w:rsidRDefault="002870E6" w:rsidP="002870E6">
      <w:pPr>
        <w:pStyle w:val="XMLCode"/>
      </w:pPr>
      <w:r w:rsidRPr="002870E6">
        <w:tab/>
      </w:r>
      <w:r w:rsidRPr="002870E6">
        <w:tab/>
      </w:r>
      <w:r w:rsidRPr="002870E6">
        <w:tab/>
      </w:r>
      <w:r w:rsidRPr="002870E6">
        <w:tab/>
      </w:r>
      <w:r w:rsidRPr="002870E6">
        <w:tab/>
        <w:t>&lt;CxlRsn&gt;</w:t>
      </w:r>
    </w:p>
    <w:p w14:paraId="6C7E6323" w14:textId="0273BBD8" w:rsidR="002870E6" w:rsidRPr="002870E6" w:rsidRDefault="002870E6" w:rsidP="002870E6">
      <w:pPr>
        <w:pStyle w:val="XMLCode"/>
      </w:pPr>
      <w:r w:rsidRPr="002870E6">
        <w:tab/>
      </w:r>
      <w:r w:rsidRPr="002870E6">
        <w:tab/>
      </w:r>
      <w:r w:rsidRPr="002870E6">
        <w:tab/>
      </w:r>
      <w:r w:rsidRPr="002870E6">
        <w:tab/>
      </w:r>
      <w:r w:rsidRPr="002870E6">
        <w:tab/>
      </w:r>
      <w:r w:rsidRPr="002870E6">
        <w:tab/>
        <w:t>&lt;Cd&gt;AC03&lt;/Cd&gt;&lt;!-- Invalid Creditor Account</w:t>
      </w:r>
      <w:r w:rsidR="007A27D4">
        <w:t xml:space="preserve"> Number</w:t>
      </w:r>
      <w:r w:rsidRPr="002870E6">
        <w:t>. --&gt;</w:t>
      </w:r>
    </w:p>
    <w:p w14:paraId="47AE188C" w14:textId="77777777" w:rsidR="002870E6" w:rsidRPr="002870E6" w:rsidRDefault="002870E6" w:rsidP="002870E6">
      <w:pPr>
        <w:pStyle w:val="XMLCode"/>
      </w:pPr>
      <w:r w:rsidRPr="002870E6">
        <w:tab/>
      </w:r>
      <w:r w:rsidRPr="002870E6">
        <w:tab/>
      </w:r>
      <w:r w:rsidRPr="002870E6">
        <w:tab/>
      </w:r>
      <w:r w:rsidRPr="002870E6">
        <w:tab/>
      </w:r>
      <w:r w:rsidRPr="002870E6">
        <w:tab/>
        <w:t>&lt;/CxlRsn&gt;</w:t>
      </w:r>
    </w:p>
    <w:p w14:paraId="7CF07CCF" w14:textId="77777777" w:rsidR="002870E6" w:rsidRPr="002870E6" w:rsidRDefault="002870E6" w:rsidP="002870E6">
      <w:pPr>
        <w:pStyle w:val="XMLCode"/>
      </w:pPr>
      <w:r w:rsidRPr="002870E6">
        <w:tab/>
      </w:r>
      <w:r w:rsidRPr="002870E6">
        <w:tab/>
      </w:r>
      <w:r w:rsidRPr="002870E6">
        <w:tab/>
      </w:r>
      <w:r w:rsidRPr="002870E6">
        <w:tab/>
      </w:r>
      <w:r w:rsidRPr="002870E6">
        <w:tab/>
        <w:t>&lt;AmtToDbt Ccy="GBP"&gt;250.0&lt;/AmtToDbt&gt;</w:t>
      </w:r>
    </w:p>
    <w:p w14:paraId="30F11C1E" w14:textId="77777777" w:rsidR="002870E6" w:rsidRPr="002870E6" w:rsidRDefault="002870E6" w:rsidP="002870E6">
      <w:pPr>
        <w:pStyle w:val="XMLCode"/>
      </w:pPr>
      <w:r w:rsidRPr="002870E6">
        <w:tab/>
      </w:r>
      <w:r w:rsidRPr="002870E6">
        <w:tab/>
      </w:r>
      <w:r w:rsidRPr="002870E6">
        <w:tab/>
      </w:r>
      <w:r w:rsidRPr="002870E6">
        <w:tab/>
      </w:r>
      <w:r w:rsidRPr="002870E6">
        <w:tab/>
        <w:t>&lt;ValDtToDbt&gt;2023-02-15&lt;/ValDtToDbt&gt;</w:t>
      </w:r>
    </w:p>
    <w:p w14:paraId="2CD07BBF" w14:textId="77777777" w:rsidR="002870E6" w:rsidRPr="002870E6" w:rsidRDefault="002870E6" w:rsidP="002870E6">
      <w:pPr>
        <w:pStyle w:val="XMLCode"/>
      </w:pPr>
      <w:r w:rsidRPr="002870E6">
        <w:lastRenderedPageBreak/>
        <w:tab/>
      </w:r>
      <w:r w:rsidRPr="002870E6">
        <w:tab/>
      </w:r>
      <w:r w:rsidRPr="002870E6">
        <w:tab/>
      </w:r>
      <w:r w:rsidRPr="002870E6">
        <w:tab/>
        <w:t>&lt;/ReqdDbtAuthstn&gt;</w:t>
      </w:r>
    </w:p>
    <w:p w14:paraId="552827DA" w14:textId="77777777" w:rsidR="002870E6" w:rsidRPr="002870E6" w:rsidRDefault="002870E6" w:rsidP="002870E6">
      <w:pPr>
        <w:pStyle w:val="XMLCode"/>
      </w:pPr>
      <w:r w:rsidRPr="002870E6">
        <w:tab/>
      </w:r>
      <w:r w:rsidRPr="002870E6">
        <w:tab/>
      </w:r>
      <w:r w:rsidRPr="002870E6">
        <w:tab/>
        <w:t>&lt;/AddtlReqData&gt;</w:t>
      </w:r>
    </w:p>
    <w:p w14:paraId="008DAB65" w14:textId="77777777" w:rsidR="002870E6" w:rsidRPr="002870E6" w:rsidRDefault="002870E6" w:rsidP="002870E6">
      <w:pPr>
        <w:pStyle w:val="XMLCode"/>
      </w:pPr>
      <w:r w:rsidRPr="002870E6">
        <w:tab/>
      </w:r>
      <w:r w:rsidRPr="002870E6">
        <w:tab/>
        <w:t>&lt;/InvstgtnData&gt;</w:t>
      </w:r>
    </w:p>
    <w:p w14:paraId="55F4E2F5" w14:textId="77777777" w:rsidR="002870E6" w:rsidRPr="002870E6" w:rsidRDefault="002870E6" w:rsidP="002870E6">
      <w:pPr>
        <w:pStyle w:val="XMLCode"/>
      </w:pPr>
      <w:r w:rsidRPr="002870E6">
        <w:tab/>
        <w:t>&lt;/InvstgtnReq&gt;</w:t>
      </w:r>
    </w:p>
    <w:p w14:paraId="5DD2C883" w14:textId="2EB3C3B9" w:rsidR="002870E6" w:rsidRDefault="002870E6" w:rsidP="002870E6">
      <w:pPr>
        <w:pStyle w:val="XMLCode"/>
      </w:pPr>
      <w:r w:rsidRPr="002870E6">
        <w:t>&lt;/Document&gt;</w:t>
      </w:r>
    </w:p>
    <w:p w14:paraId="3DDE8A2E" w14:textId="4C157BCA" w:rsidR="00F3434E" w:rsidRDefault="00F3434E" w:rsidP="00F3434E"/>
    <w:p w14:paraId="31259372" w14:textId="77777777" w:rsidR="00886906" w:rsidRDefault="00886906" w:rsidP="00F3434E"/>
    <w:p w14:paraId="22055E84" w14:textId="77777777" w:rsidR="00886906" w:rsidRDefault="00886906" w:rsidP="00F3434E"/>
    <w:p w14:paraId="47A89960" w14:textId="77777777" w:rsidR="00886906" w:rsidRDefault="00886906" w:rsidP="00F3434E"/>
    <w:p w14:paraId="38973AB1" w14:textId="77777777" w:rsidR="00886906" w:rsidRDefault="00886906" w:rsidP="00F3434E"/>
    <w:p w14:paraId="7A8732F4" w14:textId="77777777" w:rsidR="00886906" w:rsidRDefault="00886906" w:rsidP="00F3434E"/>
    <w:p w14:paraId="3CAE8626" w14:textId="77777777" w:rsidR="00886906" w:rsidRDefault="00886906" w:rsidP="00F3434E"/>
    <w:p w14:paraId="7D83F15E" w14:textId="77777777" w:rsidR="00886906" w:rsidRDefault="00886906" w:rsidP="00F3434E"/>
    <w:p w14:paraId="270DB332" w14:textId="77777777" w:rsidR="00886906" w:rsidRDefault="00886906" w:rsidP="00F3434E"/>
    <w:p w14:paraId="3AFC9DD1" w14:textId="77777777" w:rsidR="00886906" w:rsidRDefault="00886906" w:rsidP="00F3434E"/>
    <w:p w14:paraId="1D105632" w14:textId="77777777" w:rsidR="00886906" w:rsidRDefault="00886906" w:rsidP="00F3434E"/>
    <w:p w14:paraId="55D4C430" w14:textId="77777777" w:rsidR="00886906" w:rsidRDefault="00886906" w:rsidP="00F3434E"/>
    <w:p w14:paraId="49437FE1" w14:textId="77777777" w:rsidR="00886906" w:rsidRDefault="00886906" w:rsidP="00F3434E"/>
    <w:p w14:paraId="53EA22E6" w14:textId="77777777" w:rsidR="00886906" w:rsidRDefault="00886906" w:rsidP="00F3434E"/>
    <w:p w14:paraId="67AB3107" w14:textId="77777777" w:rsidR="00886906" w:rsidRDefault="00886906" w:rsidP="00F3434E"/>
    <w:p w14:paraId="7968C684" w14:textId="77777777" w:rsidR="00886906" w:rsidRDefault="00886906" w:rsidP="00F3434E"/>
    <w:p w14:paraId="19B372CA" w14:textId="77777777" w:rsidR="00886906" w:rsidRDefault="00886906" w:rsidP="00F3434E"/>
    <w:p w14:paraId="5EA39D6C" w14:textId="77777777" w:rsidR="00886906" w:rsidRDefault="00886906" w:rsidP="00F3434E"/>
    <w:p w14:paraId="4F56B5F3" w14:textId="77777777" w:rsidR="00886906" w:rsidRDefault="00886906" w:rsidP="00F3434E"/>
    <w:p w14:paraId="4E3F37C7" w14:textId="77777777" w:rsidR="00886906" w:rsidRDefault="00886906" w:rsidP="00F3434E"/>
    <w:p w14:paraId="1F2964DA" w14:textId="77777777" w:rsidR="00886906" w:rsidRDefault="00886906" w:rsidP="00F3434E"/>
    <w:p w14:paraId="10A03BAB" w14:textId="77777777" w:rsidR="00886906" w:rsidRDefault="00886906" w:rsidP="00F3434E"/>
    <w:p w14:paraId="4EBB7797" w14:textId="77777777" w:rsidR="00886906" w:rsidRDefault="00886906" w:rsidP="00F3434E"/>
    <w:p w14:paraId="74286A8E" w14:textId="77777777" w:rsidR="00886906" w:rsidRDefault="00886906" w:rsidP="00F3434E"/>
    <w:p w14:paraId="0436F233" w14:textId="77777777" w:rsidR="00886906" w:rsidRDefault="00886906" w:rsidP="00F3434E"/>
    <w:p w14:paraId="62B441F5" w14:textId="77777777" w:rsidR="00886906" w:rsidRDefault="00886906" w:rsidP="00F3434E"/>
    <w:p w14:paraId="45F05EFE" w14:textId="77777777" w:rsidR="00886906" w:rsidRDefault="00886906" w:rsidP="00F3434E"/>
    <w:p w14:paraId="1D0E4B56" w14:textId="77777777" w:rsidR="00886906" w:rsidRDefault="00886906" w:rsidP="00F3434E"/>
    <w:p w14:paraId="3DB3F6E9" w14:textId="77777777" w:rsidR="00886906" w:rsidRDefault="00886906" w:rsidP="00F3434E"/>
    <w:p w14:paraId="6F3AD902" w14:textId="6C62EBB4" w:rsidR="00482C25" w:rsidRDefault="00482C25" w:rsidP="00F3434E"/>
    <w:p w14:paraId="2C96B9D1" w14:textId="10822328" w:rsidR="00482C25" w:rsidRPr="00482C25" w:rsidRDefault="00482C25" w:rsidP="00FC2CEC">
      <w:pPr>
        <w:pStyle w:val="Heading4"/>
      </w:pPr>
      <w:r w:rsidRPr="00482C25">
        <w:lastRenderedPageBreak/>
        <w:t xml:space="preserve">Investigation </w:t>
      </w:r>
      <w:r w:rsidR="00EA5DFD">
        <w:t>r</w:t>
      </w:r>
      <w:r w:rsidRPr="00482C25">
        <w:t>esponse</w:t>
      </w:r>
    </w:p>
    <w:p w14:paraId="2D635291" w14:textId="3ED0644B" w:rsidR="00482C25" w:rsidRDefault="00482C25" w:rsidP="00482C25">
      <w:pPr>
        <w:pStyle w:val="BlockLabel"/>
      </w:pPr>
      <w:r w:rsidRPr="00482C25">
        <w:t>Description</w:t>
      </w:r>
    </w:p>
    <w:p w14:paraId="3A97654C" w14:textId="3B9A69EB" w:rsidR="008A7678" w:rsidRDefault="008A7678" w:rsidP="008A7678">
      <w:pPr>
        <w:pStyle w:val="Normalbeforetable"/>
      </w:pPr>
      <w:r w:rsidRPr="002B1F25">
        <w:t xml:space="preserve">The </w:t>
      </w:r>
      <w:r>
        <w:t>I</w:t>
      </w:r>
      <w:r w:rsidRPr="002B1F25">
        <w:t xml:space="preserve">nvestigation </w:t>
      </w:r>
      <w:r>
        <w:t>R</w:t>
      </w:r>
      <w:r w:rsidRPr="002B1F25">
        <w:t>esponder (</w:t>
      </w:r>
      <w:r w:rsidR="00023796" w:rsidRPr="00F3434E">
        <w:t>B</w:t>
      </w:r>
      <w:r w:rsidR="00023796">
        <w:t>BBB</w:t>
      </w:r>
      <w:r w:rsidR="00023796" w:rsidRPr="00F3434E">
        <w:t>GB22</w:t>
      </w:r>
      <w:r w:rsidRPr="002B1F25">
        <w:t xml:space="preserve">) sends an </w:t>
      </w:r>
      <w:r>
        <w:t>i</w:t>
      </w:r>
      <w:r w:rsidRPr="002B1F25">
        <w:t xml:space="preserve">nvestigation </w:t>
      </w:r>
      <w:r w:rsidRPr="002B1F25" w:rsidDel="00935481">
        <w:t>r</w:t>
      </w:r>
      <w:r w:rsidRPr="002B1F25">
        <w:t xml:space="preserve">esponse (camt.111) to the </w:t>
      </w:r>
      <w:r>
        <w:t>I</w:t>
      </w:r>
      <w:r w:rsidRPr="002B1F25">
        <w:t xml:space="preserve">nvestigation </w:t>
      </w:r>
      <w:r>
        <w:t>R</w:t>
      </w:r>
      <w:r w:rsidRPr="002B1F25">
        <w:t>equestor (</w:t>
      </w:r>
      <w:r w:rsidRPr="00B118C9">
        <w:t>AAAAGB2L</w:t>
      </w:r>
      <w:r w:rsidRPr="002B1F25">
        <w:t>)</w:t>
      </w:r>
      <w:r w:rsidR="001826C2">
        <w:rPr>
          <w:rStyle w:val="Bold"/>
        </w:rPr>
        <w:t xml:space="preserve">, </w:t>
      </w:r>
      <w:r w:rsidR="001826C2">
        <w:t>a</w:t>
      </w:r>
      <w:r w:rsidR="00023796">
        <w:t xml:space="preserve">uthorises the debit and sets </w:t>
      </w:r>
      <w:r w:rsidR="00023796" w:rsidRPr="00A42B74">
        <w:t xml:space="preserve">investigation status as </w:t>
      </w:r>
      <w:r w:rsidR="00023796">
        <w:t>CLSD</w:t>
      </w:r>
      <w:r w:rsidR="003378B6">
        <w:t xml:space="preserve"> (Closed)</w:t>
      </w:r>
      <w:r w:rsidR="00023796" w:rsidRPr="00A42B74">
        <w:t>.</w:t>
      </w:r>
    </w:p>
    <w:p w14:paraId="7572D9AF" w14:textId="3CFD2662" w:rsidR="00ED5D16" w:rsidRDefault="00ED5D16" w:rsidP="00482C25"/>
    <w:p w14:paraId="1CD44E5B" w14:textId="020D15FD" w:rsidR="00482C25" w:rsidRDefault="00482C25" w:rsidP="00482C25">
      <w:pPr>
        <w:rPr>
          <w:rStyle w:val="Bold"/>
        </w:rPr>
      </w:pPr>
      <w:r w:rsidRPr="00482C25">
        <w:rPr>
          <w:rStyle w:val="Bold"/>
        </w:rPr>
        <w:t xml:space="preserve">Business </w:t>
      </w:r>
      <w:r w:rsidR="002C6AC5">
        <w:rPr>
          <w:rStyle w:val="Bold"/>
        </w:rPr>
        <w:t>d</w:t>
      </w:r>
      <w:r w:rsidRPr="00482C25">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9"/>
        <w:gridCol w:w="2170"/>
        <w:gridCol w:w="2350"/>
      </w:tblGrid>
      <w:tr w:rsidR="00CE4D3C" w14:paraId="21379EC8" w14:textId="77777777" w:rsidTr="00232040">
        <w:trPr>
          <w:cantSplit/>
          <w:tblHeader/>
        </w:trPr>
        <w:tc>
          <w:tcPr>
            <w:tcW w:w="3619" w:type="dxa"/>
            <w:tcBorders>
              <w:top w:val="single" w:sz="4" w:space="0" w:color="auto"/>
              <w:left w:val="single" w:sz="4" w:space="0" w:color="auto"/>
              <w:bottom w:val="single" w:sz="4" w:space="0" w:color="auto"/>
              <w:right w:val="single" w:sz="4" w:space="0" w:color="auto"/>
            </w:tcBorders>
            <w:shd w:val="clear" w:color="auto" w:fill="D9D9D9"/>
            <w:hideMark/>
          </w:tcPr>
          <w:p w14:paraId="389163C4" w14:textId="77777777" w:rsidR="00CE4D3C" w:rsidRPr="00CE4D3C" w:rsidRDefault="00CE4D3C">
            <w:pPr>
              <w:pStyle w:val="TableHeading"/>
            </w:pPr>
            <w:r w:rsidRPr="00CE4D3C">
              <w:t>Element</w:t>
            </w:r>
          </w:p>
        </w:tc>
        <w:tc>
          <w:tcPr>
            <w:tcW w:w="2170" w:type="dxa"/>
            <w:tcBorders>
              <w:top w:val="single" w:sz="4" w:space="0" w:color="auto"/>
              <w:left w:val="single" w:sz="4" w:space="0" w:color="auto"/>
              <w:bottom w:val="single" w:sz="4" w:space="0" w:color="auto"/>
              <w:right w:val="single" w:sz="4" w:space="0" w:color="auto"/>
            </w:tcBorders>
            <w:shd w:val="clear" w:color="auto" w:fill="D9D9D9"/>
            <w:hideMark/>
          </w:tcPr>
          <w:p w14:paraId="3CAD15D1" w14:textId="77777777" w:rsidR="00CE4D3C" w:rsidRPr="00CE4D3C" w:rsidRDefault="00CE4D3C">
            <w:pPr>
              <w:pStyle w:val="TableHeading"/>
            </w:pPr>
            <w:r w:rsidRPr="00CE4D3C">
              <w:t>XML Tag</w:t>
            </w:r>
          </w:p>
        </w:tc>
        <w:tc>
          <w:tcPr>
            <w:tcW w:w="2350" w:type="dxa"/>
            <w:tcBorders>
              <w:top w:val="single" w:sz="4" w:space="0" w:color="auto"/>
              <w:left w:val="single" w:sz="4" w:space="0" w:color="auto"/>
              <w:bottom w:val="single" w:sz="4" w:space="0" w:color="auto"/>
              <w:right w:val="single" w:sz="4" w:space="0" w:color="auto"/>
            </w:tcBorders>
            <w:shd w:val="clear" w:color="auto" w:fill="D9D9D9"/>
            <w:hideMark/>
          </w:tcPr>
          <w:p w14:paraId="572AD4EE" w14:textId="77777777" w:rsidR="00CE4D3C" w:rsidRPr="005D64E6" w:rsidRDefault="00CE4D3C">
            <w:pPr>
              <w:pStyle w:val="TableHeading"/>
              <w:rPr>
                <w:rStyle w:val="Bold"/>
              </w:rPr>
            </w:pPr>
            <w:r w:rsidRPr="005D64E6">
              <w:rPr>
                <w:rStyle w:val="Bold"/>
              </w:rPr>
              <w:t>Content</w:t>
            </w:r>
          </w:p>
        </w:tc>
      </w:tr>
      <w:tr w:rsidR="00CE4D3C" w14:paraId="4320D321"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hideMark/>
          </w:tcPr>
          <w:p w14:paraId="6DD31CD8" w14:textId="77777777" w:rsidR="00CE4D3C" w:rsidRPr="00CE4D3C" w:rsidRDefault="00CE4D3C">
            <w:pPr>
              <w:pStyle w:val="TableText"/>
              <w:rPr>
                <w:lang w:eastAsia="en-GB"/>
              </w:rPr>
            </w:pPr>
            <w:r w:rsidRPr="00CE4D3C">
              <w:t>Responder Investigation Identification</w:t>
            </w:r>
          </w:p>
        </w:tc>
        <w:tc>
          <w:tcPr>
            <w:tcW w:w="2170" w:type="dxa"/>
            <w:tcBorders>
              <w:top w:val="single" w:sz="4" w:space="0" w:color="auto"/>
              <w:left w:val="single" w:sz="4" w:space="0" w:color="auto"/>
              <w:bottom w:val="single" w:sz="4" w:space="0" w:color="auto"/>
              <w:right w:val="single" w:sz="4" w:space="0" w:color="auto"/>
            </w:tcBorders>
            <w:shd w:val="clear" w:color="auto" w:fill="FFFFFF"/>
            <w:hideMark/>
          </w:tcPr>
          <w:p w14:paraId="57068187" w14:textId="77777777" w:rsidR="00CE4D3C" w:rsidRPr="00CE4D3C" w:rsidRDefault="00CE4D3C">
            <w:pPr>
              <w:pStyle w:val="TableText"/>
            </w:pPr>
            <w:r w:rsidRPr="00CE4D3C">
              <w:t>&lt;RspndrInvstgtnId&gt;</w:t>
            </w:r>
          </w:p>
        </w:tc>
        <w:tc>
          <w:tcPr>
            <w:tcW w:w="2350" w:type="dxa"/>
            <w:tcBorders>
              <w:top w:val="single" w:sz="4" w:space="0" w:color="auto"/>
              <w:left w:val="single" w:sz="4" w:space="0" w:color="auto"/>
              <w:bottom w:val="single" w:sz="4" w:space="0" w:color="auto"/>
              <w:right w:val="single" w:sz="4" w:space="0" w:color="auto"/>
            </w:tcBorders>
            <w:shd w:val="clear" w:color="auto" w:fill="FFFFFF"/>
            <w:hideMark/>
          </w:tcPr>
          <w:p w14:paraId="2FA40A03" w14:textId="300E0ED8" w:rsidR="00CE4D3C" w:rsidRPr="003174E6" w:rsidRDefault="00CE4D3C" w:rsidP="00CE4D3C">
            <w:pPr>
              <w:pStyle w:val="TableTextCentre"/>
              <w:jc w:val="left"/>
              <w:rPr>
                <w:rStyle w:val="Bold"/>
              </w:rPr>
            </w:pPr>
            <w:r w:rsidRPr="003174E6">
              <w:rPr>
                <w:rStyle w:val="Bold"/>
              </w:rPr>
              <w:t>REF</w:t>
            </w:r>
            <w:r w:rsidRPr="005D64E6">
              <w:rPr>
                <w:rStyle w:val="Bold"/>
              </w:rPr>
              <w:t>BARC123</w:t>
            </w:r>
          </w:p>
        </w:tc>
      </w:tr>
      <w:tr w:rsidR="00CE4D3C" w14:paraId="3801032E"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hideMark/>
          </w:tcPr>
          <w:p w14:paraId="5D50821C" w14:textId="1D289FA9" w:rsidR="00CE4D3C" w:rsidRPr="00CE4D3C" w:rsidRDefault="00CE4D3C">
            <w:pPr>
              <w:pStyle w:val="TableText"/>
            </w:pPr>
            <w:r w:rsidRPr="00CE4D3C">
              <w:t>Statu</w:t>
            </w:r>
            <w:r w:rsidR="002F4960">
              <w:t>s</w:t>
            </w:r>
          </w:p>
        </w:tc>
        <w:tc>
          <w:tcPr>
            <w:tcW w:w="2170" w:type="dxa"/>
            <w:tcBorders>
              <w:top w:val="single" w:sz="4" w:space="0" w:color="auto"/>
              <w:left w:val="single" w:sz="4" w:space="0" w:color="auto"/>
              <w:bottom w:val="single" w:sz="4" w:space="0" w:color="auto"/>
              <w:right w:val="single" w:sz="4" w:space="0" w:color="auto"/>
            </w:tcBorders>
            <w:shd w:val="clear" w:color="auto" w:fill="FFFFFF"/>
            <w:hideMark/>
          </w:tcPr>
          <w:p w14:paraId="749C664D" w14:textId="3A81D02A" w:rsidR="00CE4D3C" w:rsidRPr="00CE4D3C" w:rsidRDefault="00CE4D3C">
            <w:pPr>
              <w:pStyle w:val="TableText"/>
            </w:pPr>
            <w:r w:rsidRPr="00CE4D3C">
              <w:t>&lt;</w:t>
            </w:r>
            <w:r w:rsidR="002F4960">
              <w:t>Sts</w:t>
            </w:r>
            <w:r w:rsidRPr="00CE4D3C">
              <w:t>&gt;</w:t>
            </w:r>
          </w:p>
        </w:tc>
        <w:tc>
          <w:tcPr>
            <w:tcW w:w="2350" w:type="dxa"/>
            <w:tcBorders>
              <w:top w:val="single" w:sz="4" w:space="0" w:color="auto"/>
              <w:left w:val="single" w:sz="4" w:space="0" w:color="auto"/>
              <w:bottom w:val="single" w:sz="4" w:space="0" w:color="auto"/>
              <w:right w:val="single" w:sz="4" w:space="0" w:color="auto"/>
            </w:tcBorders>
            <w:shd w:val="clear" w:color="auto" w:fill="FFFFFF"/>
            <w:hideMark/>
          </w:tcPr>
          <w:p w14:paraId="2F0D9B06" w14:textId="77777777" w:rsidR="00CE4D3C" w:rsidRPr="003174E6" w:rsidRDefault="00CE4D3C">
            <w:pPr>
              <w:pStyle w:val="TableText"/>
              <w:rPr>
                <w:rStyle w:val="Bold"/>
              </w:rPr>
            </w:pPr>
            <w:r w:rsidRPr="003174E6">
              <w:rPr>
                <w:rStyle w:val="Bold"/>
              </w:rPr>
              <w:t>CLSD</w:t>
            </w:r>
          </w:p>
        </w:tc>
      </w:tr>
      <w:tr w:rsidR="00CE4D3C" w14:paraId="55C89A83"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hideMark/>
          </w:tcPr>
          <w:p w14:paraId="48A73D6A" w14:textId="211BB6D3" w:rsidR="00CE4D3C" w:rsidRPr="00CE4D3C" w:rsidRDefault="00CE4D3C">
            <w:pPr>
              <w:pStyle w:val="TableText"/>
            </w:pPr>
            <w:r w:rsidRPr="00CE4D3C">
              <w:t>Original</w:t>
            </w:r>
            <w:r w:rsidR="002F4960">
              <w:t xml:space="preserve"> </w:t>
            </w:r>
            <w:r w:rsidRPr="00CE4D3C">
              <w:t>Investigation</w:t>
            </w:r>
            <w:r w:rsidR="002F4960">
              <w:t xml:space="preserve"> </w:t>
            </w:r>
            <w:r w:rsidRPr="00CE4D3C">
              <w:t>Reason</w:t>
            </w:r>
          </w:p>
        </w:tc>
        <w:tc>
          <w:tcPr>
            <w:tcW w:w="2170" w:type="dxa"/>
            <w:tcBorders>
              <w:top w:val="single" w:sz="4" w:space="0" w:color="auto"/>
              <w:left w:val="single" w:sz="4" w:space="0" w:color="auto"/>
              <w:bottom w:val="single" w:sz="4" w:space="0" w:color="auto"/>
              <w:right w:val="single" w:sz="4" w:space="0" w:color="auto"/>
            </w:tcBorders>
            <w:shd w:val="clear" w:color="auto" w:fill="FFFFFF"/>
            <w:hideMark/>
          </w:tcPr>
          <w:p w14:paraId="52EBF754" w14:textId="77777777" w:rsidR="00CE4D3C" w:rsidRPr="00CE4D3C" w:rsidRDefault="00CE4D3C">
            <w:pPr>
              <w:pStyle w:val="TableText"/>
            </w:pPr>
            <w:r w:rsidRPr="00CE4D3C">
              <w:t>&lt;Cd&gt;</w:t>
            </w:r>
          </w:p>
        </w:tc>
        <w:tc>
          <w:tcPr>
            <w:tcW w:w="2350" w:type="dxa"/>
            <w:tcBorders>
              <w:top w:val="single" w:sz="4" w:space="0" w:color="auto"/>
              <w:left w:val="single" w:sz="4" w:space="0" w:color="auto"/>
              <w:bottom w:val="single" w:sz="4" w:space="0" w:color="auto"/>
              <w:right w:val="single" w:sz="4" w:space="0" w:color="auto"/>
            </w:tcBorders>
            <w:shd w:val="clear" w:color="auto" w:fill="FFFFFF"/>
            <w:hideMark/>
          </w:tcPr>
          <w:p w14:paraId="417C39F7" w14:textId="54F584B1" w:rsidR="00CE4D3C" w:rsidRPr="003174E6" w:rsidRDefault="000E15B7">
            <w:pPr>
              <w:pStyle w:val="TableText"/>
              <w:rPr>
                <w:rStyle w:val="Bold"/>
              </w:rPr>
            </w:pPr>
            <w:r>
              <w:rPr>
                <w:rStyle w:val="Bold"/>
              </w:rPr>
              <w:t>RQDA</w:t>
            </w:r>
          </w:p>
        </w:tc>
      </w:tr>
      <w:tr w:rsidR="00CE4D3C" w14:paraId="65E5E301"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hideMark/>
          </w:tcPr>
          <w:p w14:paraId="0BDC6F02" w14:textId="53FD464D" w:rsidR="00CE4D3C" w:rsidRPr="00CE4D3C" w:rsidRDefault="00B84C8B">
            <w:pPr>
              <w:pStyle w:val="TableText"/>
            </w:pPr>
            <w:r>
              <w:t>Debit</w:t>
            </w:r>
            <w:r w:rsidR="002F4960">
              <w:t xml:space="preserve"> </w:t>
            </w:r>
            <w:r>
              <w:t>Authorisation</w:t>
            </w:r>
          </w:p>
        </w:tc>
        <w:tc>
          <w:tcPr>
            <w:tcW w:w="2170" w:type="dxa"/>
            <w:tcBorders>
              <w:top w:val="single" w:sz="4" w:space="0" w:color="auto"/>
              <w:left w:val="single" w:sz="4" w:space="0" w:color="auto"/>
              <w:bottom w:val="single" w:sz="4" w:space="0" w:color="auto"/>
              <w:right w:val="single" w:sz="4" w:space="0" w:color="auto"/>
            </w:tcBorders>
            <w:shd w:val="clear" w:color="auto" w:fill="FFFFFF"/>
            <w:hideMark/>
          </w:tcPr>
          <w:p w14:paraId="229B43EB" w14:textId="55F91F9F" w:rsidR="00CE4D3C" w:rsidRPr="00CE4D3C" w:rsidRDefault="00B84C8B">
            <w:pPr>
              <w:pStyle w:val="TableText"/>
            </w:pPr>
            <w:r w:rsidRPr="00B84C8B">
              <w:t>&lt;DbtAuthstn&gt;</w:t>
            </w:r>
          </w:p>
        </w:tc>
        <w:tc>
          <w:tcPr>
            <w:tcW w:w="2350" w:type="dxa"/>
            <w:tcBorders>
              <w:top w:val="single" w:sz="4" w:space="0" w:color="auto"/>
              <w:left w:val="single" w:sz="4" w:space="0" w:color="auto"/>
              <w:bottom w:val="single" w:sz="4" w:space="0" w:color="auto"/>
              <w:right w:val="single" w:sz="4" w:space="0" w:color="auto"/>
            </w:tcBorders>
            <w:shd w:val="clear" w:color="auto" w:fill="FFFFFF"/>
            <w:hideMark/>
          </w:tcPr>
          <w:p w14:paraId="39895DF2" w14:textId="45F75238" w:rsidR="00CE4D3C" w:rsidRPr="003174E6" w:rsidRDefault="008155CA">
            <w:pPr>
              <w:pStyle w:val="TableText"/>
              <w:rPr>
                <w:rStyle w:val="Bold"/>
              </w:rPr>
            </w:pPr>
            <w:r>
              <w:rPr>
                <w:rStyle w:val="Bold"/>
              </w:rPr>
              <w:t>true</w:t>
            </w:r>
          </w:p>
        </w:tc>
      </w:tr>
      <w:tr w:rsidR="00B84C8B" w14:paraId="561348F7"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hideMark/>
          </w:tcPr>
          <w:p w14:paraId="47B57178" w14:textId="1B8BA44E" w:rsidR="00B84C8B" w:rsidRPr="00B84C8B" w:rsidRDefault="00B84C8B" w:rsidP="00B84C8B">
            <w:pPr>
              <w:pStyle w:val="TableText"/>
            </w:pPr>
            <w:r w:rsidRPr="00B84C8B">
              <w:t>Amount</w:t>
            </w:r>
            <w:r w:rsidR="007D7A4A">
              <w:t xml:space="preserve"> </w:t>
            </w:r>
            <w:r w:rsidRPr="00B84C8B">
              <w:t>To</w:t>
            </w:r>
            <w:r w:rsidR="007D7A4A">
              <w:t xml:space="preserve"> </w:t>
            </w:r>
            <w:r w:rsidRPr="00B84C8B">
              <w:t>Debit</w:t>
            </w:r>
          </w:p>
          <w:p w14:paraId="3F429240" w14:textId="3F416EC8" w:rsidR="00B84C8B" w:rsidRPr="00B84C8B" w:rsidRDefault="00B84C8B" w:rsidP="00B84C8B">
            <w:pPr>
              <w:pStyle w:val="TableText"/>
              <w:rPr>
                <w:rStyle w:val="Bold"/>
              </w:rPr>
            </w:pPr>
            <w:r w:rsidRPr="00B84C8B">
              <w:t>Currency</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14:paraId="18505F54" w14:textId="77777777" w:rsidR="00B84C8B" w:rsidRPr="00B84C8B" w:rsidRDefault="00B84C8B" w:rsidP="00B84C8B">
            <w:pPr>
              <w:pStyle w:val="TableText"/>
            </w:pPr>
            <w:r w:rsidRPr="00B84C8B">
              <w:t>&lt;AmtToDbt&gt;</w:t>
            </w:r>
          </w:p>
          <w:p w14:paraId="77F188DF" w14:textId="5E65DBAD" w:rsidR="00B84C8B" w:rsidRPr="00B84C8B" w:rsidRDefault="00B84C8B" w:rsidP="00B84C8B">
            <w:pPr>
              <w:pStyle w:val="TableText"/>
            </w:pPr>
            <w:r w:rsidRPr="00B84C8B">
              <w:t>&lt;Ccy&gt;</w:t>
            </w:r>
          </w:p>
        </w:tc>
        <w:tc>
          <w:tcPr>
            <w:tcW w:w="2350" w:type="dxa"/>
            <w:tcBorders>
              <w:top w:val="single" w:sz="4" w:space="0" w:color="auto"/>
              <w:left w:val="single" w:sz="4" w:space="0" w:color="auto"/>
              <w:bottom w:val="single" w:sz="4" w:space="0" w:color="auto"/>
              <w:right w:val="single" w:sz="4" w:space="0" w:color="auto"/>
            </w:tcBorders>
            <w:shd w:val="clear" w:color="auto" w:fill="FFFFFF"/>
          </w:tcPr>
          <w:p w14:paraId="04A9649A" w14:textId="77777777" w:rsidR="00B84C8B" w:rsidRPr="00B84C8B" w:rsidRDefault="00B84C8B" w:rsidP="00B84C8B">
            <w:pPr>
              <w:pStyle w:val="TableText"/>
              <w:rPr>
                <w:rStyle w:val="Bold"/>
              </w:rPr>
            </w:pPr>
            <w:r w:rsidRPr="00B84C8B">
              <w:rPr>
                <w:rStyle w:val="Bold"/>
              </w:rPr>
              <w:t>250</w:t>
            </w:r>
          </w:p>
          <w:p w14:paraId="081CDB3C" w14:textId="718518DF" w:rsidR="00B84C8B" w:rsidRPr="00B84C8B" w:rsidRDefault="00B84C8B" w:rsidP="00B84C8B">
            <w:pPr>
              <w:pStyle w:val="TableText"/>
              <w:rPr>
                <w:rStyle w:val="Bold"/>
              </w:rPr>
            </w:pPr>
            <w:r w:rsidRPr="00B84C8B">
              <w:rPr>
                <w:rStyle w:val="Bold"/>
              </w:rPr>
              <w:t>GBP</w:t>
            </w:r>
          </w:p>
        </w:tc>
      </w:tr>
      <w:tr w:rsidR="00B84C8B" w14:paraId="00D9EBD5"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tcPr>
          <w:p w14:paraId="34A5A820" w14:textId="7EA48B22" w:rsidR="00B84C8B" w:rsidRPr="00B84C8B" w:rsidRDefault="00B84C8B" w:rsidP="00B84C8B">
            <w:pPr>
              <w:pStyle w:val="TableText"/>
              <w:rPr>
                <w:rStyle w:val="Bold"/>
              </w:rPr>
            </w:pPr>
            <w:r w:rsidRPr="00B84C8B">
              <w:t>Value</w:t>
            </w:r>
            <w:r w:rsidR="007D7A4A">
              <w:t xml:space="preserve"> </w:t>
            </w:r>
            <w:r w:rsidRPr="00B84C8B">
              <w:t>Date</w:t>
            </w:r>
            <w:r w:rsidR="007D7A4A">
              <w:t xml:space="preserve"> </w:t>
            </w:r>
            <w:r w:rsidRPr="00B84C8B">
              <w:t>To</w:t>
            </w:r>
            <w:r w:rsidR="007D7A4A">
              <w:t xml:space="preserve"> </w:t>
            </w:r>
            <w:r w:rsidRPr="00B84C8B">
              <w:t>Debit</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14:paraId="522F993C" w14:textId="77B176EF" w:rsidR="00B84C8B" w:rsidRPr="00B84C8B" w:rsidRDefault="00B84C8B" w:rsidP="00B84C8B">
            <w:pPr>
              <w:pStyle w:val="TableText"/>
            </w:pPr>
            <w:r w:rsidRPr="00B84C8B">
              <w:t>&lt;ValDtToDbt&gt;</w:t>
            </w:r>
          </w:p>
        </w:tc>
        <w:tc>
          <w:tcPr>
            <w:tcW w:w="2350" w:type="dxa"/>
            <w:tcBorders>
              <w:top w:val="single" w:sz="4" w:space="0" w:color="auto"/>
              <w:left w:val="single" w:sz="4" w:space="0" w:color="auto"/>
              <w:bottom w:val="single" w:sz="4" w:space="0" w:color="auto"/>
              <w:right w:val="single" w:sz="4" w:space="0" w:color="auto"/>
            </w:tcBorders>
            <w:shd w:val="clear" w:color="auto" w:fill="FFFFFF"/>
          </w:tcPr>
          <w:p w14:paraId="071662D3" w14:textId="4C43B5FD" w:rsidR="00B84C8B" w:rsidRPr="00B84C8B" w:rsidRDefault="002D4700" w:rsidP="00B84C8B">
            <w:pPr>
              <w:pStyle w:val="TableText"/>
              <w:rPr>
                <w:rStyle w:val="Bold"/>
              </w:rPr>
            </w:pPr>
            <w:r w:rsidRPr="002D4700">
              <w:rPr>
                <w:rStyle w:val="Bold"/>
              </w:rPr>
              <w:t>2023-02-15</w:t>
            </w:r>
          </w:p>
        </w:tc>
      </w:tr>
      <w:tr w:rsidR="00B84C8B" w14:paraId="618988A6"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hideMark/>
          </w:tcPr>
          <w:p w14:paraId="3CE3001A" w14:textId="64D55A12" w:rsidR="00B84C8B" w:rsidRPr="00B84C8B" w:rsidRDefault="00B84C8B" w:rsidP="00B84C8B">
            <w:pPr>
              <w:pStyle w:val="TableText"/>
              <w:rPr>
                <w:rStyle w:val="Bold"/>
              </w:rPr>
            </w:pPr>
            <w:r w:rsidRPr="00B84C8B">
              <w:t>Requestor</w:t>
            </w:r>
            <w:r w:rsidR="007D7A4A">
              <w:t xml:space="preserve"> </w:t>
            </w:r>
            <w:r w:rsidRPr="00B84C8B">
              <w:t>Investigation</w:t>
            </w:r>
            <w:r w:rsidR="007D7A4A">
              <w:t xml:space="preserve"> </w:t>
            </w:r>
            <w:r w:rsidRPr="00B84C8B">
              <w:t>Identification</w:t>
            </w:r>
          </w:p>
        </w:tc>
        <w:tc>
          <w:tcPr>
            <w:tcW w:w="2170" w:type="dxa"/>
            <w:tcBorders>
              <w:top w:val="single" w:sz="4" w:space="0" w:color="auto"/>
              <w:left w:val="single" w:sz="4" w:space="0" w:color="auto"/>
              <w:bottom w:val="single" w:sz="4" w:space="0" w:color="auto"/>
              <w:right w:val="single" w:sz="4" w:space="0" w:color="auto"/>
            </w:tcBorders>
            <w:shd w:val="clear" w:color="auto" w:fill="FFFFFF"/>
            <w:hideMark/>
          </w:tcPr>
          <w:p w14:paraId="6B87AD26" w14:textId="77777777" w:rsidR="00B84C8B" w:rsidRPr="00B84C8B" w:rsidRDefault="00B84C8B" w:rsidP="00B84C8B">
            <w:pPr>
              <w:pStyle w:val="TableText"/>
            </w:pPr>
            <w:r w:rsidRPr="00B84C8B">
              <w:t>&lt;RqstrInvstgtnId&gt;</w:t>
            </w:r>
          </w:p>
        </w:tc>
        <w:tc>
          <w:tcPr>
            <w:tcW w:w="2350" w:type="dxa"/>
            <w:tcBorders>
              <w:top w:val="single" w:sz="4" w:space="0" w:color="auto"/>
              <w:left w:val="single" w:sz="4" w:space="0" w:color="auto"/>
              <w:bottom w:val="single" w:sz="4" w:space="0" w:color="auto"/>
              <w:right w:val="single" w:sz="4" w:space="0" w:color="auto"/>
            </w:tcBorders>
            <w:shd w:val="clear" w:color="auto" w:fill="FFFFFF"/>
            <w:hideMark/>
          </w:tcPr>
          <w:p w14:paraId="4F0A847D" w14:textId="77777777" w:rsidR="00B84C8B" w:rsidRPr="00B84C8B" w:rsidRDefault="00B84C8B" w:rsidP="00B84C8B">
            <w:pPr>
              <w:pStyle w:val="TableText"/>
              <w:rPr>
                <w:rStyle w:val="Bold"/>
              </w:rPr>
            </w:pPr>
            <w:r w:rsidRPr="00B84C8B">
              <w:rPr>
                <w:rStyle w:val="Bold"/>
              </w:rPr>
              <w:t>REQREF12345</w:t>
            </w:r>
          </w:p>
        </w:tc>
      </w:tr>
      <w:tr w:rsidR="00B84C8B" w14:paraId="2AD240DE"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tcPr>
          <w:p w14:paraId="744C2EF4" w14:textId="5CA981C0" w:rsidR="00B84C8B" w:rsidRPr="00B84C8B" w:rsidRDefault="00B84C8B" w:rsidP="00B84C8B">
            <w:pPr>
              <w:pStyle w:val="TableText"/>
            </w:pPr>
            <w:r w:rsidRPr="00B84C8B">
              <w:t>Investigation Type</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14:paraId="29B24100" w14:textId="3759877E" w:rsidR="00B84C8B" w:rsidRPr="00B84C8B" w:rsidRDefault="00B84C8B" w:rsidP="00B84C8B">
            <w:pPr>
              <w:pStyle w:val="TableText"/>
            </w:pPr>
            <w:r w:rsidRPr="00B84C8B">
              <w:t>&lt;Cd&gt;</w:t>
            </w:r>
          </w:p>
        </w:tc>
        <w:tc>
          <w:tcPr>
            <w:tcW w:w="2350" w:type="dxa"/>
            <w:tcBorders>
              <w:top w:val="single" w:sz="4" w:space="0" w:color="auto"/>
              <w:left w:val="single" w:sz="4" w:space="0" w:color="auto"/>
              <w:bottom w:val="single" w:sz="4" w:space="0" w:color="auto"/>
              <w:right w:val="single" w:sz="4" w:space="0" w:color="auto"/>
            </w:tcBorders>
            <w:shd w:val="clear" w:color="auto" w:fill="FFFFFF"/>
          </w:tcPr>
          <w:p w14:paraId="3674684E" w14:textId="247EFA6E" w:rsidR="00B84C8B" w:rsidRPr="00B84C8B" w:rsidRDefault="00B84C8B" w:rsidP="00B84C8B">
            <w:pPr>
              <w:pStyle w:val="TableText"/>
              <w:rPr>
                <w:rStyle w:val="Bold"/>
              </w:rPr>
            </w:pPr>
            <w:r w:rsidRPr="00B84C8B">
              <w:rPr>
                <w:rStyle w:val="Bold"/>
              </w:rPr>
              <w:t>RQDA</w:t>
            </w:r>
          </w:p>
        </w:tc>
      </w:tr>
      <w:tr w:rsidR="00B84C8B" w14:paraId="4E172A33"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tcPr>
          <w:p w14:paraId="5F0F57E4" w14:textId="6DE39098" w:rsidR="00B84C8B" w:rsidRPr="00B84C8B" w:rsidRDefault="00B84C8B" w:rsidP="00B84C8B">
            <w:pPr>
              <w:pStyle w:val="TableText"/>
            </w:pPr>
            <w:r w:rsidRPr="00B84C8B">
              <w:t>Underlying</w:t>
            </w:r>
            <w:r w:rsidR="007D7A4A">
              <w:t xml:space="preserve"> </w:t>
            </w:r>
            <w:r w:rsidRPr="00B84C8B">
              <w:t>Instrument</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14:paraId="6AABBE76" w14:textId="4A53A1FD" w:rsidR="00B84C8B" w:rsidRPr="00B84C8B" w:rsidRDefault="00B84C8B" w:rsidP="00B84C8B">
            <w:pPr>
              <w:pStyle w:val="TableText"/>
            </w:pPr>
            <w:r w:rsidRPr="00B84C8B">
              <w:t>&lt;Cd&gt;</w:t>
            </w:r>
          </w:p>
        </w:tc>
        <w:tc>
          <w:tcPr>
            <w:tcW w:w="2350" w:type="dxa"/>
            <w:tcBorders>
              <w:top w:val="single" w:sz="4" w:space="0" w:color="auto"/>
              <w:left w:val="single" w:sz="4" w:space="0" w:color="auto"/>
              <w:bottom w:val="single" w:sz="4" w:space="0" w:color="auto"/>
              <w:right w:val="single" w:sz="4" w:space="0" w:color="auto"/>
            </w:tcBorders>
            <w:shd w:val="clear" w:color="auto" w:fill="FFFFFF"/>
          </w:tcPr>
          <w:p w14:paraId="59B69FA4" w14:textId="4578C4A4" w:rsidR="00B84C8B" w:rsidRPr="00B84C8B" w:rsidRDefault="00B84C8B" w:rsidP="00B84C8B">
            <w:pPr>
              <w:pStyle w:val="TableText"/>
              <w:rPr>
                <w:rStyle w:val="Bold"/>
              </w:rPr>
            </w:pPr>
            <w:r w:rsidRPr="00B84C8B">
              <w:rPr>
                <w:rStyle w:val="Bold"/>
              </w:rPr>
              <w:t>XBCT</w:t>
            </w:r>
          </w:p>
        </w:tc>
      </w:tr>
      <w:tr w:rsidR="00B84C8B" w14:paraId="7F8EFE7E"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tcPr>
          <w:p w14:paraId="4AF4AAD4" w14:textId="75D6AA7B" w:rsidR="00B84C8B" w:rsidRPr="00B84C8B" w:rsidRDefault="00B84C8B" w:rsidP="00B84C8B">
            <w:pPr>
              <w:pStyle w:val="Normalbeforetable"/>
              <w:rPr>
                <w:rStyle w:val="Bold"/>
              </w:rPr>
            </w:pPr>
            <w:r w:rsidRPr="00B84C8B">
              <w:t>Original Instruction Identification</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14:paraId="274A65E0" w14:textId="530C595C" w:rsidR="00B84C8B" w:rsidRPr="00B84C8B" w:rsidRDefault="00B84C8B" w:rsidP="00B84C8B">
            <w:pPr>
              <w:pStyle w:val="TableText"/>
            </w:pPr>
            <w:r w:rsidRPr="00B84C8B">
              <w:t>&lt;OrgnlInstrId&gt;</w:t>
            </w:r>
          </w:p>
        </w:tc>
        <w:tc>
          <w:tcPr>
            <w:tcW w:w="2350" w:type="dxa"/>
            <w:tcBorders>
              <w:top w:val="single" w:sz="4" w:space="0" w:color="auto"/>
              <w:left w:val="single" w:sz="4" w:space="0" w:color="auto"/>
              <w:bottom w:val="single" w:sz="4" w:space="0" w:color="auto"/>
              <w:right w:val="single" w:sz="4" w:space="0" w:color="auto"/>
            </w:tcBorders>
            <w:shd w:val="clear" w:color="auto" w:fill="FFFFFF"/>
          </w:tcPr>
          <w:p w14:paraId="6C331A90" w14:textId="1BCCF81D" w:rsidR="00B84C8B" w:rsidRPr="00B84C8B" w:rsidRDefault="00B84C8B" w:rsidP="00B84C8B">
            <w:pPr>
              <w:pStyle w:val="TableText"/>
              <w:rPr>
                <w:rStyle w:val="Bold"/>
              </w:rPr>
            </w:pPr>
            <w:r w:rsidRPr="00B84C8B">
              <w:rPr>
                <w:rStyle w:val="Bold"/>
              </w:rPr>
              <w:t>FIELD20REF111</w:t>
            </w:r>
          </w:p>
        </w:tc>
      </w:tr>
      <w:tr w:rsidR="00B84C8B" w:rsidRPr="004D5769" w14:paraId="6B442205"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tcPr>
          <w:p w14:paraId="4D414ABF" w14:textId="77777777" w:rsidR="00B84C8B" w:rsidRPr="00B84C8B" w:rsidRDefault="00B84C8B" w:rsidP="00B84C8B">
            <w:pPr>
              <w:pStyle w:val="Normalbeforetable"/>
            </w:pPr>
            <w:r w:rsidRPr="00B84C8B">
              <w:t>Original UETR</w:t>
            </w:r>
          </w:p>
          <w:p w14:paraId="2BC63577" w14:textId="77777777" w:rsidR="00B84C8B" w:rsidRPr="00B84C8B" w:rsidRDefault="00B84C8B" w:rsidP="00B84C8B">
            <w:pPr>
              <w:pStyle w:val="TableText"/>
            </w:pPr>
          </w:p>
        </w:tc>
        <w:tc>
          <w:tcPr>
            <w:tcW w:w="2170" w:type="dxa"/>
            <w:tcBorders>
              <w:top w:val="single" w:sz="4" w:space="0" w:color="auto"/>
              <w:left w:val="single" w:sz="4" w:space="0" w:color="auto"/>
              <w:bottom w:val="single" w:sz="4" w:space="0" w:color="auto"/>
              <w:right w:val="single" w:sz="4" w:space="0" w:color="auto"/>
            </w:tcBorders>
            <w:shd w:val="clear" w:color="auto" w:fill="FFFFFF"/>
          </w:tcPr>
          <w:p w14:paraId="6DFDDC49" w14:textId="5CDD7154" w:rsidR="00B84C8B" w:rsidRPr="00B84C8B" w:rsidRDefault="00B84C8B" w:rsidP="00B84C8B">
            <w:pPr>
              <w:pStyle w:val="TableText"/>
            </w:pPr>
            <w:r w:rsidRPr="00B84C8B">
              <w:t>&lt;OrgnlUETR&gt;</w:t>
            </w:r>
          </w:p>
        </w:tc>
        <w:tc>
          <w:tcPr>
            <w:tcW w:w="2350" w:type="dxa"/>
            <w:tcBorders>
              <w:top w:val="single" w:sz="4" w:space="0" w:color="auto"/>
              <w:left w:val="single" w:sz="4" w:space="0" w:color="auto"/>
              <w:bottom w:val="single" w:sz="4" w:space="0" w:color="auto"/>
              <w:right w:val="single" w:sz="4" w:space="0" w:color="auto"/>
            </w:tcBorders>
            <w:shd w:val="clear" w:color="auto" w:fill="FFFFFF"/>
          </w:tcPr>
          <w:p w14:paraId="3EF8D65A" w14:textId="17A140F3" w:rsidR="00B84C8B" w:rsidRPr="004D5769" w:rsidRDefault="008D2083" w:rsidP="00B84C8B">
            <w:pPr>
              <w:pStyle w:val="TableText"/>
              <w:rPr>
                <w:rStyle w:val="Bold"/>
              </w:rPr>
            </w:pPr>
            <w:r w:rsidRPr="0072014D">
              <w:rPr>
                <w:rStyle w:val="Bold"/>
              </w:rPr>
              <w:t>2bf440bd-56b5-4bd2-94e1-e3a7eaf9b8bf</w:t>
            </w:r>
          </w:p>
        </w:tc>
      </w:tr>
      <w:tr w:rsidR="00B84C8B" w14:paraId="4A7073BF"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tcPr>
          <w:p w14:paraId="0A57F16C" w14:textId="3C1CC10A" w:rsidR="00B84C8B" w:rsidRPr="00B84C8B" w:rsidRDefault="00B84C8B" w:rsidP="00B84C8B">
            <w:r w:rsidRPr="00B84C8B">
              <w:t>Original</w:t>
            </w:r>
            <w:r w:rsidR="007D7A4A">
              <w:t xml:space="preserve"> </w:t>
            </w:r>
            <w:r w:rsidRPr="00B84C8B">
              <w:t>Interbank</w:t>
            </w:r>
            <w:r w:rsidR="007D7A4A">
              <w:t xml:space="preserve"> </w:t>
            </w:r>
            <w:r w:rsidRPr="00B84C8B">
              <w:t>Settlement</w:t>
            </w:r>
            <w:r w:rsidR="007D7A4A">
              <w:t xml:space="preserve"> </w:t>
            </w:r>
            <w:r w:rsidRPr="00B84C8B">
              <w:t>Amount</w:t>
            </w:r>
          </w:p>
          <w:p w14:paraId="2FDA062A" w14:textId="4E2EFBFF" w:rsidR="00B84C8B" w:rsidRPr="00B84C8B" w:rsidRDefault="00B84C8B" w:rsidP="00B84C8B">
            <w:pPr>
              <w:pStyle w:val="TableText"/>
            </w:pPr>
            <w:r w:rsidRPr="00B84C8B">
              <w:t>Currency</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14:paraId="79FD68FE" w14:textId="77777777" w:rsidR="00B84C8B" w:rsidRPr="00B84C8B" w:rsidRDefault="00B84C8B" w:rsidP="00B84C8B">
            <w:pPr>
              <w:pStyle w:val="TableText"/>
            </w:pPr>
            <w:r w:rsidRPr="00B84C8B">
              <w:t>&lt;OrgnlIntrBkSttlmAmt&gt;</w:t>
            </w:r>
          </w:p>
          <w:p w14:paraId="09B1D51C" w14:textId="77777777" w:rsidR="00B84C8B" w:rsidRPr="00B84C8B" w:rsidRDefault="00B84C8B" w:rsidP="00B84C8B">
            <w:pPr>
              <w:pStyle w:val="TableText"/>
            </w:pPr>
          </w:p>
          <w:p w14:paraId="064937F7" w14:textId="77777777" w:rsidR="00B84C8B" w:rsidRPr="00B84C8B" w:rsidRDefault="00B84C8B" w:rsidP="00B84C8B">
            <w:pPr>
              <w:pStyle w:val="TableText"/>
            </w:pPr>
            <w:r w:rsidRPr="00B84C8B">
              <w:t>&lt;Ccy&gt;</w:t>
            </w:r>
          </w:p>
          <w:p w14:paraId="5A2B45E8" w14:textId="41F4B953" w:rsidR="00B84C8B" w:rsidRPr="00B84C8B" w:rsidRDefault="00B84C8B" w:rsidP="00B84C8B">
            <w:pPr>
              <w:pStyle w:val="TableText"/>
            </w:pPr>
          </w:p>
        </w:tc>
        <w:tc>
          <w:tcPr>
            <w:tcW w:w="2350" w:type="dxa"/>
            <w:tcBorders>
              <w:top w:val="single" w:sz="4" w:space="0" w:color="auto"/>
              <w:left w:val="single" w:sz="4" w:space="0" w:color="auto"/>
              <w:bottom w:val="single" w:sz="4" w:space="0" w:color="auto"/>
              <w:right w:val="single" w:sz="4" w:space="0" w:color="auto"/>
            </w:tcBorders>
            <w:shd w:val="clear" w:color="auto" w:fill="FFFFFF"/>
          </w:tcPr>
          <w:p w14:paraId="3131E51A" w14:textId="77777777" w:rsidR="00B84C8B" w:rsidRPr="00B84C8B" w:rsidRDefault="00B84C8B" w:rsidP="00B84C8B">
            <w:pPr>
              <w:pStyle w:val="TableText"/>
              <w:rPr>
                <w:rStyle w:val="Bold"/>
              </w:rPr>
            </w:pPr>
            <w:r w:rsidRPr="00B84C8B">
              <w:rPr>
                <w:rStyle w:val="Bold"/>
              </w:rPr>
              <w:t>250</w:t>
            </w:r>
          </w:p>
          <w:p w14:paraId="4925CE84" w14:textId="622EE1E5" w:rsidR="00B84C8B" w:rsidRPr="00B84C8B" w:rsidRDefault="00B84C8B" w:rsidP="00B84C8B">
            <w:pPr>
              <w:pStyle w:val="TableText"/>
              <w:rPr>
                <w:rStyle w:val="Bold"/>
              </w:rPr>
            </w:pPr>
            <w:r w:rsidRPr="00B84C8B">
              <w:rPr>
                <w:rStyle w:val="Bold"/>
              </w:rPr>
              <w:t>GBP</w:t>
            </w:r>
          </w:p>
        </w:tc>
      </w:tr>
      <w:tr w:rsidR="00B84C8B" w14:paraId="274B5A81"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tcPr>
          <w:p w14:paraId="57153F67" w14:textId="1DA80C12" w:rsidR="00B84C8B" w:rsidRPr="00B84C8B" w:rsidRDefault="00B84C8B" w:rsidP="00B84C8B">
            <w:pPr>
              <w:pStyle w:val="TableText"/>
            </w:pPr>
            <w:r w:rsidRPr="00B84C8B">
              <w:t>Original Interbank Settlement Date</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14:paraId="652E242A" w14:textId="062C89EA" w:rsidR="00B84C8B" w:rsidRPr="00B84C8B" w:rsidRDefault="00B84C8B" w:rsidP="00B84C8B">
            <w:pPr>
              <w:pStyle w:val="TableText"/>
            </w:pPr>
            <w:r w:rsidRPr="00B84C8B">
              <w:t>&lt;OrgnlIntrBkSttlmDt&gt;</w:t>
            </w:r>
          </w:p>
        </w:tc>
        <w:tc>
          <w:tcPr>
            <w:tcW w:w="2350" w:type="dxa"/>
            <w:tcBorders>
              <w:top w:val="single" w:sz="4" w:space="0" w:color="auto"/>
              <w:left w:val="single" w:sz="4" w:space="0" w:color="auto"/>
              <w:bottom w:val="single" w:sz="4" w:space="0" w:color="auto"/>
              <w:right w:val="single" w:sz="4" w:space="0" w:color="auto"/>
            </w:tcBorders>
            <w:shd w:val="clear" w:color="auto" w:fill="FFFFFF"/>
          </w:tcPr>
          <w:p w14:paraId="362E3F9E" w14:textId="75B3880F" w:rsidR="00B84C8B" w:rsidRPr="00B84C8B" w:rsidRDefault="00B84C8B" w:rsidP="00B84C8B">
            <w:pPr>
              <w:pStyle w:val="TableText"/>
              <w:rPr>
                <w:rStyle w:val="Bold"/>
              </w:rPr>
            </w:pPr>
            <w:r w:rsidRPr="00B84C8B">
              <w:rPr>
                <w:rStyle w:val="Bold"/>
              </w:rPr>
              <w:t>2022-10-16</w:t>
            </w:r>
          </w:p>
        </w:tc>
      </w:tr>
      <w:tr w:rsidR="00B84C8B" w14:paraId="3F694854"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hideMark/>
          </w:tcPr>
          <w:p w14:paraId="466518B1" w14:textId="7B864B50" w:rsidR="00B84C8B" w:rsidRPr="00B84C8B" w:rsidRDefault="00B84C8B" w:rsidP="00B84C8B">
            <w:pPr>
              <w:pStyle w:val="TableText"/>
            </w:pPr>
            <w:r w:rsidRPr="00B84C8B">
              <w:t>Requestor</w:t>
            </w:r>
          </w:p>
        </w:tc>
        <w:tc>
          <w:tcPr>
            <w:tcW w:w="2170" w:type="dxa"/>
            <w:tcBorders>
              <w:top w:val="single" w:sz="4" w:space="0" w:color="auto"/>
              <w:left w:val="single" w:sz="4" w:space="0" w:color="auto"/>
              <w:bottom w:val="single" w:sz="4" w:space="0" w:color="auto"/>
              <w:right w:val="single" w:sz="4" w:space="0" w:color="auto"/>
            </w:tcBorders>
            <w:shd w:val="clear" w:color="auto" w:fill="FFFFFF"/>
            <w:hideMark/>
          </w:tcPr>
          <w:p w14:paraId="2F711B70" w14:textId="77777777" w:rsidR="00B84C8B" w:rsidRPr="00B84C8B" w:rsidRDefault="00B84C8B" w:rsidP="00B84C8B">
            <w:pPr>
              <w:pStyle w:val="TableText"/>
            </w:pPr>
            <w:r w:rsidRPr="00B84C8B">
              <w:t>&lt;BICFI&gt;</w:t>
            </w:r>
          </w:p>
        </w:tc>
        <w:tc>
          <w:tcPr>
            <w:tcW w:w="2350" w:type="dxa"/>
            <w:tcBorders>
              <w:top w:val="single" w:sz="4" w:space="0" w:color="auto"/>
              <w:left w:val="single" w:sz="4" w:space="0" w:color="auto"/>
              <w:bottom w:val="single" w:sz="4" w:space="0" w:color="auto"/>
              <w:right w:val="single" w:sz="4" w:space="0" w:color="auto"/>
            </w:tcBorders>
            <w:shd w:val="clear" w:color="auto" w:fill="FFFFFF"/>
            <w:hideMark/>
          </w:tcPr>
          <w:p w14:paraId="21366910" w14:textId="6E4261E5" w:rsidR="00B84C8B" w:rsidRPr="00B84C8B" w:rsidRDefault="00B84C8B" w:rsidP="00B84C8B">
            <w:pPr>
              <w:pStyle w:val="TableText"/>
              <w:rPr>
                <w:rStyle w:val="Bold"/>
              </w:rPr>
            </w:pPr>
            <w:r w:rsidRPr="00B84C8B">
              <w:rPr>
                <w:rStyle w:val="Bold"/>
              </w:rPr>
              <w:t>AAAAGB2L</w:t>
            </w:r>
          </w:p>
        </w:tc>
      </w:tr>
      <w:tr w:rsidR="00B84C8B" w14:paraId="13C0AAB6" w14:textId="77777777" w:rsidTr="00232040">
        <w:tc>
          <w:tcPr>
            <w:tcW w:w="3619" w:type="dxa"/>
            <w:tcBorders>
              <w:top w:val="single" w:sz="4" w:space="0" w:color="auto"/>
              <w:left w:val="single" w:sz="4" w:space="0" w:color="auto"/>
              <w:bottom w:val="single" w:sz="4" w:space="0" w:color="auto"/>
              <w:right w:val="single" w:sz="4" w:space="0" w:color="auto"/>
            </w:tcBorders>
            <w:shd w:val="clear" w:color="auto" w:fill="FFFFFF"/>
            <w:hideMark/>
          </w:tcPr>
          <w:p w14:paraId="45089D3A" w14:textId="6A04288E" w:rsidR="00B84C8B" w:rsidRPr="00B84C8B" w:rsidRDefault="00B84C8B" w:rsidP="00B84C8B">
            <w:pPr>
              <w:pStyle w:val="TableText"/>
            </w:pPr>
            <w:r w:rsidRPr="00B84C8B">
              <w:t>Responder</w:t>
            </w:r>
          </w:p>
        </w:tc>
        <w:tc>
          <w:tcPr>
            <w:tcW w:w="2170" w:type="dxa"/>
            <w:tcBorders>
              <w:top w:val="single" w:sz="4" w:space="0" w:color="auto"/>
              <w:left w:val="single" w:sz="4" w:space="0" w:color="auto"/>
              <w:bottom w:val="single" w:sz="4" w:space="0" w:color="auto"/>
              <w:right w:val="single" w:sz="4" w:space="0" w:color="auto"/>
            </w:tcBorders>
            <w:shd w:val="clear" w:color="auto" w:fill="FFFFFF"/>
            <w:hideMark/>
          </w:tcPr>
          <w:p w14:paraId="76848452" w14:textId="77777777" w:rsidR="00B84C8B" w:rsidRPr="00B84C8B" w:rsidRDefault="00B84C8B" w:rsidP="00B84C8B">
            <w:pPr>
              <w:pStyle w:val="TableText"/>
            </w:pPr>
            <w:r w:rsidRPr="00B84C8B">
              <w:t>&lt;BICFI&gt;</w:t>
            </w:r>
          </w:p>
        </w:tc>
        <w:tc>
          <w:tcPr>
            <w:tcW w:w="2350" w:type="dxa"/>
            <w:tcBorders>
              <w:top w:val="single" w:sz="4" w:space="0" w:color="auto"/>
              <w:left w:val="single" w:sz="4" w:space="0" w:color="auto"/>
              <w:bottom w:val="single" w:sz="4" w:space="0" w:color="auto"/>
              <w:right w:val="single" w:sz="4" w:space="0" w:color="auto"/>
            </w:tcBorders>
            <w:shd w:val="clear" w:color="auto" w:fill="FFFFFF"/>
            <w:hideMark/>
          </w:tcPr>
          <w:p w14:paraId="54D53E37" w14:textId="47573814" w:rsidR="00B84C8B" w:rsidRPr="00B84C8B" w:rsidRDefault="00B84C8B" w:rsidP="00B84C8B">
            <w:pPr>
              <w:pStyle w:val="TableText"/>
              <w:rPr>
                <w:rStyle w:val="Bold"/>
              </w:rPr>
            </w:pPr>
            <w:r w:rsidRPr="00B84C8B">
              <w:rPr>
                <w:rStyle w:val="Bold"/>
              </w:rPr>
              <w:t>B</w:t>
            </w:r>
            <w:r w:rsidR="00D505B1">
              <w:rPr>
                <w:rStyle w:val="Bold"/>
              </w:rPr>
              <w:t>BBB</w:t>
            </w:r>
            <w:r w:rsidRPr="00B84C8B">
              <w:rPr>
                <w:rStyle w:val="Bold"/>
              </w:rPr>
              <w:t>GB22</w:t>
            </w:r>
          </w:p>
        </w:tc>
      </w:tr>
    </w:tbl>
    <w:p w14:paraId="44084B6D" w14:textId="77777777" w:rsidR="00482C25" w:rsidRPr="00482C25" w:rsidRDefault="00482C25" w:rsidP="00482C25"/>
    <w:bookmarkEnd w:id="32"/>
    <w:p w14:paraId="0D4266B9" w14:textId="3B0FA186" w:rsidR="00482C25" w:rsidRPr="00482C25" w:rsidRDefault="00482C25" w:rsidP="00482C25">
      <w:pPr>
        <w:pStyle w:val="Style1"/>
      </w:pPr>
      <w:r w:rsidRPr="00482C25">
        <w:t xml:space="preserve">Message </w:t>
      </w:r>
      <w:r w:rsidR="002C6AC5">
        <w:t>i</w:t>
      </w:r>
      <w:r w:rsidRPr="00482C25">
        <w:t>nstance</w:t>
      </w:r>
    </w:p>
    <w:p w14:paraId="323CE177" w14:textId="6C790C29" w:rsidR="00380435" w:rsidRPr="00380435" w:rsidRDefault="00380435" w:rsidP="00380435">
      <w:pPr>
        <w:pStyle w:val="XMLCode"/>
      </w:pPr>
      <w:r w:rsidRPr="00380435">
        <w:t>&lt;?xml version="1.0" encoding="UTF-8"?&gt;</w:t>
      </w:r>
    </w:p>
    <w:p w14:paraId="64A26446" w14:textId="4ADAA278" w:rsidR="00380435" w:rsidRPr="00380435" w:rsidRDefault="00380435" w:rsidP="00380435">
      <w:pPr>
        <w:pStyle w:val="XMLCode"/>
      </w:pPr>
      <w:r w:rsidRPr="00380435">
        <w:t>&lt;Document xmlns="urn:iso:std:iso:20022:tech:xsd:DRAFT1</w:t>
      </w:r>
      <w:r w:rsidR="00BF0BA7">
        <w:t>camt.111.001.0</w:t>
      </w:r>
      <w:r w:rsidR="00E57317">
        <w:t>3</w:t>
      </w:r>
      <w:r w:rsidRPr="00380435">
        <w:t>" xmlns:xsi="http://www.w3.org/2001/XMLSchema-instance"&gt;</w:t>
      </w:r>
    </w:p>
    <w:p w14:paraId="44EDCDA9" w14:textId="77777777" w:rsidR="00380435" w:rsidRPr="00380435" w:rsidRDefault="00380435" w:rsidP="00380435">
      <w:pPr>
        <w:pStyle w:val="XMLCode"/>
      </w:pPr>
      <w:r w:rsidRPr="00380435">
        <w:tab/>
        <w:t>&lt;InvstgtnRspn&gt;</w:t>
      </w:r>
    </w:p>
    <w:p w14:paraId="71F7AC60" w14:textId="77777777" w:rsidR="00380435" w:rsidRDefault="00380435" w:rsidP="00380435">
      <w:pPr>
        <w:pStyle w:val="XMLCode"/>
      </w:pPr>
      <w:r w:rsidRPr="00380435">
        <w:tab/>
      </w:r>
      <w:r w:rsidRPr="00380435">
        <w:tab/>
        <w:t>&lt;InvstgtnRspn&gt;</w:t>
      </w:r>
    </w:p>
    <w:p w14:paraId="68A1B994" w14:textId="77777777" w:rsidR="000C1E5D" w:rsidRPr="00A909A7" w:rsidRDefault="000C1E5D" w:rsidP="000C1E5D">
      <w:pPr>
        <w:pStyle w:val="XMLCode"/>
      </w:pPr>
      <w:r w:rsidRPr="00A909A7">
        <w:tab/>
      </w:r>
      <w:r w:rsidRPr="00A909A7">
        <w:tab/>
      </w:r>
      <w:r w:rsidRPr="00A909A7">
        <w:tab/>
        <w:t>&lt;</w:t>
      </w:r>
      <w:r>
        <w:t>Msg</w:t>
      </w:r>
      <w:r w:rsidRPr="00A909A7">
        <w:t>Id&gt;</w:t>
      </w:r>
      <w:r>
        <w:t>6789</w:t>
      </w:r>
      <w:r w:rsidRPr="00A909A7">
        <w:t>&lt;/</w:t>
      </w:r>
      <w:r>
        <w:t>MsgId</w:t>
      </w:r>
      <w:r w:rsidRPr="00A909A7">
        <w:t>&gt;</w:t>
      </w:r>
    </w:p>
    <w:p w14:paraId="459CD2DD" w14:textId="77777777" w:rsidR="00380435" w:rsidRPr="00380435" w:rsidRDefault="00380435" w:rsidP="00380435">
      <w:pPr>
        <w:pStyle w:val="XMLCode"/>
      </w:pPr>
      <w:r w:rsidRPr="00380435">
        <w:tab/>
      </w:r>
      <w:r w:rsidRPr="00380435">
        <w:tab/>
      </w:r>
      <w:r w:rsidRPr="00380435">
        <w:tab/>
        <w:t>&lt;RspndrInvstgtnId&gt;REFBARC123&lt;/RspndrInvstgtnId&gt;</w:t>
      </w:r>
    </w:p>
    <w:p w14:paraId="2C524905" w14:textId="77777777" w:rsidR="00380435" w:rsidRPr="00380435" w:rsidRDefault="00380435" w:rsidP="00380435">
      <w:pPr>
        <w:pStyle w:val="XMLCode"/>
      </w:pPr>
      <w:r w:rsidRPr="00380435">
        <w:tab/>
      </w:r>
      <w:r w:rsidRPr="00380435">
        <w:tab/>
      </w:r>
      <w:r w:rsidRPr="00380435">
        <w:tab/>
        <w:t>&lt;InvstgtnSts&gt;</w:t>
      </w:r>
    </w:p>
    <w:p w14:paraId="6BC80B66" w14:textId="77777777" w:rsidR="00380435" w:rsidRPr="00380435" w:rsidRDefault="00380435" w:rsidP="00380435">
      <w:pPr>
        <w:pStyle w:val="XMLCode"/>
      </w:pPr>
      <w:r w:rsidRPr="00380435">
        <w:tab/>
      </w:r>
      <w:r w:rsidRPr="00380435">
        <w:tab/>
      </w:r>
      <w:r w:rsidRPr="00380435">
        <w:tab/>
      </w:r>
      <w:r w:rsidRPr="00380435">
        <w:tab/>
        <w:t>&lt;Sts&gt;CLSD&lt;/Sts&gt;</w:t>
      </w:r>
    </w:p>
    <w:p w14:paraId="746A25F0" w14:textId="566C9613" w:rsidR="00380435" w:rsidRPr="00380435" w:rsidRDefault="00380435" w:rsidP="00380435">
      <w:pPr>
        <w:pStyle w:val="XMLCode"/>
      </w:pPr>
      <w:r w:rsidRPr="00380435">
        <w:lastRenderedPageBreak/>
        <w:tab/>
      </w:r>
      <w:r w:rsidRPr="00380435">
        <w:tab/>
      </w:r>
      <w:r w:rsidRPr="00380435">
        <w:tab/>
        <w:t>&lt;/InvstgtnSts&gt;</w:t>
      </w:r>
    </w:p>
    <w:p w14:paraId="273E58F5" w14:textId="77777777" w:rsidR="00380435" w:rsidRPr="00380435" w:rsidRDefault="00380435" w:rsidP="00380435">
      <w:pPr>
        <w:pStyle w:val="XMLCode"/>
      </w:pPr>
      <w:r w:rsidRPr="00380435">
        <w:tab/>
      </w:r>
      <w:r w:rsidRPr="00380435">
        <w:tab/>
      </w:r>
      <w:r w:rsidRPr="00380435">
        <w:tab/>
        <w:t>&lt;InvstgtnData&gt;</w:t>
      </w:r>
    </w:p>
    <w:p w14:paraId="1DE770B8" w14:textId="77777777" w:rsidR="00380435" w:rsidRPr="00380435" w:rsidRDefault="00380435" w:rsidP="00380435">
      <w:pPr>
        <w:pStyle w:val="XMLCode"/>
      </w:pPr>
      <w:r w:rsidRPr="00380435">
        <w:tab/>
      </w:r>
      <w:r w:rsidRPr="00380435">
        <w:tab/>
      </w:r>
      <w:r w:rsidRPr="00380435">
        <w:tab/>
      </w:r>
      <w:r w:rsidRPr="00380435">
        <w:tab/>
        <w:t>&lt;OrgnlInvstgtnRsn&gt;</w:t>
      </w:r>
    </w:p>
    <w:p w14:paraId="52DC01C8" w14:textId="77777777" w:rsidR="00380435" w:rsidRPr="00380435" w:rsidRDefault="00380435" w:rsidP="00380435">
      <w:pPr>
        <w:pStyle w:val="XMLCode"/>
      </w:pPr>
      <w:r w:rsidRPr="00380435">
        <w:tab/>
      </w:r>
      <w:r w:rsidRPr="00380435">
        <w:tab/>
      </w:r>
      <w:r w:rsidRPr="00380435">
        <w:tab/>
      </w:r>
      <w:r w:rsidRPr="00380435">
        <w:tab/>
      </w:r>
      <w:r w:rsidRPr="00380435">
        <w:tab/>
        <w:t>&lt;Cd&gt;RQDA&lt;/Cd&gt;</w:t>
      </w:r>
    </w:p>
    <w:p w14:paraId="5D3D45AC" w14:textId="77777777" w:rsidR="00380435" w:rsidRPr="00380435" w:rsidRDefault="00380435" w:rsidP="00380435">
      <w:pPr>
        <w:pStyle w:val="XMLCode"/>
      </w:pPr>
      <w:r w:rsidRPr="00380435">
        <w:tab/>
      </w:r>
      <w:r w:rsidRPr="00380435">
        <w:tab/>
      </w:r>
      <w:r w:rsidRPr="00380435">
        <w:tab/>
      </w:r>
      <w:r w:rsidRPr="00380435">
        <w:tab/>
        <w:t>&lt;/OrgnlInvstgtnRsn&gt;</w:t>
      </w:r>
    </w:p>
    <w:p w14:paraId="12A6C688" w14:textId="77777777" w:rsidR="00380435" w:rsidRPr="00380435" w:rsidRDefault="00380435" w:rsidP="00380435">
      <w:pPr>
        <w:pStyle w:val="XMLCode"/>
      </w:pPr>
      <w:r w:rsidRPr="00380435">
        <w:tab/>
      </w:r>
      <w:r w:rsidRPr="00380435">
        <w:tab/>
      </w:r>
      <w:r w:rsidRPr="00380435">
        <w:tab/>
      </w:r>
      <w:r w:rsidRPr="00380435">
        <w:tab/>
        <w:t>&lt;RspnData&gt;</w:t>
      </w:r>
    </w:p>
    <w:p w14:paraId="231B0A3A" w14:textId="42D4CBB4" w:rsidR="00380435" w:rsidRPr="00380435" w:rsidRDefault="00380435" w:rsidP="00380435">
      <w:pPr>
        <w:pStyle w:val="XMLCode"/>
      </w:pPr>
      <w:r w:rsidRPr="00380435">
        <w:tab/>
      </w:r>
      <w:r w:rsidRPr="00380435">
        <w:tab/>
      </w:r>
      <w:r w:rsidRPr="00380435">
        <w:tab/>
      </w:r>
      <w:r w:rsidRPr="00380435">
        <w:tab/>
      </w:r>
      <w:r w:rsidRPr="00380435">
        <w:tab/>
        <w:t>&lt;DbtAuthstn&gt;</w:t>
      </w:r>
    </w:p>
    <w:p w14:paraId="5F641D19" w14:textId="77777777" w:rsidR="00380435" w:rsidRPr="00380435" w:rsidRDefault="00380435" w:rsidP="00380435">
      <w:pPr>
        <w:pStyle w:val="XMLCode"/>
      </w:pPr>
      <w:r w:rsidRPr="00380435">
        <w:tab/>
      </w:r>
      <w:r w:rsidRPr="00380435">
        <w:tab/>
      </w:r>
      <w:r w:rsidRPr="00380435">
        <w:tab/>
      </w:r>
      <w:r w:rsidRPr="00380435">
        <w:tab/>
      </w:r>
      <w:r w:rsidRPr="00380435">
        <w:tab/>
      </w:r>
      <w:r w:rsidRPr="00380435">
        <w:tab/>
        <w:t>&lt;DbtAuthstn&gt;true&lt;/DbtAuthstn&gt;</w:t>
      </w:r>
    </w:p>
    <w:p w14:paraId="1EBD339B" w14:textId="77777777" w:rsidR="00380435" w:rsidRPr="00380435" w:rsidRDefault="00380435" w:rsidP="00380435">
      <w:pPr>
        <w:pStyle w:val="XMLCode"/>
      </w:pPr>
      <w:r w:rsidRPr="00380435">
        <w:tab/>
      </w:r>
      <w:r w:rsidRPr="00380435">
        <w:tab/>
      </w:r>
      <w:r w:rsidRPr="00380435">
        <w:tab/>
      </w:r>
      <w:r w:rsidRPr="00380435">
        <w:tab/>
      </w:r>
      <w:r w:rsidRPr="00380435">
        <w:tab/>
      </w:r>
      <w:r w:rsidRPr="00380435">
        <w:tab/>
        <w:t>&lt;AmtToDbt Ccy="GBP"&gt;250.0&lt;/AmtToDbt&gt;</w:t>
      </w:r>
    </w:p>
    <w:p w14:paraId="5B718DE2" w14:textId="77777777" w:rsidR="00380435" w:rsidRPr="00380435" w:rsidRDefault="00380435" w:rsidP="00380435">
      <w:pPr>
        <w:pStyle w:val="XMLCode"/>
      </w:pPr>
      <w:r w:rsidRPr="00380435">
        <w:tab/>
      </w:r>
      <w:r w:rsidRPr="00380435">
        <w:tab/>
      </w:r>
      <w:r w:rsidRPr="00380435">
        <w:tab/>
      </w:r>
      <w:r w:rsidRPr="00380435">
        <w:tab/>
      </w:r>
      <w:r w:rsidRPr="00380435">
        <w:tab/>
      </w:r>
      <w:r w:rsidRPr="00380435">
        <w:tab/>
        <w:t>&lt;ValDtToDbt&gt;2023-02-15&lt;/ValDtToDbt&gt;</w:t>
      </w:r>
    </w:p>
    <w:p w14:paraId="423D3510" w14:textId="78978557" w:rsidR="00380435" w:rsidRPr="00380435" w:rsidRDefault="00380435" w:rsidP="00380435">
      <w:pPr>
        <w:pStyle w:val="XMLCode"/>
      </w:pPr>
      <w:r w:rsidRPr="00380435">
        <w:tab/>
      </w:r>
      <w:r w:rsidRPr="00380435">
        <w:tab/>
      </w:r>
      <w:r w:rsidRPr="00380435">
        <w:tab/>
      </w:r>
      <w:r w:rsidRPr="00380435">
        <w:tab/>
      </w:r>
      <w:r w:rsidRPr="00380435">
        <w:tab/>
        <w:t>&lt;/DbtAuthstn&gt;</w:t>
      </w:r>
    </w:p>
    <w:p w14:paraId="41297F74" w14:textId="77777777" w:rsidR="00380435" w:rsidRPr="00380435" w:rsidRDefault="00380435" w:rsidP="00380435">
      <w:pPr>
        <w:pStyle w:val="XMLCode"/>
      </w:pPr>
      <w:r w:rsidRPr="00380435">
        <w:tab/>
      </w:r>
      <w:r w:rsidRPr="00380435">
        <w:tab/>
      </w:r>
      <w:r w:rsidRPr="00380435">
        <w:tab/>
      </w:r>
      <w:r w:rsidRPr="00380435">
        <w:tab/>
        <w:t>&lt;/RspnData&gt;</w:t>
      </w:r>
    </w:p>
    <w:p w14:paraId="700B5A68" w14:textId="77777777" w:rsidR="00380435" w:rsidRPr="00380435" w:rsidRDefault="00380435" w:rsidP="00380435">
      <w:pPr>
        <w:pStyle w:val="XMLCode"/>
      </w:pPr>
      <w:r w:rsidRPr="00380435">
        <w:tab/>
      </w:r>
      <w:r w:rsidRPr="00380435">
        <w:tab/>
      </w:r>
      <w:r w:rsidRPr="00380435">
        <w:tab/>
        <w:t>&lt;/InvstgtnData&gt;</w:t>
      </w:r>
    </w:p>
    <w:p w14:paraId="7E983CBE" w14:textId="77777777" w:rsidR="00380435" w:rsidRPr="00380435" w:rsidRDefault="00380435" w:rsidP="00380435">
      <w:pPr>
        <w:pStyle w:val="XMLCode"/>
      </w:pPr>
      <w:r w:rsidRPr="00380435">
        <w:tab/>
      </w:r>
      <w:r w:rsidRPr="00380435">
        <w:tab/>
        <w:t>&lt;/InvstgtnRspn&gt;</w:t>
      </w:r>
    </w:p>
    <w:p w14:paraId="315F33B2" w14:textId="77777777" w:rsidR="00380435" w:rsidRDefault="00380435" w:rsidP="00380435">
      <w:pPr>
        <w:pStyle w:val="XMLCode"/>
      </w:pPr>
      <w:r w:rsidRPr="00380435">
        <w:tab/>
      </w:r>
      <w:r w:rsidRPr="00380435">
        <w:tab/>
        <w:t>&lt;OrgnlInvstgtnReq&gt;</w:t>
      </w:r>
    </w:p>
    <w:p w14:paraId="4DC719D8" w14:textId="77777777" w:rsidR="007865AF" w:rsidRPr="00A909A7" w:rsidRDefault="007865AF" w:rsidP="007865AF">
      <w:pPr>
        <w:pStyle w:val="XMLCode"/>
      </w:pPr>
      <w:r w:rsidRPr="00A909A7">
        <w:tab/>
      </w:r>
      <w:r w:rsidRPr="00A909A7">
        <w:tab/>
      </w:r>
      <w:r w:rsidRPr="00A909A7">
        <w:tab/>
        <w:t>&lt;</w:t>
      </w:r>
      <w:r>
        <w:t>Msg</w:t>
      </w:r>
      <w:r w:rsidRPr="00A909A7">
        <w:t>Id&gt;</w:t>
      </w:r>
      <w:r>
        <w:t>ABCDE</w:t>
      </w:r>
      <w:r w:rsidRPr="00A909A7">
        <w:t>&lt;/</w:t>
      </w:r>
      <w:r>
        <w:t>MsgId</w:t>
      </w:r>
      <w:r w:rsidRPr="00A909A7">
        <w:t>&gt;</w:t>
      </w:r>
    </w:p>
    <w:p w14:paraId="2C4EF215" w14:textId="77777777" w:rsidR="00380435" w:rsidRPr="00380435" w:rsidRDefault="00380435" w:rsidP="00380435">
      <w:pPr>
        <w:pStyle w:val="XMLCode"/>
      </w:pPr>
      <w:r w:rsidRPr="00380435">
        <w:tab/>
      </w:r>
      <w:r w:rsidRPr="00380435">
        <w:tab/>
      </w:r>
      <w:r w:rsidRPr="00380435">
        <w:tab/>
        <w:t>&lt;RqstrInvstgtnId&gt;REQREF12345&lt;/RqstrInvstgtnId&gt;</w:t>
      </w:r>
    </w:p>
    <w:p w14:paraId="6BA9CEDE" w14:textId="77777777" w:rsidR="00380435" w:rsidRPr="00380435" w:rsidRDefault="00380435" w:rsidP="00380435">
      <w:pPr>
        <w:pStyle w:val="XMLCode"/>
      </w:pPr>
      <w:r w:rsidRPr="00380435">
        <w:tab/>
      </w:r>
      <w:r w:rsidRPr="00380435">
        <w:tab/>
      </w:r>
      <w:r w:rsidRPr="00380435">
        <w:tab/>
        <w:t>&lt;InvstgtnTp&gt;</w:t>
      </w:r>
    </w:p>
    <w:p w14:paraId="6C72002D" w14:textId="77777777" w:rsidR="00380435" w:rsidRPr="00380435" w:rsidRDefault="00380435" w:rsidP="00380435">
      <w:pPr>
        <w:pStyle w:val="XMLCode"/>
      </w:pPr>
      <w:r w:rsidRPr="00380435">
        <w:tab/>
      </w:r>
      <w:r w:rsidRPr="00380435">
        <w:tab/>
      </w:r>
      <w:r w:rsidRPr="00380435">
        <w:tab/>
      </w:r>
      <w:r w:rsidRPr="00380435">
        <w:tab/>
        <w:t>&lt;Cd&gt;RQDA&lt;/Cd&gt;</w:t>
      </w:r>
    </w:p>
    <w:p w14:paraId="6C7D9CFB" w14:textId="77777777" w:rsidR="00380435" w:rsidRPr="00380435" w:rsidRDefault="00380435" w:rsidP="00380435">
      <w:pPr>
        <w:pStyle w:val="XMLCode"/>
      </w:pPr>
      <w:r w:rsidRPr="00380435">
        <w:tab/>
      </w:r>
      <w:r w:rsidRPr="00380435">
        <w:tab/>
      </w:r>
      <w:r w:rsidRPr="00380435">
        <w:tab/>
        <w:t>&lt;/InvstgtnTp&gt;</w:t>
      </w:r>
    </w:p>
    <w:p w14:paraId="29FC32E9" w14:textId="77777777" w:rsidR="00380435" w:rsidRPr="00380435" w:rsidRDefault="00380435" w:rsidP="00380435">
      <w:pPr>
        <w:pStyle w:val="XMLCode"/>
      </w:pPr>
      <w:r w:rsidRPr="00380435">
        <w:tab/>
      </w:r>
      <w:r w:rsidRPr="00380435">
        <w:tab/>
      </w:r>
      <w:r w:rsidRPr="00380435">
        <w:tab/>
        <w:t>&lt;UndrlygInstrm&gt;</w:t>
      </w:r>
    </w:p>
    <w:p w14:paraId="4B39D382" w14:textId="77777777" w:rsidR="00380435" w:rsidRPr="00380435" w:rsidRDefault="00380435" w:rsidP="00380435">
      <w:pPr>
        <w:pStyle w:val="XMLCode"/>
      </w:pPr>
      <w:r w:rsidRPr="00380435">
        <w:tab/>
      </w:r>
      <w:r w:rsidRPr="00380435">
        <w:tab/>
      </w:r>
      <w:r w:rsidRPr="00380435">
        <w:tab/>
      </w:r>
      <w:r w:rsidRPr="00380435">
        <w:tab/>
        <w:t>&lt;Cd&gt;XBCT&lt;/Cd&gt;</w:t>
      </w:r>
    </w:p>
    <w:p w14:paraId="04740B48" w14:textId="77777777" w:rsidR="00380435" w:rsidRPr="00380435" w:rsidRDefault="00380435" w:rsidP="00380435">
      <w:pPr>
        <w:pStyle w:val="XMLCode"/>
      </w:pPr>
      <w:r w:rsidRPr="00380435">
        <w:tab/>
      </w:r>
      <w:r w:rsidRPr="00380435">
        <w:tab/>
      </w:r>
      <w:r w:rsidRPr="00380435">
        <w:tab/>
        <w:t>&lt;/UndrlygInstrm&gt;</w:t>
      </w:r>
    </w:p>
    <w:p w14:paraId="72E16F97" w14:textId="77777777" w:rsidR="00380435" w:rsidRPr="00380435" w:rsidRDefault="00380435" w:rsidP="00380435">
      <w:pPr>
        <w:pStyle w:val="XMLCode"/>
      </w:pPr>
      <w:r w:rsidRPr="00380435">
        <w:tab/>
      </w:r>
      <w:r w:rsidRPr="00380435">
        <w:tab/>
      </w:r>
      <w:r w:rsidRPr="00380435">
        <w:tab/>
        <w:t>&lt;Undrlyg&gt;</w:t>
      </w:r>
    </w:p>
    <w:p w14:paraId="4D82FB07" w14:textId="77777777" w:rsidR="00380435" w:rsidRPr="00380435" w:rsidRDefault="00380435" w:rsidP="00380435">
      <w:pPr>
        <w:pStyle w:val="XMLCode"/>
      </w:pPr>
      <w:r w:rsidRPr="00380435">
        <w:tab/>
      </w:r>
      <w:r w:rsidRPr="00380435">
        <w:tab/>
      </w:r>
      <w:r w:rsidRPr="00380435">
        <w:tab/>
      </w:r>
      <w:r w:rsidRPr="00380435">
        <w:tab/>
        <w:t>&lt;IntrBk&gt;</w:t>
      </w:r>
    </w:p>
    <w:p w14:paraId="34E50918" w14:textId="77777777" w:rsidR="00380435" w:rsidRPr="00380435" w:rsidRDefault="00380435" w:rsidP="00380435">
      <w:pPr>
        <w:pStyle w:val="XMLCode"/>
      </w:pPr>
      <w:r w:rsidRPr="00380435">
        <w:tab/>
      </w:r>
      <w:r w:rsidRPr="00380435">
        <w:tab/>
      </w:r>
      <w:r w:rsidRPr="00380435">
        <w:tab/>
      </w:r>
      <w:r w:rsidRPr="00380435">
        <w:tab/>
      </w:r>
      <w:r w:rsidRPr="00380435">
        <w:tab/>
        <w:t>&lt;OrgnlInstrId&gt;FIELD20REF111&lt;/OrgnlInstrId&gt;</w:t>
      </w:r>
    </w:p>
    <w:p w14:paraId="519AB77B" w14:textId="77777777" w:rsidR="00380435" w:rsidRPr="00380435" w:rsidRDefault="00380435" w:rsidP="00380435">
      <w:pPr>
        <w:pStyle w:val="XMLCode"/>
      </w:pPr>
      <w:r w:rsidRPr="00380435">
        <w:tab/>
      </w:r>
      <w:r w:rsidRPr="00380435">
        <w:tab/>
      </w:r>
      <w:r w:rsidRPr="00380435">
        <w:tab/>
      </w:r>
      <w:r w:rsidRPr="00380435">
        <w:tab/>
      </w:r>
      <w:r w:rsidRPr="00380435">
        <w:tab/>
        <w:t>&lt;OrgnlUETR&gt;2bf440bd-56b5-4bd2-94e1-e3a7eaf9b8bf&lt;/OrgnlUETR&gt;</w:t>
      </w:r>
    </w:p>
    <w:p w14:paraId="377DDAC0" w14:textId="77777777" w:rsidR="00380435" w:rsidRPr="00380435" w:rsidRDefault="00380435" w:rsidP="00380435">
      <w:pPr>
        <w:pStyle w:val="XMLCode"/>
      </w:pPr>
      <w:r w:rsidRPr="00380435">
        <w:tab/>
      </w:r>
      <w:r w:rsidRPr="00380435">
        <w:tab/>
      </w:r>
      <w:r w:rsidRPr="00380435">
        <w:tab/>
      </w:r>
      <w:r w:rsidRPr="00380435">
        <w:tab/>
      </w:r>
      <w:r w:rsidRPr="00380435">
        <w:tab/>
        <w:t>&lt;OrgnlIntrBkSttlmAmt Ccy="GBP"&gt;250.0&lt;/OrgnlIntrBkSttlmAmt&gt;</w:t>
      </w:r>
    </w:p>
    <w:p w14:paraId="723DD542" w14:textId="77777777" w:rsidR="00380435" w:rsidRPr="00380435" w:rsidRDefault="00380435" w:rsidP="00380435">
      <w:pPr>
        <w:pStyle w:val="XMLCode"/>
      </w:pPr>
      <w:r w:rsidRPr="00380435">
        <w:tab/>
      </w:r>
      <w:r w:rsidRPr="00380435">
        <w:tab/>
      </w:r>
      <w:r w:rsidRPr="00380435">
        <w:tab/>
      </w:r>
      <w:r w:rsidRPr="00380435">
        <w:tab/>
      </w:r>
      <w:r w:rsidRPr="00380435">
        <w:tab/>
        <w:t>&lt;OrgnlIntrBkSttlmDt&gt;2022-10-16&lt;/OrgnlIntrBkSttlmDt&gt;</w:t>
      </w:r>
    </w:p>
    <w:p w14:paraId="492B3931" w14:textId="77777777" w:rsidR="00380435" w:rsidRPr="00380435" w:rsidRDefault="00380435" w:rsidP="00380435">
      <w:pPr>
        <w:pStyle w:val="XMLCode"/>
      </w:pPr>
      <w:r w:rsidRPr="00380435">
        <w:tab/>
      </w:r>
      <w:r w:rsidRPr="00380435">
        <w:tab/>
      </w:r>
      <w:r w:rsidRPr="00380435">
        <w:tab/>
      </w:r>
      <w:r w:rsidRPr="00380435">
        <w:tab/>
        <w:t>&lt;/IntrBk&gt;</w:t>
      </w:r>
    </w:p>
    <w:p w14:paraId="1A3DDC27" w14:textId="77777777" w:rsidR="00380435" w:rsidRPr="00380435" w:rsidRDefault="00380435" w:rsidP="00380435">
      <w:pPr>
        <w:pStyle w:val="XMLCode"/>
      </w:pPr>
      <w:r w:rsidRPr="00380435">
        <w:tab/>
      </w:r>
      <w:r w:rsidRPr="00380435">
        <w:tab/>
      </w:r>
      <w:r w:rsidRPr="00380435">
        <w:tab/>
        <w:t>&lt;/Undrlyg&gt;</w:t>
      </w:r>
    </w:p>
    <w:p w14:paraId="5233855B" w14:textId="77777777" w:rsidR="00380435" w:rsidRPr="00380435" w:rsidRDefault="00380435" w:rsidP="00380435">
      <w:pPr>
        <w:pStyle w:val="XMLCode"/>
      </w:pPr>
      <w:r w:rsidRPr="00380435">
        <w:tab/>
      </w:r>
      <w:r w:rsidRPr="00380435">
        <w:tab/>
      </w:r>
      <w:r w:rsidRPr="00380435">
        <w:tab/>
        <w:t>&lt;Rqstr&gt;</w:t>
      </w:r>
    </w:p>
    <w:p w14:paraId="1D8FCEF3" w14:textId="77777777" w:rsidR="00380435" w:rsidRPr="00380435" w:rsidRDefault="00380435" w:rsidP="00380435">
      <w:pPr>
        <w:pStyle w:val="XMLCode"/>
      </w:pPr>
      <w:r w:rsidRPr="00380435">
        <w:tab/>
      </w:r>
      <w:r w:rsidRPr="00380435">
        <w:tab/>
      </w:r>
      <w:r w:rsidRPr="00380435">
        <w:tab/>
      </w:r>
      <w:r w:rsidRPr="00380435">
        <w:tab/>
        <w:t>&lt;Agt&gt;</w:t>
      </w:r>
    </w:p>
    <w:p w14:paraId="3103006B" w14:textId="77777777" w:rsidR="00380435" w:rsidRPr="00380435" w:rsidRDefault="00380435" w:rsidP="00380435">
      <w:pPr>
        <w:pStyle w:val="XMLCode"/>
      </w:pPr>
      <w:r w:rsidRPr="00380435">
        <w:tab/>
      </w:r>
      <w:r w:rsidRPr="00380435">
        <w:tab/>
      </w:r>
      <w:r w:rsidRPr="00380435">
        <w:tab/>
      </w:r>
      <w:r w:rsidRPr="00380435">
        <w:tab/>
      </w:r>
      <w:r w:rsidRPr="00380435">
        <w:tab/>
        <w:t>&lt;FinInstnId&gt;</w:t>
      </w:r>
    </w:p>
    <w:p w14:paraId="5B33CEED" w14:textId="77777777" w:rsidR="00380435" w:rsidRPr="00380435" w:rsidRDefault="00380435" w:rsidP="00380435">
      <w:pPr>
        <w:pStyle w:val="XMLCode"/>
      </w:pPr>
      <w:r w:rsidRPr="00380435">
        <w:tab/>
      </w:r>
      <w:r w:rsidRPr="00380435">
        <w:tab/>
      </w:r>
      <w:r w:rsidRPr="00380435">
        <w:tab/>
      </w:r>
      <w:r w:rsidRPr="00380435">
        <w:tab/>
      </w:r>
      <w:r w:rsidRPr="00380435">
        <w:tab/>
      </w:r>
      <w:r w:rsidRPr="00380435">
        <w:tab/>
        <w:t>&lt;BICFI&gt;AAAAGB2L&lt;/BICFI&gt;</w:t>
      </w:r>
    </w:p>
    <w:p w14:paraId="6D9653EE" w14:textId="77777777" w:rsidR="00380435" w:rsidRPr="00380435" w:rsidRDefault="00380435" w:rsidP="00380435">
      <w:pPr>
        <w:pStyle w:val="XMLCode"/>
      </w:pPr>
      <w:r w:rsidRPr="00380435">
        <w:tab/>
      </w:r>
      <w:r w:rsidRPr="00380435">
        <w:tab/>
      </w:r>
      <w:r w:rsidRPr="00380435">
        <w:tab/>
      </w:r>
      <w:r w:rsidRPr="00380435">
        <w:tab/>
      </w:r>
      <w:r w:rsidRPr="00380435">
        <w:tab/>
        <w:t>&lt;/FinInstnId&gt;</w:t>
      </w:r>
    </w:p>
    <w:p w14:paraId="3B1EB8A3" w14:textId="77777777" w:rsidR="00380435" w:rsidRPr="00380435" w:rsidRDefault="00380435" w:rsidP="00380435">
      <w:pPr>
        <w:pStyle w:val="XMLCode"/>
      </w:pPr>
      <w:r w:rsidRPr="00380435">
        <w:tab/>
      </w:r>
      <w:r w:rsidRPr="00380435">
        <w:tab/>
      </w:r>
      <w:r w:rsidRPr="00380435">
        <w:tab/>
      </w:r>
      <w:r w:rsidRPr="00380435">
        <w:tab/>
        <w:t>&lt;/Agt&gt;</w:t>
      </w:r>
    </w:p>
    <w:p w14:paraId="249E23B4" w14:textId="77777777" w:rsidR="00380435" w:rsidRPr="00380435" w:rsidRDefault="00380435" w:rsidP="00380435">
      <w:pPr>
        <w:pStyle w:val="XMLCode"/>
      </w:pPr>
      <w:r w:rsidRPr="00380435">
        <w:tab/>
      </w:r>
      <w:r w:rsidRPr="00380435">
        <w:tab/>
      </w:r>
      <w:r w:rsidRPr="00380435">
        <w:tab/>
        <w:t>&lt;/Rqstr&gt;</w:t>
      </w:r>
    </w:p>
    <w:p w14:paraId="61CC65BD" w14:textId="77777777" w:rsidR="00380435" w:rsidRPr="00380435" w:rsidRDefault="00380435" w:rsidP="00380435">
      <w:pPr>
        <w:pStyle w:val="XMLCode"/>
      </w:pPr>
      <w:r w:rsidRPr="00380435">
        <w:lastRenderedPageBreak/>
        <w:tab/>
      </w:r>
      <w:r w:rsidRPr="00380435">
        <w:tab/>
      </w:r>
      <w:r w:rsidRPr="00380435">
        <w:tab/>
        <w:t>&lt;Rspndr&gt;</w:t>
      </w:r>
    </w:p>
    <w:p w14:paraId="7967EA15" w14:textId="77777777" w:rsidR="00380435" w:rsidRPr="00380435" w:rsidRDefault="00380435" w:rsidP="00380435">
      <w:pPr>
        <w:pStyle w:val="XMLCode"/>
      </w:pPr>
      <w:r w:rsidRPr="00380435">
        <w:tab/>
      </w:r>
      <w:r w:rsidRPr="00380435">
        <w:tab/>
      </w:r>
      <w:r w:rsidRPr="00380435">
        <w:tab/>
      </w:r>
      <w:r w:rsidRPr="00380435">
        <w:tab/>
        <w:t>&lt;Agt&gt;</w:t>
      </w:r>
    </w:p>
    <w:p w14:paraId="228C3372" w14:textId="77777777" w:rsidR="00380435" w:rsidRPr="00380435" w:rsidRDefault="00380435" w:rsidP="00380435">
      <w:pPr>
        <w:pStyle w:val="XMLCode"/>
      </w:pPr>
      <w:r w:rsidRPr="00380435">
        <w:tab/>
      </w:r>
      <w:r w:rsidRPr="00380435">
        <w:tab/>
      </w:r>
      <w:r w:rsidRPr="00380435">
        <w:tab/>
      </w:r>
      <w:r w:rsidRPr="00380435">
        <w:tab/>
      </w:r>
      <w:r w:rsidRPr="00380435">
        <w:tab/>
        <w:t>&lt;FinInstnId&gt;</w:t>
      </w:r>
    </w:p>
    <w:p w14:paraId="779E7427" w14:textId="77777777" w:rsidR="00380435" w:rsidRPr="00380435" w:rsidRDefault="00380435" w:rsidP="00380435">
      <w:pPr>
        <w:pStyle w:val="XMLCode"/>
      </w:pPr>
      <w:r w:rsidRPr="00380435">
        <w:tab/>
      </w:r>
      <w:r w:rsidRPr="00380435">
        <w:tab/>
      </w:r>
      <w:r w:rsidRPr="00380435">
        <w:tab/>
      </w:r>
      <w:r w:rsidRPr="00380435">
        <w:tab/>
      </w:r>
      <w:r w:rsidRPr="00380435">
        <w:tab/>
      </w:r>
      <w:r w:rsidRPr="00380435">
        <w:tab/>
        <w:t>&lt;BICFI&gt;BBBBGB22&lt;/BICFI&gt;</w:t>
      </w:r>
    </w:p>
    <w:p w14:paraId="14DAF0E9" w14:textId="77777777" w:rsidR="00380435" w:rsidRPr="00380435" w:rsidRDefault="00380435" w:rsidP="00380435">
      <w:pPr>
        <w:pStyle w:val="XMLCode"/>
      </w:pPr>
      <w:r w:rsidRPr="00380435">
        <w:tab/>
      </w:r>
      <w:r w:rsidRPr="00380435">
        <w:tab/>
      </w:r>
      <w:r w:rsidRPr="00380435">
        <w:tab/>
      </w:r>
      <w:r w:rsidRPr="00380435">
        <w:tab/>
      </w:r>
      <w:r w:rsidRPr="00380435">
        <w:tab/>
        <w:t>&lt;/FinInstnId&gt;</w:t>
      </w:r>
    </w:p>
    <w:p w14:paraId="2E58CE1F" w14:textId="77777777" w:rsidR="00380435" w:rsidRPr="00380435" w:rsidRDefault="00380435" w:rsidP="00380435">
      <w:pPr>
        <w:pStyle w:val="XMLCode"/>
      </w:pPr>
      <w:r w:rsidRPr="00380435">
        <w:tab/>
      </w:r>
      <w:r w:rsidRPr="00380435">
        <w:tab/>
      </w:r>
      <w:r w:rsidRPr="00380435">
        <w:tab/>
      </w:r>
      <w:r w:rsidRPr="00380435">
        <w:tab/>
        <w:t>&lt;/Agt&gt;</w:t>
      </w:r>
    </w:p>
    <w:p w14:paraId="1FE84CF0" w14:textId="77777777" w:rsidR="00380435" w:rsidRPr="00380435" w:rsidRDefault="00380435" w:rsidP="00380435">
      <w:pPr>
        <w:pStyle w:val="XMLCode"/>
      </w:pPr>
      <w:r w:rsidRPr="00380435">
        <w:tab/>
      </w:r>
      <w:r w:rsidRPr="00380435">
        <w:tab/>
      </w:r>
      <w:r w:rsidRPr="00380435">
        <w:tab/>
        <w:t>&lt;/Rspndr&gt;</w:t>
      </w:r>
    </w:p>
    <w:p w14:paraId="2DDC4637" w14:textId="77777777" w:rsidR="00380435" w:rsidRPr="00380435" w:rsidRDefault="00380435" w:rsidP="00380435">
      <w:pPr>
        <w:pStyle w:val="XMLCode"/>
      </w:pPr>
      <w:r w:rsidRPr="00380435">
        <w:tab/>
      </w:r>
      <w:r w:rsidRPr="00380435">
        <w:tab/>
        <w:t>&lt;/OrgnlInvstgtnReq&gt;</w:t>
      </w:r>
    </w:p>
    <w:p w14:paraId="767E7A34" w14:textId="77777777" w:rsidR="00380435" w:rsidRPr="00380435" w:rsidRDefault="00380435" w:rsidP="00380435">
      <w:pPr>
        <w:pStyle w:val="XMLCode"/>
      </w:pPr>
      <w:r w:rsidRPr="00380435">
        <w:tab/>
        <w:t>&lt;/InvstgtnRspn&gt;</w:t>
      </w:r>
    </w:p>
    <w:p w14:paraId="353D3F52" w14:textId="44AA73FE" w:rsidR="00380435" w:rsidRDefault="00380435" w:rsidP="00232040">
      <w:pPr>
        <w:pStyle w:val="XMLCode"/>
        <w:rPr>
          <w:rStyle w:val="Bold"/>
        </w:rPr>
      </w:pPr>
      <w:r w:rsidRPr="00380435">
        <w:t>&lt;/Document&gt;</w:t>
      </w:r>
      <w:r w:rsidR="0022189D" w:rsidRPr="00775DEF">
        <w:t xml:space="preserve"> </w:t>
      </w:r>
    </w:p>
    <w:p w14:paraId="24836D73" w14:textId="77777777" w:rsidR="00380435" w:rsidRPr="006C5EBE" w:rsidRDefault="00380435" w:rsidP="0022189D">
      <w:pPr>
        <w:pStyle w:val="Style1"/>
        <w:rPr>
          <w:rStyle w:val="Bold"/>
        </w:rPr>
      </w:pPr>
    </w:p>
    <w:p w14:paraId="01C15814" w14:textId="77777777" w:rsidR="00482C25" w:rsidRPr="00482C25" w:rsidRDefault="00482C25" w:rsidP="00482C25"/>
    <w:p w14:paraId="29F94BC8" w14:textId="77777777" w:rsidR="00482C25" w:rsidRDefault="00482C25" w:rsidP="00F3434E"/>
    <w:p w14:paraId="1BEC97ED" w14:textId="0BC7AA11" w:rsidR="00F3434E" w:rsidRDefault="00F3434E" w:rsidP="00F3434E"/>
    <w:p w14:paraId="05D3FA2A" w14:textId="77777777" w:rsidR="00F3434E" w:rsidRDefault="00F3434E" w:rsidP="001A7E8F"/>
    <w:p w14:paraId="6898555C" w14:textId="77777777" w:rsidR="006B5FC0" w:rsidRDefault="006B5FC0" w:rsidP="001A7E8F"/>
    <w:p w14:paraId="54427A4C" w14:textId="77777777" w:rsidR="006B5FC0" w:rsidRDefault="006B5FC0" w:rsidP="001A7E8F"/>
    <w:p w14:paraId="673A37A9" w14:textId="77777777" w:rsidR="006B5FC0" w:rsidRDefault="006B5FC0" w:rsidP="001A7E8F"/>
    <w:p w14:paraId="68327FFB" w14:textId="77777777" w:rsidR="006B5FC0" w:rsidRDefault="006B5FC0" w:rsidP="001A7E8F"/>
    <w:p w14:paraId="4E10C38D" w14:textId="77777777" w:rsidR="006B5FC0" w:rsidRDefault="006B5FC0" w:rsidP="001A7E8F"/>
    <w:p w14:paraId="6FA3CAA6" w14:textId="77777777" w:rsidR="006B5FC0" w:rsidRDefault="006B5FC0" w:rsidP="001A7E8F"/>
    <w:p w14:paraId="6DDBF84B" w14:textId="77777777" w:rsidR="006B5FC0" w:rsidRDefault="006B5FC0" w:rsidP="001A7E8F"/>
    <w:p w14:paraId="099A9CF6" w14:textId="77777777" w:rsidR="006B5FC0" w:rsidRDefault="006B5FC0" w:rsidP="001A7E8F"/>
    <w:p w14:paraId="0077CA19" w14:textId="77777777" w:rsidR="006B5FC0" w:rsidRDefault="006B5FC0" w:rsidP="001A7E8F"/>
    <w:p w14:paraId="10281191" w14:textId="77777777" w:rsidR="006B5FC0" w:rsidRDefault="006B5FC0" w:rsidP="001A7E8F"/>
    <w:p w14:paraId="4E1AB316" w14:textId="77777777" w:rsidR="006B5FC0" w:rsidRDefault="006B5FC0" w:rsidP="001A7E8F"/>
    <w:p w14:paraId="6ED1E6A5" w14:textId="77777777" w:rsidR="006B5FC0" w:rsidRDefault="006B5FC0" w:rsidP="001A7E8F"/>
    <w:p w14:paraId="36080ABD" w14:textId="77777777" w:rsidR="006B5FC0" w:rsidRDefault="006B5FC0" w:rsidP="001A7E8F"/>
    <w:p w14:paraId="62237A68" w14:textId="77777777" w:rsidR="006B5FC0" w:rsidRDefault="006B5FC0" w:rsidP="001A7E8F"/>
    <w:p w14:paraId="679B5B6E" w14:textId="77777777" w:rsidR="006B5FC0" w:rsidRDefault="006B5FC0" w:rsidP="001A7E8F"/>
    <w:p w14:paraId="4B671F6A" w14:textId="77777777" w:rsidR="006B5FC0" w:rsidRDefault="006B5FC0" w:rsidP="001A7E8F"/>
    <w:p w14:paraId="4245969C" w14:textId="77777777" w:rsidR="006B5FC0" w:rsidRDefault="006B5FC0" w:rsidP="001A7E8F"/>
    <w:p w14:paraId="51A544A9" w14:textId="77777777" w:rsidR="006B5FC0" w:rsidRDefault="006B5FC0" w:rsidP="001A7E8F"/>
    <w:p w14:paraId="595876CA" w14:textId="77777777" w:rsidR="006B5FC0" w:rsidRDefault="006B5FC0" w:rsidP="001A7E8F"/>
    <w:p w14:paraId="75B9FB33" w14:textId="77777777" w:rsidR="006B5FC0" w:rsidRDefault="006B5FC0" w:rsidP="001A7E8F"/>
    <w:p w14:paraId="66F2D077" w14:textId="77777777" w:rsidR="006B5FC0" w:rsidRPr="00F3434E" w:rsidRDefault="006B5FC0" w:rsidP="001A7E8F"/>
    <w:p w14:paraId="410E70D8" w14:textId="3AF00611" w:rsidR="001A33BB" w:rsidRDefault="001A33BB" w:rsidP="00FC2CEC">
      <w:pPr>
        <w:pStyle w:val="Heading3"/>
      </w:pPr>
      <w:r>
        <w:lastRenderedPageBreak/>
        <w:t>Request for use of fund</w:t>
      </w:r>
      <w:r w:rsidR="00F268B8">
        <w:t>s</w:t>
      </w:r>
    </w:p>
    <w:p w14:paraId="4CFE4D39" w14:textId="63D90315" w:rsidR="00AC7393" w:rsidRPr="00AC7393" w:rsidRDefault="004E0BBA" w:rsidP="00AC7393">
      <w:r>
        <w:t>The Debtor Agent sends a payment to an incorrect agent. The payment is returned</w:t>
      </w:r>
      <w:r w:rsidR="0038766F">
        <w:t>,</w:t>
      </w:r>
      <w:r>
        <w:t xml:space="preserve"> value the following day. </w:t>
      </w:r>
      <w:r w:rsidR="00BD048F">
        <w:t>The Debtor Agent</w:t>
      </w:r>
      <w:r w:rsidR="00AC7393" w:rsidRPr="00AC7393">
        <w:t xml:space="preserve"> requests use of funds for the original payment being held at </w:t>
      </w:r>
      <w:r w:rsidR="00BD048F">
        <w:t xml:space="preserve">the agent </w:t>
      </w:r>
      <w:r w:rsidR="00AC7393" w:rsidRPr="00AC7393">
        <w:t>overnight. </w:t>
      </w:r>
    </w:p>
    <w:p w14:paraId="77A7D745" w14:textId="74CE9A27" w:rsidR="00AC7393" w:rsidRDefault="00AC7393" w:rsidP="00AC7393"/>
    <w:p w14:paraId="34FCB804" w14:textId="2FDCE156" w:rsidR="00013803" w:rsidRDefault="0063596B" w:rsidP="001A7E8F">
      <w:r>
        <w:object w:dxaOrig="6346" w:dyaOrig="7201" w14:anchorId="79E43D35">
          <v:shape id="_x0000_i1045" type="#_x0000_t75" style="width:315.75pt;height:5in" o:ole="">
            <v:imagedata r:id="rId72" o:title=""/>
          </v:shape>
          <o:OLEObject Type="Embed" ProgID="Visio.Drawing.15" ShapeID="_x0000_i1045" DrawAspect="Content" ObjectID="_1834942902" r:id="rId73"/>
        </w:object>
      </w:r>
    </w:p>
    <w:p w14:paraId="16C9FCF8" w14:textId="77777777" w:rsidR="00F268B8" w:rsidRDefault="00F268B8" w:rsidP="001A7E8F"/>
    <w:p w14:paraId="6FDE7727" w14:textId="77777777" w:rsidR="00F268B8" w:rsidRDefault="00F268B8" w:rsidP="001A7E8F"/>
    <w:p w14:paraId="04B2FE7D" w14:textId="77777777" w:rsidR="00F268B8" w:rsidRDefault="00F268B8" w:rsidP="001A7E8F"/>
    <w:p w14:paraId="76D46A1F" w14:textId="77777777" w:rsidR="00F268B8" w:rsidRDefault="00F268B8" w:rsidP="001A7E8F"/>
    <w:p w14:paraId="412F30EF" w14:textId="77777777" w:rsidR="00F268B8" w:rsidRDefault="00F268B8" w:rsidP="001A7E8F"/>
    <w:p w14:paraId="073EB6DE" w14:textId="77777777" w:rsidR="00F268B8" w:rsidRDefault="00F268B8" w:rsidP="001A7E8F"/>
    <w:p w14:paraId="59A14C4D" w14:textId="77777777" w:rsidR="00F268B8" w:rsidRDefault="00F268B8" w:rsidP="001A7E8F"/>
    <w:p w14:paraId="4BD22A06" w14:textId="77777777" w:rsidR="00F268B8" w:rsidRDefault="00F268B8" w:rsidP="001A7E8F"/>
    <w:p w14:paraId="14B1C7B8" w14:textId="77777777" w:rsidR="00F268B8" w:rsidRDefault="00F268B8" w:rsidP="001A7E8F"/>
    <w:p w14:paraId="36C57244" w14:textId="77777777" w:rsidR="00F268B8" w:rsidRDefault="00F268B8" w:rsidP="001A7E8F"/>
    <w:p w14:paraId="5AF2C039" w14:textId="77777777" w:rsidR="00F268B8" w:rsidRPr="001848A6" w:rsidRDefault="00F268B8" w:rsidP="001A7E8F"/>
    <w:p w14:paraId="34CF0209" w14:textId="6D9949E6" w:rsidR="00AC7393" w:rsidRPr="00AC7393" w:rsidRDefault="00AC7393" w:rsidP="00FC2CEC">
      <w:pPr>
        <w:pStyle w:val="Heading4"/>
      </w:pPr>
      <w:r w:rsidRPr="00AC7393">
        <w:lastRenderedPageBreak/>
        <w:t xml:space="preserve">Investigation </w:t>
      </w:r>
      <w:r w:rsidR="000A2FEE">
        <w:t>r</w:t>
      </w:r>
      <w:r w:rsidRPr="00AC7393">
        <w:t xml:space="preserve">equest </w:t>
      </w:r>
    </w:p>
    <w:p w14:paraId="048DD24A" w14:textId="28A38807" w:rsidR="00AC7393" w:rsidRDefault="00AC7393" w:rsidP="00AC7393">
      <w:pPr>
        <w:pStyle w:val="BlockLabel"/>
      </w:pPr>
      <w:r w:rsidRPr="00AC7393">
        <w:t>Description</w:t>
      </w:r>
    </w:p>
    <w:p w14:paraId="24A63236" w14:textId="32FAD1EA" w:rsidR="002B1D47" w:rsidRPr="001848A6" w:rsidRDefault="002B1D47" w:rsidP="001A7E8F">
      <w:r w:rsidRPr="002B1D47">
        <w:t xml:space="preserve">The </w:t>
      </w:r>
      <w:r w:rsidR="005D189E">
        <w:t>I</w:t>
      </w:r>
      <w:r w:rsidRPr="002B1D47">
        <w:t xml:space="preserve">nvestigation </w:t>
      </w:r>
      <w:r w:rsidR="005D189E">
        <w:t>R</w:t>
      </w:r>
      <w:r w:rsidRPr="002B1D47">
        <w:t xml:space="preserve">equestor (AAAAGB2L) sends the investigation request (camt.110) to the </w:t>
      </w:r>
      <w:r w:rsidR="005D189E">
        <w:t>I</w:t>
      </w:r>
      <w:r w:rsidRPr="002B1D47">
        <w:t xml:space="preserve">nvestigation </w:t>
      </w:r>
      <w:r w:rsidR="005D189E">
        <w:t>R</w:t>
      </w:r>
      <w:r w:rsidRPr="002B1D47">
        <w:t xml:space="preserve">esponder (BBBBDEMM) with </w:t>
      </w:r>
      <w:r w:rsidR="00B230EC">
        <w:t xml:space="preserve">investigation type </w:t>
      </w:r>
      <w:r w:rsidRPr="002B1D47">
        <w:t>RQUF (Request</w:t>
      </w:r>
      <w:r w:rsidR="007C58DD">
        <w:t xml:space="preserve"> u</w:t>
      </w:r>
      <w:r w:rsidRPr="002B1D47">
        <w:t>se</w:t>
      </w:r>
      <w:r w:rsidR="007C58DD">
        <w:t xml:space="preserve"> o</w:t>
      </w:r>
      <w:r w:rsidRPr="002B1D47">
        <w:t>f</w:t>
      </w:r>
      <w:r w:rsidR="007C58DD">
        <w:t xml:space="preserve"> f</w:t>
      </w:r>
      <w:r w:rsidRPr="002B1D47">
        <w:t>unds).</w:t>
      </w:r>
    </w:p>
    <w:p w14:paraId="149ECCA8" w14:textId="77777777" w:rsidR="00F268B8" w:rsidRDefault="00F268B8" w:rsidP="00AC7393">
      <w:pPr>
        <w:pStyle w:val="BlockLabelBeforeTable"/>
      </w:pPr>
    </w:p>
    <w:p w14:paraId="1C09003F" w14:textId="26408799" w:rsidR="00AC7393" w:rsidRPr="00AC7393" w:rsidRDefault="00AC7393" w:rsidP="00AC7393">
      <w:pPr>
        <w:pStyle w:val="BlockLabelBeforeTable"/>
      </w:pPr>
      <w:r w:rsidRPr="00AC7393">
        <w:t xml:space="preserve">Business </w:t>
      </w:r>
      <w:r w:rsidR="002C6AC5">
        <w:t>d</w:t>
      </w:r>
      <w:r w:rsidRPr="00AC7393">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88"/>
        <w:gridCol w:w="3472"/>
      </w:tblGrid>
      <w:tr w:rsidR="00AC7393" w14:paraId="0C29F9D8" w14:textId="77777777" w:rsidTr="003C231B">
        <w:trPr>
          <w:cantSplit/>
          <w:tblHeader/>
        </w:trPr>
        <w:tc>
          <w:tcPr>
            <w:tcW w:w="229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05B2A6F" w14:textId="77777777" w:rsidR="00AC7393" w:rsidRPr="00AC7393" w:rsidRDefault="00AC7393" w:rsidP="00AC7393">
            <w:pPr>
              <w:pStyle w:val="TableHeading"/>
            </w:pPr>
            <w:r w:rsidRPr="00AC7393">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477AAFB" w14:textId="77777777" w:rsidR="00AC7393" w:rsidRPr="00AC7393" w:rsidRDefault="00AC7393" w:rsidP="00AC7393">
            <w:pPr>
              <w:pStyle w:val="TableHeading"/>
            </w:pPr>
            <w:r w:rsidRPr="00AC7393">
              <w:t>XML Tag</w:t>
            </w:r>
          </w:p>
        </w:tc>
        <w:tc>
          <w:tcPr>
            <w:tcW w:w="34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DE74409" w14:textId="77777777" w:rsidR="00AC7393" w:rsidRPr="00AC7393" w:rsidRDefault="00AC7393" w:rsidP="00AC7393">
            <w:pPr>
              <w:pStyle w:val="TableHeading"/>
            </w:pPr>
            <w:r w:rsidRPr="00AC7393">
              <w:t>Content</w:t>
            </w:r>
          </w:p>
        </w:tc>
      </w:tr>
      <w:tr w:rsidR="00AC7393" w14:paraId="751892F4" w14:textId="77777777" w:rsidTr="003C231B">
        <w:tc>
          <w:tcPr>
            <w:tcW w:w="2297" w:type="dxa"/>
            <w:shd w:val="clear" w:color="auto" w:fill="FFFFFF"/>
          </w:tcPr>
          <w:p w14:paraId="41628E83" w14:textId="77777777" w:rsidR="00AC7393" w:rsidRPr="00AC7393" w:rsidRDefault="00AC7393" w:rsidP="00AC7393">
            <w:pPr>
              <w:pStyle w:val="TableText"/>
            </w:pPr>
            <w:r w:rsidRPr="00AC7393">
              <w:t>Requestor Investigation Identifier</w:t>
            </w:r>
          </w:p>
        </w:tc>
        <w:tc>
          <w:tcPr>
            <w:tcW w:w="2288" w:type="dxa"/>
            <w:shd w:val="clear" w:color="auto" w:fill="FFFFFF"/>
          </w:tcPr>
          <w:p w14:paraId="7D021685" w14:textId="77777777" w:rsidR="00AC7393" w:rsidRPr="00AC7393" w:rsidRDefault="00AC7393" w:rsidP="00AC7393">
            <w:pPr>
              <w:pStyle w:val="TableText"/>
            </w:pPr>
            <w:r w:rsidRPr="00AC7393">
              <w:t>&lt;RqstrInvstgtnId&gt;</w:t>
            </w:r>
          </w:p>
        </w:tc>
        <w:tc>
          <w:tcPr>
            <w:tcW w:w="3472" w:type="dxa"/>
            <w:shd w:val="clear" w:color="auto" w:fill="FFFFFF"/>
          </w:tcPr>
          <w:p w14:paraId="5426F1D6" w14:textId="65984429" w:rsidR="00AC7393" w:rsidRPr="00AC7393" w:rsidRDefault="00AC7393" w:rsidP="00817120">
            <w:pPr>
              <w:pStyle w:val="TableTextCentre"/>
              <w:jc w:val="left"/>
            </w:pPr>
            <w:r w:rsidRPr="00AC7393">
              <w:rPr>
                <w:rStyle w:val="Bold"/>
              </w:rPr>
              <w:t>REQUESTOR_RE123</w:t>
            </w:r>
            <w:r w:rsidR="002B1D47">
              <w:rPr>
                <w:rStyle w:val="Bold"/>
              </w:rPr>
              <w:t>67</w:t>
            </w:r>
          </w:p>
        </w:tc>
      </w:tr>
      <w:tr w:rsidR="00AC7393" w14:paraId="60A7A902" w14:textId="77777777" w:rsidTr="003C231B">
        <w:tc>
          <w:tcPr>
            <w:tcW w:w="2297" w:type="dxa"/>
            <w:shd w:val="clear" w:color="auto" w:fill="FFFFFF"/>
          </w:tcPr>
          <w:p w14:paraId="4ACA9047" w14:textId="4CC09EF7" w:rsidR="00AC7393" w:rsidRPr="00AC7393" w:rsidRDefault="00AC7393" w:rsidP="00AC7393">
            <w:pPr>
              <w:pStyle w:val="TableText"/>
            </w:pPr>
            <w:r w:rsidRPr="00AC7393">
              <w:t>Investigation Type</w:t>
            </w:r>
          </w:p>
        </w:tc>
        <w:tc>
          <w:tcPr>
            <w:tcW w:w="2288" w:type="dxa"/>
            <w:shd w:val="clear" w:color="auto" w:fill="FFFFFF"/>
          </w:tcPr>
          <w:p w14:paraId="580DD486" w14:textId="77777777" w:rsidR="00AC7393" w:rsidRPr="00AC7393" w:rsidRDefault="00AC7393" w:rsidP="00AC7393">
            <w:pPr>
              <w:pStyle w:val="TableText"/>
            </w:pPr>
            <w:r w:rsidRPr="00AC7393">
              <w:t>&lt;Cd&gt;</w:t>
            </w:r>
          </w:p>
        </w:tc>
        <w:tc>
          <w:tcPr>
            <w:tcW w:w="3472" w:type="dxa"/>
            <w:shd w:val="clear" w:color="auto" w:fill="FFFFFF"/>
          </w:tcPr>
          <w:p w14:paraId="259F05A1" w14:textId="50CFB155" w:rsidR="00AC7393" w:rsidRPr="00AC7393" w:rsidRDefault="00AC7393" w:rsidP="00AC7393">
            <w:pPr>
              <w:pStyle w:val="TableText"/>
            </w:pPr>
            <w:r w:rsidRPr="00AC7393">
              <w:t>RQ</w:t>
            </w:r>
            <w:r w:rsidR="002B1D47">
              <w:t>UF</w:t>
            </w:r>
          </w:p>
        </w:tc>
      </w:tr>
      <w:tr w:rsidR="0060441A" w14:paraId="690B950B" w14:textId="77777777" w:rsidTr="003C231B">
        <w:tc>
          <w:tcPr>
            <w:tcW w:w="2297" w:type="dxa"/>
            <w:shd w:val="clear" w:color="auto" w:fill="FFFFFF"/>
          </w:tcPr>
          <w:p w14:paraId="5EB9A7D1" w14:textId="3E3990A1" w:rsidR="0060441A" w:rsidRPr="00AC7393" w:rsidRDefault="00FD5D5A" w:rsidP="00AC7393">
            <w:pPr>
              <w:pStyle w:val="TableText"/>
            </w:pPr>
            <w:r>
              <w:t>Original UETR</w:t>
            </w:r>
          </w:p>
        </w:tc>
        <w:tc>
          <w:tcPr>
            <w:tcW w:w="2288" w:type="dxa"/>
            <w:shd w:val="clear" w:color="auto" w:fill="FFFFFF"/>
          </w:tcPr>
          <w:p w14:paraId="1367F09E" w14:textId="36F3E707" w:rsidR="0060441A" w:rsidRPr="00AC7393" w:rsidRDefault="00FD5D5A" w:rsidP="00AC7393">
            <w:pPr>
              <w:pStyle w:val="TableText"/>
            </w:pPr>
            <w:r w:rsidRPr="00FD5D5A">
              <w:t>&lt;OrgnlUETR&gt;</w:t>
            </w:r>
          </w:p>
        </w:tc>
        <w:tc>
          <w:tcPr>
            <w:tcW w:w="3472" w:type="dxa"/>
            <w:shd w:val="clear" w:color="auto" w:fill="FFFFFF"/>
          </w:tcPr>
          <w:p w14:paraId="1586A243" w14:textId="388FA865" w:rsidR="0060441A" w:rsidRPr="00AC7393" w:rsidRDefault="00087C46" w:rsidP="00AC7393">
            <w:pPr>
              <w:pStyle w:val="TableText"/>
            </w:pPr>
            <w:r w:rsidRPr="00087C46">
              <w:t>2bf440bd-56b5-4bd2-94e1-e3a7eaf9b8bf</w:t>
            </w:r>
          </w:p>
        </w:tc>
      </w:tr>
      <w:tr w:rsidR="00AC7393" w14:paraId="24DECB47" w14:textId="77777777" w:rsidTr="003C231B">
        <w:tc>
          <w:tcPr>
            <w:tcW w:w="2297" w:type="dxa"/>
            <w:shd w:val="clear" w:color="auto" w:fill="FFFFFF"/>
          </w:tcPr>
          <w:p w14:paraId="1B0BA26C" w14:textId="77777777" w:rsidR="00AC7393" w:rsidRPr="00AC7393" w:rsidRDefault="00AC7393" w:rsidP="00AC7393">
            <w:pPr>
              <w:pStyle w:val="TableText"/>
            </w:pPr>
            <w:r w:rsidRPr="00AC7393">
              <w:t>Original Interbank Settlement Amount</w:t>
            </w:r>
            <w:r w:rsidRPr="00AC7393" w:rsidDel="00C85425">
              <w:t xml:space="preserve"> </w:t>
            </w:r>
          </w:p>
        </w:tc>
        <w:tc>
          <w:tcPr>
            <w:tcW w:w="2288" w:type="dxa"/>
            <w:shd w:val="clear" w:color="auto" w:fill="FFFFFF"/>
          </w:tcPr>
          <w:p w14:paraId="2862C3E8" w14:textId="6B8986F2" w:rsidR="00AC7393" w:rsidRPr="00AC7393" w:rsidRDefault="00AC7393" w:rsidP="00AC7393">
            <w:pPr>
              <w:pStyle w:val="TableText"/>
            </w:pPr>
            <w:r w:rsidRPr="00AC7393">
              <w:t>&lt;OrgnlIntrBkSttlmAmt&gt;</w:t>
            </w:r>
          </w:p>
        </w:tc>
        <w:tc>
          <w:tcPr>
            <w:tcW w:w="3472" w:type="dxa"/>
            <w:shd w:val="clear" w:color="auto" w:fill="FFFFFF"/>
          </w:tcPr>
          <w:p w14:paraId="7002575F" w14:textId="6D335DBF" w:rsidR="00AC7393" w:rsidRPr="00AC7393" w:rsidRDefault="00AC7393" w:rsidP="00AC7393">
            <w:pPr>
              <w:pStyle w:val="TableText"/>
            </w:pPr>
            <w:r w:rsidRPr="00AC7393">
              <w:t>1</w:t>
            </w:r>
            <w:r w:rsidR="009D4D46">
              <w:t>0</w:t>
            </w:r>
            <w:r w:rsidRPr="00AC7393">
              <w:t>0000</w:t>
            </w:r>
            <w:r w:rsidR="009D4D46">
              <w:t>00</w:t>
            </w:r>
            <w:r w:rsidRPr="00AC7393">
              <w:t xml:space="preserve"> EUR</w:t>
            </w:r>
          </w:p>
        </w:tc>
      </w:tr>
      <w:tr w:rsidR="00AC7393" w14:paraId="146DB50D" w14:textId="77777777" w:rsidTr="003C231B">
        <w:tc>
          <w:tcPr>
            <w:tcW w:w="2297" w:type="dxa"/>
            <w:shd w:val="clear" w:color="auto" w:fill="FFFFFF"/>
          </w:tcPr>
          <w:p w14:paraId="12292EB3" w14:textId="77777777" w:rsidR="00AC7393" w:rsidRPr="00AC7393" w:rsidRDefault="00AC7393" w:rsidP="00AC7393">
            <w:pPr>
              <w:pStyle w:val="TableText"/>
            </w:pPr>
            <w:r w:rsidRPr="00AC7393">
              <w:t>Original Interbank Settlement Date</w:t>
            </w:r>
          </w:p>
        </w:tc>
        <w:tc>
          <w:tcPr>
            <w:tcW w:w="2288" w:type="dxa"/>
            <w:shd w:val="clear" w:color="auto" w:fill="FFFFFF"/>
          </w:tcPr>
          <w:p w14:paraId="50F13C94" w14:textId="3C4AC268" w:rsidR="00AC7393" w:rsidRPr="00AC7393" w:rsidRDefault="00AC7393" w:rsidP="00AC7393">
            <w:pPr>
              <w:pStyle w:val="TableText"/>
            </w:pPr>
            <w:r w:rsidRPr="00AC7393">
              <w:t>&lt;OrgnlIntrBkSttlmDt&gt;</w:t>
            </w:r>
          </w:p>
        </w:tc>
        <w:tc>
          <w:tcPr>
            <w:tcW w:w="3472" w:type="dxa"/>
            <w:shd w:val="clear" w:color="auto" w:fill="FFFFFF"/>
          </w:tcPr>
          <w:p w14:paraId="51ADD268" w14:textId="3E6D37F0" w:rsidR="00AC7393" w:rsidRPr="00AC7393" w:rsidRDefault="00AC7393" w:rsidP="00AC7393">
            <w:pPr>
              <w:pStyle w:val="TableText"/>
            </w:pPr>
            <w:r w:rsidRPr="00AC7393">
              <w:t>2023-01-0</w:t>
            </w:r>
            <w:r w:rsidR="00FD5D5A">
              <w:t>5</w:t>
            </w:r>
          </w:p>
        </w:tc>
      </w:tr>
      <w:tr w:rsidR="00630B15" w14:paraId="24752308" w14:textId="77777777" w:rsidTr="003C231B">
        <w:tc>
          <w:tcPr>
            <w:tcW w:w="2297" w:type="dxa"/>
            <w:shd w:val="clear" w:color="auto" w:fill="FFFFFF"/>
          </w:tcPr>
          <w:p w14:paraId="162FA4E6" w14:textId="149F466B" w:rsidR="00630B15" w:rsidRPr="00AC7393" w:rsidRDefault="00713C02" w:rsidP="00AC7393">
            <w:pPr>
              <w:pStyle w:val="TableText"/>
            </w:pPr>
            <w:r>
              <w:t>From Date</w:t>
            </w:r>
          </w:p>
        </w:tc>
        <w:tc>
          <w:tcPr>
            <w:tcW w:w="2288" w:type="dxa"/>
            <w:shd w:val="clear" w:color="auto" w:fill="FFFFFF"/>
          </w:tcPr>
          <w:p w14:paraId="3CD5BE6E" w14:textId="1BB8480F" w:rsidR="00630B15" w:rsidRPr="00AC7393" w:rsidRDefault="00630B15" w:rsidP="00AC7393">
            <w:pPr>
              <w:pStyle w:val="TableText"/>
            </w:pPr>
            <w:r>
              <w:t>&lt;FrDt&gt;</w:t>
            </w:r>
          </w:p>
        </w:tc>
        <w:tc>
          <w:tcPr>
            <w:tcW w:w="3472" w:type="dxa"/>
            <w:shd w:val="clear" w:color="auto" w:fill="FFFFFF"/>
          </w:tcPr>
          <w:p w14:paraId="6EF7689C" w14:textId="285D2950" w:rsidR="00630B15" w:rsidRPr="00AC7393" w:rsidRDefault="00630B15" w:rsidP="00AC7393">
            <w:pPr>
              <w:pStyle w:val="TableText"/>
            </w:pPr>
            <w:r w:rsidRPr="00AC7393">
              <w:t>2023-01-0</w:t>
            </w:r>
            <w:r>
              <w:t>5</w:t>
            </w:r>
          </w:p>
        </w:tc>
      </w:tr>
      <w:tr w:rsidR="00FD5D5A" w14:paraId="4AA480FF" w14:textId="77777777" w:rsidTr="003C231B">
        <w:tc>
          <w:tcPr>
            <w:tcW w:w="2297" w:type="dxa"/>
            <w:shd w:val="clear" w:color="auto" w:fill="FFFFFF"/>
          </w:tcPr>
          <w:p w14:paraId="4FC78252" w14:textId="3D5D44CC" w:rsidR="00FD5D5A" w:rsidRPr="00FD5D5A" w:rsidRDefault="00713C02" w:rsidP="00FD5D5A">
            <w:pPr>
              <w:pStyle w:val="TableText"/>
            </w:pPr>
            <w:r>
              <w:t>To Date</w:t>
            </w:r>
            <w:r w:rsidR="00FD5D5A" w:rsidRPr="00FD5D5A">
              <w:t xml:space="preserve"> </w:t>
            </w:r>
          </w:p>
        </w:tc>
        <w:tc>
          <w:tcPr>
            <w:tcW w:w="2288" w:type="dxa"/>
            <w:shd w:val="clear" w:color="auto" w:fill="FFFFFF"/>
          </w:tcPr>
          <w:p w14:paraId="33DF7262" w14:textId="77E4E974" w:rsidR="00FD5D5A" w:rsidRPr="00FD5D5A" w:rsidRDefault="00FD5D5A" w:rsidP="00FD5D5A">
            <w:pPr>
              <w:pStyle w:val="TableText"/>
            </w:pPr>
            <w:r w:rsidRPr="00FD5D5A">
              <w:t>&lt;</w:t>
            </w:r>
            <w:r w:rsidR="00630B15">
              <w:t>To</w:t>
            </w:r>
            <w:r w:rsidRPr="00FD5D5A">
              <w:t>Dt&gt;</w:t>
            </w:r>
          </w:p>
        </w:tc>
        <w:tc>
          <w:tcPr>
            <w:tcW w:w="3472" w:type="dxa"/>
            <w:shd w:val="clear" w:color="auto" w:fill="FFFFFF"/>
          </w:tcPr>
          <w:p w14:paraId="1E33F757" w14:textId="1016104F" w:rsidR="00FD5D5A" w:rsidRPr="00FD5D5A" w:rsidRDefault="00FD5D5A" w:rsidP="00FD5D5A">
            <w:pPr>
              <w:pStyle w:val="TableText"/>
            </w:pPr>
            <w:r w:rsidRPr="00FD5D5A">
              <w:t>2023-01-0</w:t>
            </w:r>
            <w:r>
              <w:t>6</w:t>
            </w:r>
          </w:p>
        </w:tc>
      </w:tr>
      <w:tr w:rsidR="00FD5D5A" w14:paraId="56AA33FD" w14:textId="77777777" w:rsidTr="003C231B">
        <w:tc>
          <w:tcPr>
            <w:tcW w:w="2297" w:type="dxa"/>
            <w:shd w:val="clear" w:color="auto" w:fill="FFFFFF"/>
          </w:tcPr>
          <w:p w14:paraId="4E3FF1A7" w14:textId="3E251C5A" w:rsidR="00FD5D5A" w:rsidRPr="00FD5D5A" w:rsidRDefault="00FD5D5A" w:rsidP="00FD5D5A">
            <w:pPr>
              <w:pStyle w:val="TableText"/>
            </w:pPr>
            <w:r>
              <w:t>Requestor</w:t>
            </w:r>
          </w:p>
        </w:tc>
        <w:tc>
          <w:tcPr>
            <w:tcW w:w="2288" w:type="dxa"/>
            <w:shd w:val="clear" w:color="auto" w:fill="FFFFFF"/>
          </w:tcPr>
          <w:p w14:paraId="06266ABD" w14:textId="662A2CA5" w:rsidR="00FD5D5A" w:rsidRPr="00FD5D5A" w:rsidRDefault="00FD5D5A" w:rsidP="00FD5D5A">
            <w:pPr>
              <w:pStyle w:val="TableText"/>
            </w:pPr>
            <w:r>
              <w:t>&lt;BICFI&gt;</w:t>
            </w:r>
          </w:p>
        </w:tc>
        <w:tc>
          <w:tcPr>
            <w:tcW w:w="3472" w:type="dxa"/>
            <w:shd w:val="clear" w:color="auto" w:fill="FFFFFF"/>
          </w:tcPr>
          <w:p w14:paraId="0AD98AB0" w14:textId="7153BFEC" w:rsidR="00FD5D5A" w:rsidRPr="00FD5D5A" w:rsidRDefault="00FD5D5A" w:rsidP="00FD5D5A">
            <w:pPr>
              <w:pStyle w:val="TableText"/>
            </w:pPr>
            <w:r w:rsidRPr="00FD5D5A">
              <w:t>AAAAGB2L</w:t>
            </w:r>
          </w:p>
        </w:tc>
      </w:tr>
      <w:tr w:rsidR="00AC7393" w14:paraId="56CEE7C0" w14:textId="77777777" w:rsidTr="003C231B">
        <w:tc>
          <w:tcPr>
            <w:tcW w:w="2297" w:type="dxa"/>
            <w:shd w:val="clear" w:color="auto" w:fill="FFFFFF"/>
          </w:tcPr>
          <w:p w14:paraId="23F59FEA" w14:textId="30BD8528" w:rsidR="00AC7393" w:rsidRPr="00AC7393" w:rsidRDefault="00AC7393" w:rsidP="00AC7393">
            <w:pPr>
              <w:pStyle w:val="TableText"/>
            </w:pPr>
            <w:r w:rsidRPr="00AC7393">
              <w:t>Responder</w:t>
            </w:r>
          </w:p>
        </w:tc>
        <w:tc>
          <w:tcPr>
            <w:tcW w:w="2288" w:type="dxa"/>
            <w:shd w:val="clear" w:color="auto" w:fill="FFFFFF"/>
          </w:tcPr>
          <w:p w14:paraId="21048F5A" w14:textId="77777777" w:rsidR="00AC7393" w:rsidRPr="00AC7393" w:rsidRDefault="00AC7393" w:rsidP="00AC7393">
            <w:pPr>
              <w:pStyle w:val="TableText"/>
            </w:pPr>
            <w:r w:rsidRPr="00AC7393">
              <w:t>&lt;BICFI&gt;</w:t>
            </w:r>
          </w:p>
        </w:tc>
        <w:tc>
          <w:tcPr>
            <w:tcW w:w="3472" w:type="dxa"/>
            <w:shd w:val="clear" w:color="auto" w:fill="FFFFFF"/>
          </w:tcPr>
          <w:p w14:paraId="46FC4424" w14:textId="0EC62910" w:rsidR="00AC7393" w:rsidRPr="00AC7393" w:rsidRDefault="00AC7393" w:rsidP="00AC7393">
            <w:pPr>
              <w:pStyle w:val="TableText"/>
            </w:pPr>
            <w:r w:rsidRPr="00AC7393">
              <w:t>BBBB</w:t>
            </w:r>
            <w:r w:rsidR="002B1D47">
              <w:t>DE</w:t>
            </w:r>
            <w:r w:rsidRPr="00AC7393">
              <w:t>MM</w:t>
            </w:r>
          </w:p>
        </w:tc>
      </w:tr>
      <w:tr w:rsidR="00AC7393" w14:paraId="4247D3A6" w14:textId="77777777" w:rsidTr="003C231B">
        <w:tc>
          <w:tcPr>
            <w:tcW w:w="2297" w:type="dxa"/>
            <w:shd w:val="clear" w:color="auto" w:fill="FFFFFF"/>
          </w:tcPr>
          <w:p w14:paraId="5A9DA650" w14:textId="78AC2914" w:rsidR="00AC7393" w:rsidRPr="00AC7393" w:rsidRDefault="00FD5D5A" w:rsidP="00AC7393">
            <w:pPr>
              <w:pStyle w:val="TableText"/>
            </w:pPr>
            <w:r>
              <w:t>Compensation Account</w:t>
            </w:r>
          </w:p>
        </w:tc>
        <w:tc>
          <w:tcPr>
            <w:tcW w:w="2288" w:type="dxa"/>
            <w:shd w:val="clear" w:color="auto" w:fill="FFFFFF"/>
          </w:tcPr>
          <w:p w14:paraId="6D0224AD" w14:textId="1B10DADD" w:rsidR="00AC7393" w:rsidRPr="00AC7393" w:rsidRDefault="00FD5D5A" w:rsidP="00AC7393">
            <w:pPr>
              <w:pStyle w:val="TableText"/>
            </w:pPr>
            <w:r>
              <w:t>&lt;</w:t>
            </w:r>
            <w:r w:rsidR="00737EF5">
              <w:t>IBAN</w:t>
            </w:r>
            <w:r>
              <w:t>&gt;</w:t>
            </w:r>
          </w:p>
        </w:tc>
        <w:tc>
          <w:tcPr>
            <w:tcW w:w="3472" w:type="dxa"/>
            <w:shd w:val="clear" w:color="auto" w:fill="FFFFFF"/>
          </w:tcPr>
          <w:p w14:paraId="0645E3FB" w14:textId="7835DCA3" w:rsidR="00AC7393" w:rsidRPr="00AC7393" w:rsidRDefault="00FD5D5A" w:rsidP="00AC7393">
            <w:pPr>
              <w:pStyle w:val="TableText"/>
            </w:pPr>
            <w:r w:rsidRPr="00FD5D5A">
              <w:t>DE12345678901234567</w:t>
            </w:r>
          </w:p>
        </w:tc>
      </w:tr>
    </w:tbl>
    <w:p w14:paraId="353A823B" w14:textId="77777777" w:rsidR="00F268B8" w:rsidRDefault="00F268B8" w:rsidP="005A0A5B">
      <w:pPr>
        <w:pStyle w:val="BlockLabelBeforeXML"/>
      </w:pPr>
    </w:p>
    <w:p w14:paraId="14D37F00" w14:textId="2A7713AC" w:rsidR="00C36F4C" w:rsidRDefault="001848A6" w:rsidP="005A0A5B">
      <w:pPr>
        <w:pStyle w:val="BlockLabelBeforeXML"/>
      </w:pPr>
      <w:r w:rsidRPr="001848A6">
        <w:t xml:space="preserve">Message </w:t>
      </w:r>
      <w:r w:rsidR="002C6AC5">
        <w:t>i</w:t>
      </w:r>
      <w:r w:rsidRPr="001848A6">
        <w:t>nstance</w:t>
      </w:r>
    </w:p>
    <w:p w14:paraId="348EEF2C" w14:textId="185C833B" w:rsidR="00D51A9F" w:rsidRPr="00D51A9F" w:rsidRDefault="00D51A9F" w:rsidP="00D51A9F">
      <w:pPr>
        <w:pStyle w:val="XMLCode"/>
      </w:pPr>
      <w:r w:rsidRPr="00D51A9F">
        <w:t>&lt;?xml version="1.0" encoding="UTF-8"?&gt;</w:t>
      </w:r>
    </w:p>
    <w:p w14:paraId="6A7A4A4A" w14:textId="1CD88F72" w:rsidR="00D51A9F" w:rsidRPr="00D51A9F" w:rsidRDefault="00D51A9F" w:rsidP="00D51A9F">
      <w:pPr>
        <w:pStyle w:val="XMLCode"/>
      </w:pPr>
      <w:r w:rsidRPr="00D51A9F">
        <w:t>&lt;Document xmlns="urn:iso:std:iso:20022:tech:xsd:DRAFT1camt.110.001.0</w:t>
      </w:r>
      <w:r w:rsidR="00673F40">
        <w:t>2</w:t>
      </w:r>
      <w:r w:rsidRPr="00D51A9F">
        <w:t>" xmlns:xsi="http://www.w3.org/2001/XMLSchema-instance"&gt;</w:t>
      </w:r>
    </w:p>
    <w:p w14:paraId="7080FAE1" w14:textId="77777777" w:rsidR="00D51A9F" w:rsidRPr="00D51A9F" w:rsidRDefault="00D51A9F" w:rsidP="00D51A9F">
      <w:pPr>
        <w:pStyle w:val="XMLCode"/>
      </w:pPr>
      <w:r w:rsidRPr="00D51A9F">
        <w:tab/>
        <w:t>&lt;InvstgtnReq&gt;</w:t>
      </w:r>
    </w:p>
    <w:p w14:paraId="1F258F90" w14:textId="77777777" w:rsidR="00D51A9F" w:rsidRPr="00D51A9F" w:rsidRDefault="00D51A9F" w:rsidP="00D51A9F">
      <w:pPr>
        <w:pStyle w:val="XMLCode"/>
      </w:pPr>
      <w:r w:rsidRPr="00D51A9F">
        <w:tab/>
      </w:r>
      <w:r w:rsidRPr="00D51A9F">
        <w:tab/>
        <w:t>&lt;InvstgtnReq&gt;</w:t>
      </w:r>
    </w:p>
    <w:p w14:paraId="7F014AAB" w14:textId="77777777" w:rsidR="00D51A9F" w:rsidRPr="00D51A9F" w:rsidRDefault="00D51A9F" w:rsidP="00D51A9F">
      <w:pPr>
        <w:pStyle w:val="XMLCode"/>
      </w:pPr>
      <w:r w:rsidRPr="00D51A9F">
        <w:tab/>
      </w:r>
      <w:r w:rsidRPr="00D51A9F">
        <w:tab/>
      </w:r>
      <w:r w:rsidRPr="00D51A9F">
        <w:tab/>
        <w:t>&lt;MsgId&gt;ABCDE&lt;/MsgId&gt;</w:t>
      </w:r>
    </w:p>
    <w:p w14:paraId="6F9A8DA3" w14:textId="77777777" w:rsidR="00D51A9F" w:rsidRPr="00D51A9F" w:rsidRDefault="00D51A9F" w:rsidP="00D51A9F">
      <w:pPr>
        <w:pStyle w:val="XMLCode"/>
      </w:pPr>
      <w:r w:rsidRPr="00D51A9F">
        <w:tab/>
      </w:r>
      <w:r w:rsidRPr="00D51A9F">
        <w:tab/>
      </w:r>
      <w:r w:rsidRPr="00D51A9F">
        <w:tab/>
        <w:t>&lt;RqstrInvstgtnId&gt;REQUESTOR_RE12367&lt;/RqstrInvstgtnId&gt;</w:t>
      </w:r>
    </w:p>
    <w:p w14:paraId="17388873" w14:textId="77777777" w:rsidR="00D51A9F" w:rsidRPr="00D51A9F" w:rsidRDefault="00D51A9F" w:rsidP="00D51A9F">
      <w:pPr>
        <w:pStyle w:val="XMLCode"/>
      </w:pPr>
      <w:r w:rsidRPr="00D51A9F">
        <w:tab/>
      </w:r>
      <w:r w:rsidRPr="00D51A9F">
        <w:tab/>
      </w:r>
      <w:r w:rsidRPr="00D51A9F">
        <w:tab/>
        <w:t>&lt;InvstgtnTp&gt;</w:t>
      </w:r>
    </w:p>
    <w:p w14:paraId="6ED75C58" w14:textId="77777777" w:rsidR="00D51A9F" w:rsidRPr="00D51A9F" w:rsidRDefault="00D51A9F" w:rsidP="00D51A9F">
      <w:pPr>
        <w:pStyle w:val="XMLCode"/>
      </w:pPr>
      <w:r w:rsidRPr="00D51A9F">
        <w:tab/>
      </w:r>
      <w:r w:rsidRPr="00D51A9F">
        <w:tab/>
      </w:r>
      <w:r w:rsidRPr="00D51A9F">
        <w:tab/>
      </w:r>
      <w:r w:rsidRPr="00D51A9F">
        <w:tab/>
        <w:t>&lt;Cd&gt;RQUF&lt;/Cd&gt;</w:t>
      </w:r>
    </w:p>
    <w:p w14:paraId="56FEA17D" w14:textId="77777777" w:rsidR="00D51A9F" w:rsidRPr="00D51A9F" w:rsidRDefault="00D51A9F" w:rsidP="00D51A9F">
      <w:pPr>
        <w:pStyle w:val="XMLCode"/>
      </w:pPr>
      <w:r w:rsidRPr="00D51A9F">
        <w:tab/>
      </w:r>
      <w:r w:rsidRPr="00D51A9F">
        <w:tab/>
      </w:r>
      <w:r w:rsidRPr="00D51A9F">
        <w:tab/>
        <w:t>&lt;/InvstgtnTp&gt;</w:t>
      </w:r>
    </w:p>
    <w:p w14:paraId="01862CA1" w14:textId="77777777" w:rsidR="00D51A9F" w:rsidRPr="00D51A9F" w:rsidRDefault="00D51A9F" w:rsidP="00D51A9F">
      <w:pPr>
        <w:pStyle w:val="XMLCode"/>
      </w:pPr>
      <w:r w:rsidRPr="00D51A9F">
        <w:tab/>
      </w:r>
      <w:r w:rsidRPr="00D51A9F">
        <w:tab/>
      </w:r>
      <w:r w:rsidRPr="00D51A9F">
        <w:tab/>
        <w:t>&lt;Undrlyg&gt;</w:t>
      </w:r>
    </w:p>
    <w:p w14:paraId="136AC567" w14:textId="77777777" w:rsidR="00D51A9F" w:rsidRPr="00D51A9F" w:rsidRDefault="00D51A9F" w:rsidP="00D51A9F">
      <w:pPr>
        <w:pStyle w:val="XMLCode"/>
      </w:pPr>
      <w:r w:rsidRPr="00D51A9F">
        <w:tab/>
      </w:r>
      <w:r w:rsidRPr="00D51A9F">
        <w:tab/>
      </w:r>
      <w:r w:rsidRPr="00D51A9F">
        <w:tab/>
      </w:r>
      <w:r w:rsidRPr="00D51A9F">
        <w:tab/>
        <w:t>&lt;IntrBk&gt;</w:t>
      </w:r>
    </w:p>
    <w:p w14:paraId="0223BAA4" w14:textId="77777777" w:rsidR="00D51A9F" w:rsidRPr="00D51A9F" w:rsidRDefault="00D51A9F" w:rsidP="00D51A9F">
      <w:pPr>
        <w:pStyle w:val="XMLCode"/>
      </w:pPr>
      <w:r w:rsidRPr="00D51A9F">
        <w:tab/>
      </w:r>
      <w:r w:rsidRPr="00D51A9F">
        <w:tab/>
      </w:r>
      <w:r w:rsidRPr="00D51A9F">
        <w:tab/>
      </w:r>
      <w:r w:rsidRPr="00D51A9F">
        <w:tab/>
      </w:r>
      <w:r w:rsidRPr="00D51A9F">
        <w:tab/>
        <w:t>&lt;OrgnlUETR&gt;2bf440bd-56b5-4bd2-94e1-e3a7eaf9b8bf&lt;/OrgnlUETR&gt;</w:t>
      </w:r>
    </w:p>
    <w:p w14:paraId="2FBBE9BA" w14:textId="77777777" w:rsidR="00D51A9F" w:rsidRPr="00D51A9F" w:rsidRDefault="00D51A9F" w:rsidP="00D51A9F">
      <w:pPr>
        <w:pStyle w:val="XMLCode"/>
      </w:pPr>
      <w:r w:rsidRPr="00D51A9F">
        <w:tab/>
      </w:r>
      <w:r w:rsidRPr="00D51A9F">
        <w:tab/>
      </w:r>
      <w:r w:rsidRPr="00D51A9F">
        <w:tab/>
      </w:r>
      <w:r w:rsidRPr="00D51A9F">
        <w:tab/>
      </w:r>
      <w:r w:rsidRPr="00D51A9F">
        <w:tab/>
        <w:t>&lt;OrgnlIntrBkSttlmAmt Ccy="EUR"&gt;10000000.00&lt;/OrgnlIntrBkSttlmAmt&gt;</w:t>
      </w:r>
    </w:p>
    <w:p w14:paraId="570252FC" w14:textId="77777777" w:rsidR="00D51A9F" w:rsidRPr="00D51A9F" w:rsidRDefault="00D51A9F" w:rsidP="00D51A9F">
      <w:pPr>
        <w:pStyle w:val="XMLCode"/>
      </w:pPr>
      <w:r w:rsidRPr="00D51A9F">
        <w:tab/>
      </w:r>
      <w:r w:rsidRPr="00D51A9F">
        <w:tab/>
      </w:r>
      <w:r w:rsidRPr="00D51A9F">
        <w:tab/>
      </w:r>
      <w:r w:rsidRPr="00D51A9F">
        <w:tab/>
      </w:r>
      <w:r w:rsidRPr="00D51A9F">
        <w:tab/>
        <w:t>&lt;OrgnlIntrBkSttlmDt&gt;2023-01-05&lt;/OrgnlIntrBkSttlmDt&gt;</w:t>
      </w:r>
    </w:p>
    <w:p w14:paraId="0F366E8B" w14:textId="77777777" w:rsidR="00D51A9F" w:rsidRPr="00D51A9F" w:rsidRDefault="00D51A9F" w:rsidP="00D51A9F">
      <w:pPr>
        <w:pStyle w:val="XMLCode"/>
      </w:pPr>
      <w:r w:rsidRPr="00D51A9F">
        <w:tab/>
      </w:r>
      <w:r w:rsidRPr="00D51A9F">
        <w:tab/>
      </w:r>
      <w:r w:rsidRPr="00D51A9F">
        <w:tab/>
      </w:r>
      <w:r w:rsidRPr="00D51A9F">
        <w:tab/>
        <w:t>&lt;/IntrBk&gt;</w:t>
      </w:r>
    </w:p>
    <w:p w14:paraId="363B9653" w14:textId="77777777" w:rsidR="00D51A9F" w:rsidRPr="00D51A9F" w:rsidRDefault="00D51A9F" w:rsidP="00D51A9F">
      <w:pPr>
        <w:pStyle w:val="XMLCode"/>
      </w:pPr>
      <w:r w:rsidRPr="00D51A9F">
        <w:lastRenderedPageBreak/>
        <w:tab/>
      </w:r>
      <w:r w:rsidRPr="00D51A9F">
        <w:tab/>
      </w:r>
      <w:r w:rsidRPr="00D51A9F">
        <w:tab/>
        <w:t>&lt;/Undrlyg&gt;</w:t>
      </w:r>
    </w:p>
    <w:p w14:paraId="2702C11A" w14:textId="77777777" w:rsidR="00D51A9F" w:rsidRPr="00D51A9F" w:rsidRDefault="00D51A9F" w:rsidP="00D51A9F">
      <w:pPr>
        <w:pStyle w:val="XMLCode"/>
      </w:pPr>
      <w:r w:rsidRPr="00D51A9F">
        <w:tab/>
      </w:r>
      <w:r w:rsidRPr="00D51A9F">
        <w:tab/>
      </w:r>
      <w:r w:rsidRPr="00D51A9F">
        <w:tab/>
        <w:t>&lt;Rqstr&gt;</w:t>
      </w:r>
    </w:p>
    <w:p w14:paraId="2FB6B8D8" w14:textId="77777777" w:rsidR="00D51A9F" w:rsidRPr="00D51A9F" w:rsidRDefault="00D51A9F" w:rsidP="00D51A9F">
      <w:pPr>
        <w:pStyle w:val="XMLCode"/>
      </w:pPr>
      <w:r w:rsidRPr="00D51A9F">
        <w:tab/>
      </w:r>
      <w:r w:rsidRPr="00D51A9F">
        <w:tab/>
      </w:r>
      <w:r w:rsidRPr="00D51A9F">
        <w:tab/>
      </w:r>
      <w:r w:rsidRPr="00D51A9F">
        <w:tab/>
        <w:t>&lt;Agt&gt;</w:t>
      </w:r>
    </w:p>
    <w:p w14:paraId="0FDE0B5E" w14:textId="77777777" w:rsidR="00D51A9F" w:rsidRPr="00D51A9F" w:rsidRDefault="00D51A9F" w:rsidP="00D51A9F">
      <w:pPr>
        <w:pStyle w:val="XMLCode"/>
      </w:pPr>
      <w:r w:rsidRPr="00D51A9F">
        <w:tab/>
      </w:r>
      <w:r w:rsidRPr="00D51A9F">
        <w:tab/>
      </w:r>
      <w:r w:rsidRPr="00D51A9F">
        <w:tab/>
      </w:r>
      <w:r w:rsidRPr="00D51A9F">
        <w:tab/>
      </w:r>
      <w:r w:rsidRPr="00D51A9F">
        <w:tab/>
        <w:t>&lt;FinInstnId&gt;</w:t>
      </w:r>
    </w:p>
    <w:p w14:paraId="5466C0E8" w14:textId="77777777" w:rsidR="00D51A9F" w:rsidRPr="00D51A9F" w:rsidRDefault="00D51A9F" w:rsidP="00D51A9F">
      <w:pPr>
        <w:pStyle w:val="XMLCode"/>
      </w:pPr>
      <w:r w:rsidRPr="00D51A9F">
        <w:tab/>
      </w:r>
      <w:r w:rsidRPr="00D51A9F">
        <w:tab/>
      </w:r>
      <w:r w:rsidRPr="00D51A9F">
        <w:tab/>
      </w:r>
      <w:r w:rsidRPr="00D51A9F">
        <w:tab/>
      </w:r>
      <w:r w:rsidRPr="00D51A9F">
        <w:tab/>
      </w:r>
      <w:r w:rsidRPr="00D51A9F">
        <w:tab/>
        <w:t>&lt;BICFI&gt;AAAAGB2L&lt;/BICFI&gt;</w:t>
      </w:r>
    </w:p>
    <w:p w14:paraId="0503611F" w14:textId="77777777" w:rsidR="00D51A9F" w:rsidRPr="00D51A9F" w:rsidRDefault="00D51A9F" w:rsidP="00D51A9F">
      <w:pPr>
        <w:pStyle w:val="XMLCode"/>
      </w:pPr>
      <w:r w:rsidRPr="00D51A9F">
        <w:tab/>
      </w:r>
      <w:r w:rsidRPr="00D51A9F">
        <w:tab/>
      </w:r>
      <w:r w:rsidRPr="00D51A9F">
        <w:tab/>
      </w:r>
      <w:r w:rsidRPr="00D51A9F">
        <w:tab/>
      </w:r>
      <w:r w:rsidRPr="00D51A9F">
        <w:tab/>
        <w:t>&lt;/FinInstnId&gt;</w:t>
      </w:r>
    </w:p>
    <w:p w14:paraId="6DB197C2" w14:textId="77777777" w:rsidR="00D51A9F" w:rsidRPr="00D51A9F" w:rsidRDefault="00D51A9F" w:rsidP="00D51A9F">
      <w:pPr>
        <w:pStyle w:val="XMLCode"/>
      </w:pPr>
      <w:r w:rsidRPr="00D51A9F">
        <w:tab/>
      </w:r>
      <w:r w:rsidRPr="00D51A9F">
        <w:tab/>
      </w:r>
      <w:r w:rsidRPr="00D51A9F">
        <w:tab/>
      </w:r>
      <w:r w:rsidRPr="00D51A9F">
        <w:tab/>
        <w:t>&lt;/Agt&gt;</w:t>
      </w:r>
    </w:p>
    <w:p w14:paraId="5117E1D7" w14:textId="77777777" w:rsidR="00D51A9F" w:rsidRPr="00D51A9F" w:rsidRDefault="00D51A9F" w:rsidP="00D51A9F">
      <w:pPr>
        <w:pStyle w:val="XMLCode"/>
      </w:pPr>
      <w:r w:rsidRPr="00D51A9F">
        <w:tab/>
      </w:r>
      <w:r w:rsidRPr="00D51A9F">
        <w:tab/>
      </w:r>
      <w:r w:rsidRPr="00D51A9F">
        <w:tab/>
        <w:t>&lt;/Rqstr&gt;</w:t>
      </w:r>
    </w:p>
    <w:p w14:paraId="1C3FD265" w14:textId="77777777" w:rsidR="00D51A9F" w:rsidRPr="00D51A9F" w:rsidRDefault="00D51A9F" w:rsidP="00D51A9F">
      <w:pPr>
        <w:pStyle w:val="XMLCode"/>
      </w:pPr>
      <w:r w:rsidRPr="00D51A9F">
        <w:tab/>
      </w:r>
      <w:r w:rsidRPr="00D51A9F">
        <w:tab/>
      </w:r>
      <w:r w:rsidRPr="00D51A9F">
        <w:tab/>
        <w:t>&lt;Rspndr&gt;</w:t>
      </w:r>
    </w:p>
    <w:p w14:paraId="577725A3" w14:textId="77777777" w:rsidR="00D51A9F" w:rsidRPr="00D51A9F" w:rsidRDefault="00D51A9F" w:rsidP="00D51A9F">
      <w:pPr>
        <w:pStyle w:val="XMLCode"/>
      </w:pPr>
      <w:r w:rsidRPr="00D51A9F">
        <w:tab/>
      </w:r>
      <w:r w:rsidRPr="00D51A9F">
        <w:tab/>
      </w:r>
      <w:r w:rsidRPr="00D51A9F">
        <w:tab/>
      </w:r>
      <w:r w:rsidRPr="00D51A9F">
        <w:tab/>
        <w:t>&lt;Agt&gt;</w:t>
      </w:r>
    </w:p>
    <w:p w14:paraId="10EBB9DB" w14:textId="77777777" w:rsidR="00D51A9F" w:rsidRPr="00D51A9F" w:rsidRDefault="00D51A9F" w:rsidP="00D51A9F">
      <w:pPr>
        <w:pStyle w:val="XMLCode"/>
      </w:pPr>
      <w:r w:rsidRPr="00D51A9F">
        <w:tab/>
      </w:r>
      <w:r w:rsidRPr="00D51A9F">
        <w:tab/>
      </w:r>
      <w:r w:rsidRPr="00D51A9F">
        <w:tab/>
      </w:r>
      <w:r w:rsidRPr="00D51A9F">
        <w:tab/>
      </w:r>
      <w:r w:rsidRPr="00D51A9F">
        <w:tab/>
        <w:t>&lt;FinInstnId&gt;</w:t>
      </w:r>
    </w:p>
    <w:p w14:paraId="3E45BFA8" w14:textId="77777777" w:rsidR="00D51A9F" w:rsidRPr="00D51A9F" w:rsidRDefault="00D51A9F" w:rsidP="00D51A9F">
      <w:pPr>
        <w:pStyle w:val="XMLCode"/>
      </w:pPr>
      <w:r w:rsidRPr="00D51A9F">
        <w:tab/>
      </w:r>
      <w:r w:rsidRPr="00D51A9F">
        <w:tab/>
      </w:r>
      <w:r w:rsidRPr="00D51A9F">
        <w:tab/>
      </w:r>
      <w:r w:rsidRPr="00D51A9F">
        <w:tab/>
      </w:r>
      <w:r w:rsidRPr="00D51A9F">
        <w:tab/>
      </w:r>
      <w:r w:rsidRPr="00D51A9F">
        <w:tab/>
        <w:t>&lt;BICFI&gt;BBBBDEMM&lt;/BICFI&gt;</w:t>
      </w:r>
    </w:p>
    <w:p w14:paraId="14D6533F" w14:textId="77777777" w:rsidR="00D51A9F" w:rsidRPr="00D51A9F" w:rsidRDefault="00D51A9F" w:rsidP="00D51A9F">
      <w:pPr>
        <w:pStyle w:val="XMLCode"/>
      </w:pPr>
      <w:r w:rsidRPr="00D51A9F">
        <w:tab/>
      </w:r>
      <w:r w:rsidRPr="00D51A9F">
        <w:tab/>
      </w:r>
      <w:r w:rsidRPr="00D51A9F">
        <w:tab/>
      </w:r>
      <w:r w:rsidRPr="00D51A9F">
        <w:tab/>
      </w:r>
      <w:r w:rsidRPr="00D51A9F">
        <w:tab/>
        <w:t>&lt;/FinInstnId&gt;</w:t>
      </w:r>
    </w:p>
    <w:p w14:paraId="7D4448BD" w14:textId="77777777" w:rsidR="00D51A9F" w:rsidRPr="00D51A9F" w:rsidRDefault="00D51A9F" w:rsidP="00D51A9F">
      <w:pPr>
        <w:pStyle w:val="XMLCode"/>
      </w:pPr>
      <w:r w:rsidRPr="00D51A9F">
        <w:tab/>
      </w:r>
      <w:r w:rsidRPr="00D51A9F">
        <w:tab/>
      </w:r>
      <w:r w:rsidRPr="00D51A9F">
        <w:tab/>
      </w:r>
      <w:r w:rsidRPr="00D51A9F">
        <w:tab/>
        <w:t>&lt;/Agt&gt;</w:t>
      </w:r>
    </w:p>
    <w:p w14:paraId="3FA764FC" w14:textId="77777777" w:rsidR="00D51A9F" w:rsidRPr="00D51A9F" w:rsidRDefault="00D51A9F" w:rsidP="00D51A9F">
      <w:pPr>
        <w:pStyle w:val="XMLCode"/>
      </w:pPr>
      <w:r w:rsidRPr="00D51A9F">
        <w:tab/>
      </w:r>
      <w:r w:rsidRPr="00D51A9F">
        <w:tab/>
      </w:r>
      <w:r w:rsidRPr="00D51A9F">
        <w:tab/>
        <w:t>&lt;/Rspndr&gt;</w:t>
      </w:r>
    </w:p>
    <w:p w14:paraId="13D9E7CC" w14:textId="77777777" w:rsidR="00D51A9F" w:rsidRPr="00D51A9F" w:rsidRDefault="00D51A9F" w:rsidP="00D51A9F">
      <w:pPr>
        <w:pStyle w:val="XMLCode"/>
      </w:pPr>
      <w:r w:rsidRPr="00D51A9F">
        <w:tab/>
      </w:r>
      <w:r w:rsidRPr="00D51A9F">
        <w:tab/>
        <w:t>&lt;/InvstgtnReq&gt;</w:t>
      </w:r>
    </w:p>
    <w:p w14:paraId="299E4531" w14:textId="77777777" w:rsidR="00D51A9F" w:rsidRPr="00D51A9F" w:rsidRDefault="00D51A9F" w:rsidP="00D51A9F">
      <w:pPr>
        <w:pStyle w:val="XMLCode"/>
      </w:pPr>
      <w:r w:rsidRPr="00D51A9F">
        <w:tab/>
      </w:r>
      <w:r w:rsidRPr="00D51A9F">
        <w:tab/>
        <w:t>&lt;InvstgtnData&gt;</w:t>
      </w:r>
    </w:p>
    <w:p w14:paraId="37D1389A" w14:textId="77777777" w:rsidR="00D51A9F" w:rsidRPr="00D51A9F" w:rsidRDefault="00D51A9F" w:rsidP="00D51A9F">
      <w:pPr>
        <w:pStyle w:val="XMLCode"/>
      </w:pPr>
      <w:r w:rsidRPr="00D51A9F">
        <w:tab/>
      </w:r>
      <w:r w:rsidRPr="00D51A9F">
        <w:tab/>
      </w:r>
      <w:r w:rsidRPr="00D51A9F">
        <w:tab/>
        <w:t>&lt;Rsn&gt;</w:t>
      </w:r>
    </w:p>
    <w:p w14:paraId="70753094" w14:textId="77777777" w:rsidR="00D51A9F" w:rsidRPr="00D51A9F" w:rsidRDefault="00D51A9F" w:rsidP="00D51A9F">
      <w:pPr>
        <w:pStyle w:val="XMLCode"/>
      </w:pPr>
      <w:r w:rsidRPr="00D51A9F">
        <w:tab/>
      </w:r>
      <w:r w:rsidRPr="00D51A9F">
        <w:tab/>
      </w:r>
      <w:r w:rsidRPr="00D51A9F">
        <w:tab/>
      </w:r>
      <w:r w:rsidRPr="00D51A9F">
        <w:tab/>
        <w:t>&lt;Cd&gt;RQUF&lt;/Cd&gt;</w:t>
      </w:r>
    </w:p>
    <w:p w14:paraId="5AD5864A" w14:textId="77777777" w:rsidR="00D51A9F" w:rsidRPr="00D51A9F" w:rsidRDefault="00D51A9F" w:rsidP="00D51A9F">
      <w:pPr>
        <w:pStyle w:val="XMLCode"/>
      </w:pPr>
      <w:r w:rsidRPr="00D51A9F">
        <w:tab/>
      </w:r>
      <w:r w:rsidRPr="00D51A9F">
        <w:tab/>
      </w:r>
      <w:r w:rsidRPr="00D51A9F">
        <w:tab/>
        <w:t>&lt;/Rsn&gt;</w:t>
      </w:r>
    </w:p>
    <w:p w14:paraId="4C8DADB5" w14:textId="77777777" w:rsidR="00D51A9F" w:rsidRPr="00D51A9F" w:rsidRDefault="00D51A9F" w:rsidP="00D51A9F">
      <w:pPr>
        <w:pStyle w:val="XMLCode"/>
      </w:pPr>
      <w:r w:rsidRPr="00D51A9F">
        <w:tab/>
      </w:r>
      <w:r w:rsidRPr="00D51A9F">
        <w:tab/>
      </w:r>
      <w:r w:rsidRPr="00D51A9F">
        <w:tab/>
        <w:t>&lt;AddtlReqData&gt;</w:t>
      </w:r>
    </w:p>
    <w:p w14:paraId="724DD703" w14:textId="77777777" w:rsidR="00D51A9F" w:rsidRPr="001650AB" w:rsidRDefault="00D51A9F" w:rsidP="00D51A9F">
      <w:pPr>
        <w:pStyle w:val="XMLCode"/>
      </w:pPr>
      <w:r w:rsidRPr="00D51A9F">
        <w:tab/>
      </w:r>
      <w:r w:rsidRPr="00D51A9F">
        <w:tab/>
      </w:r>
      <w:r w:rsidRPr="00D51A9F">
        <w:tab/>
      </w:r>
      <w:r w:rsidRPr="00D51A9F">
        <w:tab/>
      </w:r>
      <w:r w:rsidRPr="001650AB">
        <w:t>&lt;ReqdCompstn&gt;</w:t>
      </w:r>
    </w:p>
    <w:p w14:paraId="2F3E7B43" w14:textId="77777777" w:rsidR="00D51A9F" w:rsidRPr="001650AB" w:rsidRDefault="00D51A9F" w:rsidP="00D51A9F">
      <w:pPr>
        <w:pStyle w:val="XMLCode"/>
      </w:pPr>
      <w:r w:rsidRPr="001650AB">
        <w:tab/>
      </w:r>
      <w:r w:rsidRPr="001650AB">
        <w:tab/>
      </w:r>
      <w:r w:rsidRPr="001650AB">
        <w:tab/>
      </w:r>
      <w:r w:rsidRPr="001650AB">
        <w:tab/>
      </w:r>
      <w:r w:rsidRPr="001650AB">
        <w:tab/>
        <w:t>&lt;CompstnAcct&gt;</w:t>
      </w:r>
    </w:p>
    <w:p w14:paraId="0B0B85D8" w14:textId="77777777" w:rsidR="00D51A9F" w:rsidRPr="001650AB" w:rsidRDefault="00D51A9F" w:rsidP="00D51A9F">
      <w:pPr>
        <w:pStyle w:val="XMLCode"/>
      </w:pPr>
      <w:r w:rsidRPr="001650AB">
        <w:tab/>
      </w:r>
      <w:r w:rsidRPr="001650AB">
        <w:tab/>
      </w:r>
      <w:r w:rsidRPr="001650AB">
        <w:tab/>
      </w:r>
      <w:r w:rsidRPr="001650AB">
        <w:tab/>
      </w:r>
      <w:r w:rsidRPr="001650AB">
        <w:tab/>
      </w:r>
      <w:r w:rsidRPr="001650AB">
        <w:tab/>
        <w:t>&lt;Id&gt;</w:t>
      </w:r>
    </w:p>
    <w:p w14:paraId="541A7467" w14:textId="77777777" w:rsidR="00D51A9F" w:rsidRPr="001650AB" w:rsidRDefault="00D51A9F" w:rsidP="00D51A9F">
      <w:pPr>
        <w:pStyle w:val="XMLCode"/>
      </w:pPr>
      <w:r w:rsidRPr="001650AB">
        <w:tab/>
      </w:r>
      <w:r w:rsidRPr="001650AB">
        <w:tab/>
      </w:r>
      <w:r w:rsidRPr="001650AB">
        <w:tab/>
      </w:r>
      <w:r w:rsidRPr="001650AB">
        <w:tab/>
      </w:r>
      <w:r w:rsidRPr="001650AB">
        <w:tab/>
      </w:r>
      <w:r w:rsidRPr="001650AB">
        <w:tab/>
      </w:r>
      <w:r w:rsidRPr="001650AB">
        <w:tab/>
        <w:t>&lt;IBAN&gt;DE12345678901234567&lt;/IBAN&gt;</w:t>
      </w:r>
    </w:p>
    <w:p w14:paraId="15F07175" w14:textId="77777777" w:rsidR="00D51A9F" w:rsidRPr="00D51A9F" w:rsidRDefault="00D51A9F" w:rsidP="00D51A9F">
      <w:pPr>
        <w:pStyle w:val="XMLCode"/>
      </w:pPr>
      <w:r w:rsidRPr="001650AB">
        <w:tab/>
      </w:r>
      <w:r w:rsidRPr="001650AB">
        <w:tab/>
      </w:r>
      <w:r w:rsidRPr="001650AB">
        <w:tab/>
      </w:r>
      <w:r w:rsidRPr="001650AB">
        <w:tab/>
      </w:r>
      <w:r w:rsidRPr="001650AB">
        <w:tab/>
      </w:r>
      <w:r w:rsidRPr="001650AB">
        <w:tab/>
      </w:r>
      <w:r w:rsidRPr="00D51A9F">
        <w:t>&lt;/Id&gt;</w:t>
      </w:r>
    </w:p>
    <w:p w14:paraId="443D4768" w14:textId="77777777" w:rsidR="00D51A9F" w:rsidRPr="00D51A9F" w:rsidRDefault="00D51A9F" w:rsidP="00D51A9F">
      <w:pPr>
        <w:pStyle w:val="XMLCode"/>
      </w:pPr>
      <w:r w:rsidRPr="00D51A9F">
        <w:tab/>
      </w:r>
      <w:r w:rsidRPr="00D51A9F">
        <w:tab/>
      </w:r>
      <w:r w:rsidRPr="00D51A9F">
        <w:tab/>
      </w:r>
      <w:r w:rsidRPr="00D51A9F">
        <w:tab/>
      </w:r>
      <w:r w:rsidRPr="00D51A9F">
        <w:tab/>
        <w:t>&lt;/CompstnAcct&gt;</w:t>
      </w:r>
    </w:p>
    <w:p w14:paraId="7DE93991" w14:textId="77777777" w:rsidR="00D51A9F" w:rsidRPr="00D51A9F" w:rsidRDefault="00D51A9F" w:rsidP="00D51A9F">
      <w:pPr>
        <w:pStyle w:val="XMLCode"/>
      </w:pPr>
      <w:r w:rsidRPr="00D51A9F">
        <w:tab/>
      </w:r>
      <w:r w:rsidRPr="00D51A9F">
        <w:tab/>
      </w:r>
      <w:r w:rsidRPr="00D51A9F">
        <w:tab/>
      </w:r>
      <w:r w:rsidRPr="00D51A9F">
        <w:tab/>
      </w:r>
      <w:r w:rsidRPr="00D51A9F">
        <w:tab/>
        <w:t>&lt;Prd&gt;</w:t>
      </w:r>
    </w:p>
    <w:p w14:paraId="7752793E" w14:textId="77777777" w:rsidR="00D51A9F" w:rsidRPr="00D51A9F" w:rsidRDefault="00D51A9F" w:rsidP="00D51A9F">
      <w:pPr>
        <w:pStyle w:val="XMLCode"/>
      </w:pPr>
      <w:r w:rsidRPr="00D51A9F">
        <w:tab/>
      </w:r>
      <w:r w:rsidRPr="00D51A9F">
        <w:tab/>
      </w:r>
      <w:r w:rsidRPr="00D51A9F">
        <w:tab/>
      </w:r>
      <w:r w:rsidRPr="00D51A9F">
        <w:tab/>
      </w:r>
      <w:r w:rsidRPr="00D51A9F">
        <w:tab/>
      </w:r>
      <w:r w:rsidRPr="00D51A9F">
        <w:tab/>
        <w:t>&lt;FrDt&gt;2023-01-05&lt;/FrDt&gt;</w:t>
      </w:r>
    </w:p>
    <w:p w14:paraId="32022C3F" w14:textId="77777777" w:rsidR="00D51A9F" w:rsidRPr="00D51A9F" w:rsidRDefault="00D51A9F" w:rsidP="00D51A9F">
      <w:pPr>
        <w:pStyle w:val="XMLCode"/>
      </w:pPr>
      <w:r w:rsidRPr="00D51A9F">
        <w:tab/>
      </w:r>
      <w:r w:rsidRPr="00D51A9F">
        <w:tab/>
      </w:r>
      <w:r w:rsidRPr="00D51A9F">
        <w:tab/>
      </w:r>
      <w:r w:rsidRPr="00D51A9F">
        <w:tab/>
      </w:r>
      <w:r w:rsidRPr="00D51A9F">
        <w:tab/>
      </w:r>
      <w:r w:rsidRPr="00D51A9F">
        <w:tab/>
        <w:t>&lt;ToDt&gt;2023-01-06&lt;/ToDt&gt;</w:t>
      </w:r>
    </w:p>
    <w:p w14:paraId="186835F2" w14:textId="77777777" w:rsidR="00D51A9F" w:rsidRPr="00D51A9F" w:rsidRDefault="00D51A9F" w:rsidP="00D51A9F">
      <w:pPr>
        <w:pStyle w:val="XMLCode"/>
      </w:pPr>
      <w:r w:rsidRPr="00D51A9F">
        <w:tab/>
      </w:r>
      <w:r w:rsidRPr="00D51A9F">
        <w:tab/>
      </w:r>
      <w:r w:rsidRPr="00D51A9F">
        <w:tab/>
      </w:r>
      <w:r w:rsidRPr="00D51A9F">
        <w:tab/>
      </w:r>
      <w:r w:rsidRPr="00D51A9F">
        <w:tab/>
        <w:t>&lt;/Prd&gt;</w:t>
      </w:r>
    </w:p>
    <w:p w14:paraId="70EA3C35" w14:textId="77777777" w:rsidR="00D51A9F" w:rsidRPr="00D51A9F" w:rsidRDefault="00D51A9F" w:rsidP="00D51A9F">
      <w:pPr>
        <w:pStyle w:val="XMLCode"/>
      </w:pPr>
      <w:r w:rsidRPr="00D51A9F">
        <w:tab/>
      </w:r>
      <w:r w:rsidRPr="00D51A9F">
        <w:tab/>
      </w:r>
      <w:r w:rsidRPr="00D51A9F">
        <w:tab/>
      </w:r>
      <w:r w:rsidRPr="00D51A9F">
        <w:tab/>
        <w:t>&lt;/ReqdCompstn&gt;</w:t>
      </w:r>
    </w:p>
    <w:p w14:paraId="6514BF67" w14:textId="77777777" w:rsidR="00D51A9F" w:rsidRPr="00D51A9F" w:rsidRDefault="00D51A9F" w:rsidP="00D51A9F">
      <w:pPr>
        <w:pStyle w:val="XMLCode"/>
      </w:pPr>
      <w:r w:rsidRPr="00D51A9F">
        <w:tab/>
      </w:r>
      <w:r w:rsidRPr="00D51A9F">
        <w:tab/>
      </w:r>
      <w:r w:rsidRPr="00D51A9F">
        <w:tab/>
        <w:t>&lt;/AddtlReqData&gt;</w:t>
      </w:r>
    </w:p>
    <w:p w14:paraId="67FFBFE3" w14:textId="77777777" w:rsidR="00D51A9F" w:rsidRPr="00D51A9F" w:rsidRDefault="00D51A9F" w:rsidP="00D51A9F">
      <w:pPr>
        <w:pStyle w:val="XMLCode"/>
      </w:pPr>
      <w:r w:rsidRPr="00D51A9F">
        <w:tab/>
      </w:r>
      <w:r w:rsidRPr="00D51A9F">
        <w:tab/>
        <w:t>&lt;/InvstgtnData&gt;</w:t>
      </w:r>
    </w:p>
    <w:p w14:paraId="59714FC4" w14:textId="77777777" w:rsidR="00D51A9F" w:rsidRPr="00D51A9F" w:rsidRDefault="00D51A9F" w:rsidP="00D51A9F">
      <w:pPr>
        <w:pStyle w:val="XMLCode"/>
      </w:pPr>
      <w:r w:rsidRPr="00D51A9F">
        <w:tab/>
        <w:t>&lt;/InvstgtnReq&gt;</w:t>
      </w:r>
    </w:p>
    <w:p w14:paraId="6AC9AD33" w14:textId="6B0DE60C" w:rsidR="00D51A9F" w:rsidRDefault="00D51A9F" w:rsidP="00D51A9F">
      <w:pPr>
        <w:pStyle w:val="XMLCode"/>
      </w:pPr>
      <w:r w:rsidRPr="00D51A9F">
        <w:t>&lt;/Document&gt;</w:t>
      </w:r>
    </w:p>
    <w:p w14:paraId="75B621D9" w14:textId="77777777" w:rsidR="00E940F4" w:rsidRPr="00AC341A" w:rsidRDefault="00E940F4" w:rsidP="00C36F4C">
      <w:pPr>
        <w:pStyle w:val="XMLCode"/>
      </w:pPr>
    </w:p>
    <w:p w14:paraId="2EFA2EC9" w14:textId="77777777" w:rsidR="003F58BC" w:rsidRPr="00AC341A" w:rsidRDefault="003F58BC" w:rsidP="00AC7393"/>
    <w:p w14:paraId="6AA770E6" w14:textId="71AA2EEA" w:rsidR="007A5517" w:rsidRPr="007A5517" w:rsidRDefault="007A5517" w:rsidP="00FC2CEC">
      <w:pPr>
        <w:pStyle w:val="Heading4"/>
      </w:pPr>
      <w:r w:rsidRPr="007A5517">
        <w:lastRenderedPageBreak/>
        <w:t xml:space="preserve">Investigation </w:t>
      </w:r>
      <w:r w:rsidR="00BC651E">
        <w:t>r</w:t>
      </w:r>
      <w:r w:rsidRPr="007A5517">
        <w:t xml:space="preserve">esponse </w:t>
      </w:r>
    </w:p>
    <w:p w14:paraId="34A31900" w14:textId="77777777" w:rsidR="007A5517" w:rsidRPr="007A5517" w:rsidRDefault="007A5517" w:rsidP="007A5517">
      <w:pPr>
        <w:pStyle w:val="BlockLabel"/>
      </w:pPr>
      <w:r w:rsidRPr="007A5517">
        <w:t>Description</w:t>
      </w:r>
    </w:p>
    <w:p w14:paraId="2DFF6B81" w14:textId="6E8473CE" w:rsidR="00F268B8" w:rsidRDefault="00F268B8" w:rsidP="00F268B8">
      <w:pPr>
        <w:pStyle w:val="Normalbeforetable"/>
      </w:pPr>
      <w:r w:rsidRPr="002B1F25">
        <w:t xml:space="preserve">The </w:t>
      </w:r>
      <w:r>
        <w:t>I</w:t>
      </w:r>
      <w:r w:rsidRPr="002B1F25">
        <w:t xml:space="preserve">nvestigation </w:t>
      </w:r>
      <w:r>
        <w:t>R</w:t>
      </w:r>
      <w:r w:rsidRPr="002B1F25">
        <w:t>esponder (</w:t>
      </w:r>
      <w:r w:rsidR="00CE0823" w:rsidRPr="002B1D47">
        <w:t>BBBBDEMM</w:t>
      </w:r>
      <w:r w:rsidRPr="002B1F25">
        <w:t xml:space="preserve">) sends an </w:t>
      </w:r>
      <w:r>
        <w:t>i</w:t>
      </w:r>
      <w:r w:rsidRPr="002B1F25">
        <w:t xml:space="preserve">nvestigation </w:t>
      </w:r>
      <w:r w:rsidRPr="002B1F25" w:rsidDel="00935481">
        <w:t>r</w:t>
      </w:r>
      <w:r w:rsidRPr="002B1F25">
        <w:t xml:space="preserve">esponse (camt.111) to the </w:t>
      </w:r>
      <w:r>
        <w:t>I</w:t>
      </w:r>
      <w:r w:rsidRPr="002B1F25">
        <w:t xml:space="preserve">nvestigation </w:t>
      </w:r>
      <w:r>
        <w:t>R</w:t>
      </w:r>
      <w:r w:rsidRPr="002B1F25">
        <w:t>equestor (</w:t>
      </w:r>
      <w:r w:rsidRPr="00B118C9">
        <w:t>AAAAGB2L</w:t>
      </w:r>
      <w:r w:rsidRPr="002B1F25">
        <w:t>)</w:t>
      </w:r>
      <w:r>
        <w:rPr>
          <w:rStyle w:val="Bold"/>
        </w:rPr>
        <w:t xml:space="preserve">, </w:t>
      </w:r>
      <w:r w:rsidR="00CE0823">
        <w:t>confirming compensation is granted</w:t>
      </w:r>
      <w:r w:rsidR="00CE0823" w:rsidRPr="007A5517">
        <w:t xml:space="preserve"> with investigation status as </w:t>
      </w:r>
      <w:r w:rsidR="00CE0823">
        <w:t>CLSD</w:t>
      </w:r>
      <w:r w:rsidR="00BC1BD1">
        <w:t xml:space="preserve"> (Closed)</w:t>
      </w:r>
      <w:r w:rsidR="00CE0823" w:rsidRPr="007A5517">
        <w:t xml:space="preserve">.  </w:t>
      </w:r>
    </w:p>
    <w:p w14:paraId="75EE8B01" w14:textId="77777777" w:rsidR="00F268B8" w:rsidRDefault="00F268B8" w:rsidP="007A5517">
      <w:pPr>
        <w:pStyle w:val="BlockLabelBeforeTable"/>
      </w:pPr>
    </w:p>
    <w:p w14:paraId="3949FA08" w14:textId="1B145431" w:rsidR="007A5517" w:rsidRPr="007A5517" w:rsidRDefault="007A5517" w:rsidP="007A5517">
      <w:pPr>
        <w:pStyle w:val="BlockLabelBeforeTable"/>
      </w:pPr>
      <w:r w:rsidRPr="007A5517">
        <w:t xml:space="preserve">Business </w:t>
      </w:r>
      <w:r w:rsidR="002C6AC5">
        <w:t>d</w:t>
      </w:r>
      <w:r w:rsidRPr="007A5517">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2465"/>
        <w:gridCol w:w="3461"/>
      </w:tblGrid>
      <w:tr w:rsidR="007A5517" w14:paraId="3ED0383E" w14:textId="77777777" w:rsidTr="00BB64D4">
        <w:trPr>
          <w:cantSplit/>
          <w:tblHeader/>
        </w:trPr>
        <w:tc>
          <w:tcPr>
            <w:tcW w:w="221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609D6F3" w14:textId="77777777" w:rsidR="007A5517" w:rsidRPr="007A5517" w:rsidRDefault="007A5517" w:rsidP="007A5517">
            <w:pPr>
              <w:pStyle w:val="TableHeading"/>
            </w:pPr>
            <w:r w:rsidRPr="007A5517">
              <w:t>Element</w:t>
            </w:r>
          </w:p>
        </w:tc>
        <w:tc>
          <w:tcPr>
            <w:tcW w:w="2465"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2882483" w14:textId="77777777" w:rsidR="007A5517" w:rsidRPr="007A5517" w:rsidRDefault="007A5517" w:rsidP="007A5517">
            <w:pPr>
              <w:pStyle w:val="TableHeading"/>
            </w:pPr>
            <w:r w:rsidRPr="007A5517">
              <w:t>XML Tag</w:t>
            </w:r>
          </w:p>
        </w:tc>
        <w:tc>
          <w:tcPr>
            <w:tcW w:w="3461"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BED6F35" w14:textId="77777777" w:rsidR="007A5517" w:rsidRPr="007A5517" w:rsidRDefault="007A5517" w:rsidP="007A5517">
            <w:pPr>
              <w:pStyle w:val="TableHeading"/>
            </w:pPr>
            <w:r w:rsidRPr="007A5517">
              <w:t>Content</w:t>
            </w:r>
          </w:p>
        </w:tc>
      </w:tr>
      <w:tr w:rsidR="007A5517" w14:paraId="3C9E2412" w14:textId="77777777" w:rsidTr="00BB64D4">
        <w:tc>
          <w:tcPr>
            <w:tcW w:w="2213" w:type="dxa"/>
            <w:shd w:val="clear" w:color="auto" w:fill="FFFFFF"/>
          </w:tcPr>
          <w:p w14:paraId="550A8341" w14:textId="4D68DC52" w:rsidR="007A5517" w:rsidRPr="007A5517" w:rsidRDefault="00232348" w:rsidP="007A5517">
            <w:pPr>
              <w:pStyle w:val="TableText"/>
            </w:pPr>
            <w:r w:rsidRPr="00CE4D3C">
              <w:t>Responder Investigation Identification</w:t>
            </w:r>
          </w:p>
        </w:tc>
        <w:tc>
          <w:tcPr>
            <w:tcW w:w="2465" w:type="dxa"/>
            <w:shd w:val="clear" w:color="auto" w:fill="FFFFFF"/>
          </w:tcPr>
          <w:p w14:paraId="0F5A4190" w14:textId="77777777" w:rsidR="007A5517" w:rsidRPr="007A5517" w:rsidRDefault="007A5517" w:rsidP="007A5517">
            <w:pPr>
              <w:pStyle w:val="TableText"/>
            </w:pPr>
            <w:r w:rsidRPr="007A5517">
              <w:t>&lt;RspndrInvstgtnId&gt;</w:t>
            </w:r>
          </w:p>
        </w:tc>
        <w:tc>
          <w:tcPr>
            <w:tcW w:w="3461" w:type="dxa"/>
            <w:shd w:val="clear" w:color="auto" w:fill="FFFFFF"/>
          </w:tcPr>
          <w:p w14:paraId="1491E8D6" w14:textId="77777777" w:rsidR="007A5517" w:rsidRPr="007A5517" w:rsidRDefault="007A5517" w:rsidP="00DA1C9C">
            <w:pPr>
              <w:pStyle w:val="TableTextCentre"/>
              <w:jc w:val="left"/>
            </w:pPr>
            <w:r w:rsidRPr="007A5517">
              <w:t>BANKBENEREF1</w:t>
            </w:r>
          </w:p>
        </w:tc>
      </w:tr>
      <w:tr w:rsidR="007A5517" w14:paraId="1D4F390A" w14:textId="77777777" w:rsidTr="00BB64D4">
        <w:tc>
          <w:tcPr>
            <w:tcW w:w="2213" w:type="dxa"/>
            <w:shd w:val="clear" w:color="auto" w:fill="FFFFFF"/>
          </w:tcPr>
          <w:p w14:paraId="19DAA793" w14:textId="4AD90EBB" w:rsidR="007A5517" w:rsidRPr="007A5517" w:rsidRDefault="007A5517" w:rsidP="007A5517">
            <w:pPr>
              <w:pStyle w:val="TableText"/>
            </w:pPr>
            <w:r w:rsidRPr="007A5517">
              <w:t>Status</w:t>
            </w:r>
          </w:p>
        </w:tc>
        <w:tc>
          <w:tcPr>
            <w:tcW w:w="2465" w:type="dxa"/>
            <w:shd w:val="clear" w:color="auto" w:fill="FFFFFF"/>
          </w:tcPr>
          <w:p w14:paraId="745B6E7E" w14:textId="0416E6B7" w:rsidR="007A5517" w:rsidRPr="007A5517" w:rsidRDefault="007A5517" w:rsidP="007A5517">
            <w:pPr>
              <w:pStyle w:val="TableText"/>
            </w:pPr>
            <w:r w:rsidRPr="007A5517">
              <w:t xml:space="preserve">&lt;Sts&gt; </w:t>
            </w:r>
          </w:p>
        </w:tc>
        <w:tc>
          <w:tcPr>
            <w:tcW w:w="3461" w:type="dxa"/>
            <w:shd w:val="clear" w:color="auto" w:fill="FFFFFF"/>
          </w:tcPr>
          <w:p w14:paraId="72AACB89" w14:textId="77777777" w:rsidR="007A5517" w:rsidRPr="007A5517" w:rsidRDefault="007A5517" w:rsidP="00DA1C9C">
            <w:pPr>
              <w:pStyle w:val="TableTextCentre"/>
              <w:jc w:val="left"/>
            </w:pPr>
            <w:r w:rsidRPr="007A5517">
              <w:t>CLSD</w:t>
            </w:r>
          </w:p>
        </w:tc>
      </w:tr>
      <w:tr w:rsidR="007A5517" w14:paraId="59AB5B8E" w14:textId="77777777" w:rsidTr="00BB64D4">
        <w:tc>
          <w:tcPr>
            <w:tcW w:w="2213" w:type="dxa"/>
            <w:shd w:val="clear" w:color="auto" w:fill="FFFFFF"/>
          </w:tcPr>
          <w:p w14:paraId="034BE843" w14:textId="77777777" w:rsidR="007A5517" w:rsidRPr="007A5517" w:rsidRDefault="007A5517" w:rsidP="007A5517">
            <w:pPr>
              <w:pStyle w:val="TableText"/>
            </w:pPr>
            <w:r w:rsidRPr="007A5517">
              <w:t>Original investigation reason</w:t>
            </w:r>
          </w:p>
        </w:tc>
        <w:tc>
          <w:tcPr>
            <w:tcW w:w="2465" w:type="dxa"/>
            <w:shd w:val="clear" w:color="auto" w:fill="FFFFFF"/>
          </w:tcPr>
          <w:p w14:paraId="121A0B97" w14:textId="77777777" w:rsidR="007A5517" w:rsidRPr="007A5517" w:rsidRDefault="007A5517" w:rsidP="007A5517">
            <w:pPr>
              <w:pStyle w:val="TableText"/>
            </w:pPr>
            <w:r w:rsidRPr="007A5517">
              <w:t>&lt;Cd&gt;</w:t>
            </w:r>
          </w:p>
        </w:tc>
        <w:tc>
          <w:tcPr>
            <w:tcW w:w="3461" w:type="dxa"/>
            <w:shd w:val="clear" w:color="auto" w:fill="FFFFFF"/>
          </w:tcPr>
          <w:p w14:paraId="0C3B4AA5" w14:textId="0889BD49" w:rsidR="007A5517" w:rsidRPr="007A5517" w:rsidRDefault="007A5517" w:rsidP="00DA1C9C">
            <w:pPr>
              <w:pStyle w:val="TableTextCentre"/>
              <w:jc w:val="left"/>
            </w:pPr>
            <w:r w:rsidRPr="007A5517">
              <w:t>RQUF</w:t>
            </w:r>
          </w:p>
        </w:tc>
      </w:tr>
      <w:tr w:rsidR="007A5517" w14:paraId="1ECC7BD5" w14:textId="77777777" w:rsidTr="00BB64D4">
        <w:tc>
          <w:tcPr>
            <w:tcW w:w="2213" w:type="dxa"/>
            <w:shd w:val="clear" w:color="auto" w:fill="FFFFFF"/>
          </w:tcPr>
          <w:p w14:paraId="1DE43898" w14:textId="77777777" w:rsidR="007A5517" w:rsidRPr="007A5517" w:rsidRDefault="007A5517" w:rsidP="007A5517">
            <w:pPr>
              <w:pStyle w:val="TableText"/>
            </w:pPr>
            <w:r w:rsidRPr="007A5517">
              <w:t>Requestor Investigation Identifier</w:t>
            </w:r>
          </w:p>
        </w:tc>
        <w:tc>
          <w:tcPr>
            <w:tcW w:w="2465" w:type="dxa"/>
            <w:shd w:val="clear" w:color="auto" w:fill="FFFFFF"/>
          </w:tcPr>
          <w:p w14:paraId="575BE92C" w14:textId="77777777" w:rsidR="007A5517" w:rsidRPr="007A5517" w:rsidRDefault="007A5517" w:rsidP="007A5517">
            <w:pPr>
              <w:pStyle w:val="TableText"/>
            </w:pPr>
            <w:r w:rsidRPr="007A5517">
              <w:t>&lt;RqstrInvstgtnId&gt;</w:t>
            </w:r>
          </w:p>
        </w:tc>
        <w:tc>
          <w:tcPr>
            <w:tcW w:w="3461" w:type="dxa"/>
            <w:shd w:val="clear" w:color="auto" w:fill="FFFFFF"/>
          </w:tcPr>
          <w:p w14:paraId="7C0D2189" w14:textId="69FDEB66" w:rsidR="007A5517" w:rsidRPr="007A5517" w:rsidRDefault="009E7E5E" w:rsidP="00DA1C9C">
            <w:pPr>
              <w:pStyle w:val="TableTextCentre"/>
              <w:jc w:val="left"/>
            </w:pPr>
            <w:r w:rsidRPr="009E7E5E">
              <w:rPr>
                <w:rStyle w:val="Bold"/>
              </w:rPr>
              <w:t>REQUESTOR_RE12367</w:t>
            </w:r>
          </w:p>
        </w:tc>
      </w:tr>
      <w:tr w:rsidR="00793310" w14:paraId="5D12BA2B" w14:textId="77777777" w:rsidTr="00BB64D4">
        <w:tc>
          <w:tcPr>
            <w:tcW w:w="2213" w:type="dxa"/>
            <w:shd w:val="clear" w:color="auto" w:fill="FFFFFF"/>
          </w:tcPr>
          <w:p w14:paraId="25B765FC" w14:textId="46C1F3C3" w:rsidR="00793310" w:rsidRPr="00793310" w:rsidRDefault="00793310" w:rsidP="00793310">
            <w:pPr>
              <w:pStyle w:val="TableText"/>
            </w:pPr>
            <w:r w:rsidRPr="00793310">
              <w:t>Granted</w:t>
            </w:r>
          </w:p>
        </w:tc>
        <w:tc>
          <w:tcPr>
            <w:tcW w:w="2465" w:type="dxa"/>
            <w:shd w:val="clear" w:color="auto" w:fill="FFFFFF"/>
          </w:tcPr>
          <w:p w14:paraId="07D03297" w14:textId="41859402" w:rsidR="00793310" w:rsidRPr="00793310" w:rsidRDefault="00793310" w:rsidP="00793310">
            <w:pPr>
              <w:pStyle w:val="TableText"/>
            </w:pPr>
            <w:r w:rsidRPr="00793310">
              <w:t>&lt;Grantd&gt;</w:t>
            </w:r>
          </w:p>
        </w:tc>
        <w:tc>
          <w:tcPr>
            <w:tcW w:w="3461" w:type="dxa"/>
            <w:shd w:val="clear" w:color="auto" w:fill="FFFFFF"/>
          </w:tcPr>
          <w:p w14:paraId="59318D9E" w14:textId="1FB566DF" w:rsidR="00793310" w:rsidRPr="00793310" w:rsidRDefault="008155CA" w:rsidP="00793310">
            <w:pPr>
              <w:pStyle w:val="TableText"/>
            </w:pPr>
            <w:r>
              <w:t>true</w:t>
            </w:r>
          </w:p>
        </w:tc>
      </w:tr>
      <w:tr w:rsidR="00CA5A37" w14:paraId="1BECAE47" w14:textId="77777777" w:rsidTr="00BB64D4">
        <w:tc>
          <w:tcPr>
            <w:tcW w:w="2213" w:type="dxa"/>
            <w:shd w:val="clear" w:color="auto" w:fill="FFFFFF"/>
          </w:tcPr>
          <w:p w14:paraId="487D995B" w14:textId="3D1F9FEB" w:rsidR="00CA5A37" w:rsidRPr="00793310" w:rsidRDefault="000C124A" w:rsidP="00793310">
            <w:pPr>
              <w:pStyle w:val="TableText"/>
            </w:pPr>
            <w:r>
              <w:t xml:space="preserve">Initial </w:t>
            </w:r>
            <w:r w:rsidRPr="000C124A">
              <w:t>Amount</w:t>
            </w:r>
          </w:p>
        </w:tc>
        <w:tc>
          <w:tcPr>
            <w:tcW w:w="2465" w:type="dxa"/>
            <w:shd w:val="clear" w:color="auto" w:fill="FFFFFF"/>
          </w:tcPr>
          <w:p w14:paraId="15711366" w14:textId="7F343CEF" w:rsidR="00CA5A37" w:rsidRPr="00793310" w:rsidRDefault="00C500FF" w:rsidP="00793310">
            <w:pPr>
              <w:pStyle w:val="TableText"/>
            </w:pPr>
            <w:r w:rsidRPr="00C500FF">
              <w:t>&lt;</w:t>
            </w:r>
            <w:r>
              <w:t>Initl</w:t>
            </w:r>
            <w:r w:rsidRPr="00C500FF">
              <w:t>Amt&gt;</w:t>
            </w:r>
          </w:p>
        </w:tc>
        <w:tc>
          <w:tcPr>
            <w:tcW w:w="3461" w:type="dxa"/>
            <w:shd w:val="clear" w:color="auto" w:fill="FFFFFF"/>
          </w:tcPr>
          <w:p w14:paraId="2E01F3A4" w14:textId="0BE1C098" w:rsidR="00CA5A37" w:rsidRDefault="00C500FF" w:rsidP="00793310">
            <w:pPr>
              <w:pStyle w:val="TableText"/>
            </w:pPr>
            <w:r>
              <w:t>458.33 EUR</w:t>
            </w:r>
          </w:p>
        </w:tc>
      </w:tr>
      <w:tr w:rsidR="00C151A8" w14:paraId="09220AD7" w14:textId="77777777" w:rsidTr="00BB64D4">
        <w:tc>
          <w:tcPr>
            <w:tcW w:w="2213" w:type="dxa"/>
            <w:shd w:val="clear" w:color="auto" w:fill="FFFFFF"/>
          </w:tcPr>
          <w:p w14:paraId="45C7DB12" w14:textId="6E17BF17" w:rsidR="00C151A8" w:rsidRPr="00C151A8" w:rsidRDefault="00C151A8" w:rsidP="00C151A8">
            <w:pPr>
              <w:pStyle w:val="TableText"/>
            </w:pPr>
            <w:r w:rsidRPr="00C151A8">
              <w:t>Paid Charges</w:t>
            </w:r>
          </w:p>
        </w:tc>
        <w:tc>
          <w:tcPr>
            <w:tcW w:w="2465" w:type="dxa"/>
            <w:shd w:val="clear" w:color="auto" w:fill="FFFFFF"/>
          </w:tcPr>
          <w:p w14:paraId="1F2C09B3" w14:textId="13C5494C" w:rsidR="00C151A8" w:rsidRPr="00C151A8" w:rsidRDefault="00C151A8" w:rsidP="00C151A8">
            <w:pPr>
              <w:pStyle w:val="TableText"/>
            </w:pPr>
            <w:r w:rsidRPr="00C151A8">
              <w:t>&lt;</w:t>
            </w:r>
            <w:r w:rsidR="000D186A">
              <w:t>PdChrgs</w:t>
            </w:r>
            <w:r w:rsidRPr="00C151A8">
              <w:t>&gt;</w:t>
            </w:r>
          </w:p>
        </w:tc>
        <w:tc>
          <w:tcPr>
            <w:tcW w:w="3461" w:type="dxa"/>
            <w:shd w:val="clear" w:color="auto" w:fill="FFFFFF"/>
          </w:tcPr>
          <w:p w14:paraId="777CC86E" w14:textId="1E277D24" w:rsidR="00C151A8" w:rsidRPr="00C151A8" w:rsidRDefault="00C151A8" w:rsidP="00C151A8">
            <w:pPr>
              <w:pStyle w:val="TableText"/>
            </w:pPr>
            <w:r w:rsidRPr="00C151A8">
              <w:t>100</w:t>
            </w:r>
            <w:r w:rsidR="000700AA">
              <w:t>.00</w:t>
            </w:r>
            <w:r w:rsidRPr="00C151A8">
              <w:t xml:space="preserve"> EUR</w:t>
            </w:r>
          </w:p>
        </w:tc>
      </w:tr>
      <w:tr w:rsidR="00C151A8" w14:paraId="6D37A6AF" w14:textId="77777777" w:rsidTr="00BB64D4">
        <w:tc>
          <w:tcPr>
            <w:tcW w:w="2213" w:type="dxa"/>
            <w:shd w:val="clear" w:color="auto" w:fill="FFFFFF"/>
          </w:tcPr>
          <w:p w14:paraId="327CE04F" w14:textId="34F89D33" w:rsidR="00C151A8" w:rsidRPr="00C151A8" w:rsidRDefault="00C151A8" w:rsidP="00C151A8">
            <w:pPr>
              <w:pStyle w:val="TableText"/>
            </w:pPr>
            <w:r w:rsidRPr="00C151A8">
              <w:t>Amount Due</w:t>
            </w:r>
          </w:p>
        </w:tc>
        <w:tc>
          <w:tcPr>
            <w:tcW w:w="2465" w:type="dxa"/>
            <w:shd w:val="clear" w:color="auto" w:fill="FFFFFF"/>
          </w:tcPr>
          <w:p w14:paraId="7BB6049F" w14:textId="328CF6DE" w:rsidR="00C151A8" w:rsidRPr="00C151A8" w:rsidRDefault="00C151A8" w:rsidP="00C151A8">
            <w:pPr>
              <w:pStyle w:val="TableText"/>
            </w:pPr>
            <w:r w:rsidRPr="00C151A8">
              <w:t>&lt;AmtDue&gt;</w:t>
            </w:r>
          </w:p>
        </w:tc>
        <w:tc>
          <w:tcPr>
            <w:tcW w:w="3461" w:type="dxa"/>
            <w:shd w:val="clear" w:color="auto" w:fill="FFFFFF"/>
          </w:tcPr>
          <w:p w14:paraId="10DC445F" w14:textId="1681169B" w:rsidR="00C151A8" w:rsidRPr="00C151A8" w:rsidRDefault="00C151A8" w:rsidP="00C151A8">
            <w:pPr>
              <w:pStyle w:val="TableText"/>
            </w:pPr>
            <w:r w:rsidRPr="00C151A8">
              <w:t>358.33 EUR</w:t>
            </w:r>
          </w:p>
        </w:tc>
      </w:tr>
      <w:tr w:rsidR="00C151A8" w14:paraId="2F071877" w14:textId="77777777" w:rsidTr="00BB64D4">
        <w:tc>
          <w:tcPr>
            <w:tcW w:w="2213" w:type="dxa"/>
            <w:shd w:val="clear" w:color="auto" w:fill="FFFFFF"/>
          </w:tcPr>
          <w:p w14:paraId="0B026DEE" w14:textId="26BF8F50" w:rsidR="00C151A8" w:rsidRPr="00C151A8" w:rsidRDefault="00C151A8" w:rsidP="00C151A8">
            <w:pPr>
              <w:pStyle w:val="TableText"/>
            </w:pPr>
            <w:r w:rsidRPr="00C151A8">
              <w:t>Interest Rate</w:t>
            </w:r>
          </w:p>
        </w:tc>
        <w:tc>
          <w:tcPr>
            <w:tcW w:w="2465" w:type="dxa"/>
            <w:shd w:val="clear" w:color="auto" w:fill="FFFFFF"/>
          </w:tcPr>
          <w:p w14:paraId="773FFBBB" w14:textId="37D05A49" w:rsidR="00C151A8" w:rsidRPr="00C151A8" w:rsidRDefault="00C151A8" w:rsidP="00C151A8">
            <w:pPr>
              <w:pStyle w:val="TableText"/>
            </w:pPr>
            <w:r w:rsidRPr="00C151A8">
              <w:t>&lt;IntrstRate&gt;</w:t>
            </w:r>
          </w:p>
        </w:tc>
        <w:tc>
          <w:tcPr>
            <w:tcW w:w="3461" w:type="dxa"/>
            <w:shd w:val="clear" w:color="auto" w:fill="FFFFFF"/>
          </w:tcPr>
          <w:p w14:paraId="6CA91E95" w14:textId="4733968A" w:rsidR="00C151A8" w:rsidRPr="00C151A8" w:rsidRDefault="00C151A8" w:rsidP="00C151A8">
            <w:pPr>
              <w:pStyle w:val="TableText"/>
            </w:pPr>
            <w:r w:rsidRPr="00C151A8">
              <w:t>1.65</w:t>
            </w:r>
          </w:p>
        </w:tc>
      </w:tr>
      <w:tr w:rsidR="00C151A8" w14:paraId="707F01BC" w14:textId="77777777" w:rsidTr="00BB64D4">
        <w:tc>
          <w:tcPr>
            <w:tcW w:w="2213" w:type="dxa"/>
            <w:shd w:val="clear" w:color="auto" w:fill="FFFFFF"/>
          </w:tcPr>
          <w:p w14:paraId="2BFDAF06" w14:textId="3B247331" w:rsidR="00C151A8" w:rsidRPr="00C151A8" w:rsidRDefault="00C151A8" w:rsidP="00C151A8">
            <w:pPr>
              <w:pStyle w:val="TableText"/>
            </w:pPr>
            <w:r w:rsidRPr="00C151A8">
              <w:t>Original Interbank Settlement Amount</w:t>
            </w:r>
            <w:r w:rsidRPr="00C151A8" w:rsidDel="00C85425">
              <w:t xml:space="preserve"> </w:t>
            </w:r>
          </w:p>
        </w:tc>
        <w:tc>
          <w:tcPr>
            <w:tcW w:w="2465" w:type="dxa"/>
            <w:shd w:val="clear" w:color="auto" w:fill="FFFFFF"/>
          </w:tcPr>
          <w:p w14:paraId="3E30551E" w14:textId="44426D34" w:rsidR="00C151A8" w:rsidRPr="00C151A8" w:rsidRDefault="00C151A8" w:rsidP="00C151A8">
            <w:pPr>
              <w:pStyle w:val="TableText"/>
            </w:pPr>
            <w:r w:rsidRPr="00C151A8">
              <w:t>&lt;OrgnlIntrBkSttlmAmt&gt;</w:t>
            </w:r>
          </w:p>
        </w:tc>
        <w:tc>
          <w:tcPr>
            <w:tcW w:w="3461" w:type="dxa"/>
            <w:shd w:val="clear" w:color="auto" w:fill="FFFFFF"/>
          </w:tcPr>
          <w:p w14:paraId="5F3E34DE" w14:textId="6819978D" w:rsidR="00C151A8" w:rsidRPr="00C151A8" w:rsidRDefault="00C151A8" w:rsidP="00C151A8">
            <w:pPr>
              <w:pStyle w:val="TableText"/>
            </w:pPr>
            <w:r w:rsidRPr="00C151A8">
              <w:t>10000000 EUR</w:t>
            </w:r>
          </w:p>
        </w:tc>
      </w:tr>
      <w:tr w:rsidR="00C151A8" w14:paraId="0F23FEB6" w14:textId="77777777" w:rsidTr="00BB64D4">
        <w:tc>
          <w:tcPr>
            <w:tcW w:w="2213" w:type="dxa"/>
            <w:shd w:val="clear" w:color="auto" w:fill="FFFFFF"/>
          </w:tcPr>
          <w:p w14:paraId="3A04C5A5" w14:textId="6A5268C7" w:rsidR="00C151A8" w:rsidRPr="00C151A8" w:rsidRDefault="00C151A8" w:rsidP="00C151A8">
            <w:pPr>
              <w:pStyle w:val="TableText"/>
            </w:pPr>
            <w:r w:rsidRPr="00C151A8">
              <w:t>Original Interbank Settlement Date</w:t>
            </w:r>
          </w:p>
        </w:tc>
        <w:tc>
          <w:tcPr>
            <w:tcW w:w="2465" w:type="dxa"/>
            <w:shd w:val="clear" w:color="auto" w:fill="FFFFFF"/>
          </w:tcPr>
          <w:p w14:paraId="641F0E4D" w14:textId="768A8BA3" w:rsidR="00C151A8" w:rsidRPr="00C151A8" w:rsidRDefault="00C151A8" w:rsidP="00C151A8">
            <w:pPr>
              <w:pStyle w:val="TableText"/>
            </w:pPr>
            <w:r w:rsidRPr="00C151A8">
              <w:t>&lt; OrgnlIntrBkSttlmDt</w:t>
            </w:r>
            <w:r w:rsidRPr="00C151A8" w:rsidDel="001F10D4">
              <w:t xml:space="preserve"> </w:t>
            </w:r>
            <w:r w:rsidRPr="00C151A8">
              <w:t>&gt;</w:t>
            </w:r>
          </w:p>
        </w:tc>
        <w:tc>
          <w:tcPr>
            <w:tcW w:w="3461" w:type="dxa"/>
            <w:shd w:val="clear" w:color="auto" w:fill="FFFFFF"/>
          </w:tcPr>
          <w:p w14:paraId="16748521" w14:textId="43644765" w:rsidR="00C151A8" w:rsidRPr="00C151A8" w:rsidRDefault="00C151A8" w:rsidP="00C151A8">
            <w:pPr>
              <w:pStyle w:val="TableText"/>
            </w:pPr>
            <w:r w:rsidRPr="00C151A8">
              <w:t>2023-01-05</w:t>
            </w:r>
          </w:p>
        </w:tc>
      </w:tr>
      <w:tr w:rsidR="00C151A8" w14:paraId="711A777E" w14:textId="77777777" w:rsidTr="00BB64D4">
        <w:tc>
          <w:tcPr>
            <w:tcW w:w="2213" w:type="dxa"/>
            <w:shd w:val="clear" w:color="auto" w:fill="FFFFFF"/>
          </w:tcPr>
          <w:p w14:paraId="1B1EF080" w14:textId="1C281239" w:rsidR="00C151A8" w:rsidRPr="00C151A8" w:rsidRDefault="00C151A8" w:rsidP="00C151A8">
            <w:pPr>
              <w:pStyle w:val="TableText"/>
            </w:pPr>
            <w:r w:rsidRPr="00C151A8">
              <w:t>Requestor</w:t>
            </w:r>
          </w:p>
        </w:tc>
        <w:tc>
          <w:tcPr>
            <w:tcW w:w="2465" w:type="dxa"/>
            <w:shd w:val="clear" w:color="auto" w:fill="FFFFFF"/>
          </w:tcPr>
          <w:p w14:paraId="0CFD168D" w14:textId="27FDD63A" w:rsidR="00C151A8" w:rsidRPr="00C151A8" w:rsidRDefault="00C151A8" w:rsidP="00C151A8">
            <w:pPr>
              <w:pStyle w:val="TableText"/>
            </w:pPr>
            <w:r w:rsidRPr="00C151A8">
              <w:t>&lt;BICFI&gt;</w:t>
            </w:r>
          </w:p>
        </w:tc>
        <w:tc>
          <w:tcPr>
            <w:tcW w:w="3461" w:type="dxa"/>
            <w:shd w:val="clear" w:color="auto" w:fill="FFFFFF"/>
          </w:tcPr>
          <w:p w14:paraId="6456CD9A" w14:textId="50103E6B" w:rsidR="00C151A8" w:rsidRPr="00C151A8" w:rsidRDefault="00C151A8" w:rsidP="00C151A8">
            <w:pPr>
              <w:pStyle w:val="TableText"/>
            </w:pPr>
            <w:r w:rsidRPr="00C151A8">
              <w:t>AAAAGB2L</w:t>
            </w:r>
          </w:p>
        </w:tc>
      </w:tr>
      <w:tr w:rsidR="00C151A8" w14:paraId="47301E56" w14:textId="77777777" w:rsidTr="00BB64D4">
        <w:tc>
          <w:tcPr>
            <w:tcW w:w="2213" w:type="dxa"/>
            <w:shd w:val="clear" w:color="auto" w:fill="FFFFFF"/>
          </w:tcPr>
          <w:p w14:paraId="2FBDA29F" w14:textId="484FC57C" w:rsidR="00C151A8" w:rsidRPr="00C151A8" w:rsidRDefault="00C151A8" w:rsidP="00C151A8">
            <w:pPr>
              <w:pStyle w:val="TableText"/>
            </w:pPr>
            <w:r w:rsidRPr="00C151A8">
              <w:t>Responder</w:t>
            </w:r>
          </w:p>
        </w:tc>
        <w:tc>
          <w:tcPr>
            <w:tcW w:w="2465" w:type="dxa"/>
            <w:shd w:val="clear" w:color="auto" w:fill="FFFFFF"/>
          </w:tcPr>
          <w:p w14:paraId="19148C06" w14:textId="5CC6E81F" w:rsidR="00C151A8" w:rsidRPr="00C151A8" w:rsidRDefault="00C151A8" w:rsidP="00C151A8">
            <w:pPr>
              <w:pStyle w:val="TableText"/>
            </w:pPr>
            <w:r w:rsidRPr="00C151A8">
              <w:t>&lt;BICFI&gt;</w:t>
            </w:r>
          </w:p>
        </w:tc>
        <w:tc>
          <w:tcPr>
            <w:tcW w:w="3461" w:type="dxa"/>
            <w:shd w:val="clear" w:color="auto" w:fill="FFFFFF"/>
          </w:tcPr>
          <w:p w14:paraId="444C88FD" w14:textId="55C3D3C3" w:rsidR="00C151A8" w:rsidRPr="00C151A8" w:rsidRDefault="00C151A8" w:rsidP="00C151A8">
            <w:pPr>
              <w:pStyle w:val="TableText"/>
            </w:pPr>
            <w:r w:rsidRPr="00C151A8">
              <w:t>BBBBDEMM</w:t>
            </w:r>
          </w:p>
        </w:tc>
      </w:tr>
    </w:tbl>
    <w:p w14:paraId="22BC175B" w14:textId="77777777" w:rsidR="007A5517" w:rsidRPr="007A5517" w:rsidRDefault="007A5517" w:rsidP="007A5517"/>
    <w:p w14:paraId="24D8C7A4" w14:textId="420E01EA" w:rsidR="007A5517" w:rsidRPr="007A5517" w:rsidRDefault="007A5517" w:rsidP="007A5517">
      <w:pPr>
        <w:pStyle w:val="BlockLabelBeforeXML"/>
      </w:pPr>
      <w:r w:rsidRPr="007A5517">
        <w:t xml:space="preserve">Message </w:t>
      </w:r>
      <w:r w:rsidR="002C6AC5">
        <w:t>i</w:t>
      </w:r>
      <w:r w:rsidRPr="007A5517">
        <w:t>nstance</w:t>
      </w:r>
    </w:p>
    <w:p w14:paraId="778CD29B" w14:textId="5AE0571D" w:rsidR="00C67E7B" w:rsidRPr="00C67E7B" w:rsidRDefault="00C67E7B" w:rsidP="00C67E7B">
      <w:pPr>
        <w:pStyle w:val="XMLCode"/>
      </w:pPr>
      <w:r w:rsidRPr="00C67E7B">
        <w:t>&lt;?xml version="1.0" encoding="UTF-8"?&gt;</w:t>
      </w:r>
    </w:p>
    <w:p w14:paraId="70787C6B" w14:textId="6F8BC85B" w:rsidR="00C67E7B" w:rsidRPr="00C67E7B" w:rsidRDefault="00C67E7B" w:rsidP="00C67E7B">
      <w:pPr>
        <w:pStyle w:val="XMLCode"/>
      </w:pPr>
      <w:r w:rsidRPr="00C67E7B">
        <w:t>&lt;Document xmlns="urn:iso:std:iso:20022:tech:xsd:DRAFT1</w:t>
      </w:r>
      <w:r w:rsidR="00BF0BA7">
        <w:t>camt.111.001.0</w:t>
      </w:r>
      <w:r w:rsidR="00E57317">
        <w:t>3</w:t>
      </w:r>
      <w:r w:rsidRPr="00C67E7B">
        <w:t>" xmlns:xsi="http://www.w3.org/2001/XMLSchema-instance"&gt;</w:t>
      </w:r>
    </w:p>
    <w:p w14:paraId="5949F54D" w14:textId="77777777" w:rsidR="00C67E7B" w:rsidRPr="00C67E7B" w:rsidRDefault="00C67E7B" w:rsidP="00C67E7B">
      <w:pPr>
        <w:pStyle w:val="XMLCode"/>
      </w:pPr>
      <w:r w:rsidRPr="00C67E7B">
        <w:tab/>
        <w:t>&lt;InvstgtnRspn&gt;</w:t>
      </w:r>
    </w:p>
    <w:p w14:paraId="0554827D" w14:textId="77777777" w:rsidR="00C67E7B" w:rsidRPr="00C67E7B" w:rsidRDefault="00C67E7B" w:rsidP="00C67E7B">
      <w:pPr>
        <w:pStyle w:val="XMLCode"/>
      </w:pPr>
      <w:r w:rsidRPr="00C67E7B">
        <w:tab/>
      </w:r>
      <w:r w:rsidRPr="00C67E7B">
        <w:tab/>
        <w:t>&lt;InvstgtnRspn&gt;</w:t>
      </w:r>
    </w:p>
    <w:p w14:paraId="161E9E06" w14:textId="77777777" w:rsidR="00C67E7B" w:rsidRPr="00C67E7B" w:rsidRDefault="00C67E7B" w:rsidP="00C67E7B">
      <w:pPr>
        <w:pStyle w:val="XMLCode"/>
      </w:pPr>
      <w:r w:rsidRPr="00C67E7B">
        <w:tab/>
      </w:r>
      <w:r w:rsidRPr="00C67E7B">
        <w:tab/>
      </w:r>
      <w:r w:rsidRPr="00C67E7B">
        <w:tab/>
        <w:t>&lt;MsgId&gt;6789&lt;/MsgId&gt;</w:t>
      </w:r>
    </w:p>
    <w:p w14:paraId="2FA110E4" w14:textId="77777777" w:rsidR="00C67E7B" w:rsidRPr="00C67E7B" w:rsidRDefault="00C67E7B" w:rsidP="00C67E7B">
      <w:pPr>
        <w:pStyle w:val="XMLCode"/>
      </w:pPr>
      <w:r w:rsidRPr="00C67E7B">
        <w:tab/>
      </w:r>
      <w:r w:rsidRPr="00C67E7B">
        <w:tab/>
      </w:r>
      <w:r w:rsidRPr="00C67E7B">
        <w:tab/>
        <w:t>&lt;RspndrInvstgtnId&gt;BANKBENEREF1&lt;/RspndrInvstgtnId&gt;</w:t>
      </w:r>
    </w:p>
    <w:p w14:paraId="5111C3F5" w14:textId="77777777" w:rsidR="00C67E7B" w:rsidRPr="00C67E7B" w:rsidRDefault="00C67E7B" w:rsidP="00C67E7B">
      <w:pPr>
        <w:pStyle w:val="XMLCode"/>
      </w:pPr>
      <w:r w:rsidRPr="00C67E7B">
        <w:tab/>
      </w:r>
      <w:r w:rsidRPr="00C67E7B">
        <w:tab/>
      </w:r>
      <w:r w:rsidRPr="00C67E7B">
        <w:tab/>
        <w:t>&lt;InvstgtnSts&gt;</w:t>
      </w:r>
    </w:p>
    <w:p w14:paraId="319772A2" w14:textId="77777777" w:rsidR="00C67E7B" w:rsidRPr="00C67E7B" w:rsidRDefault="00C67E7B" w:rsidP="00C67E7B">
      <w:pPr>
        <w:pStyle w:val="XMLCode"/>
      </w:pPr>
      <w:r w:rsidRPr="00C67E7B">
        <w:tab/>
      </w:r>
      <w:r w:rsidRPr="00C67E7B">
        <w:tab/>
      </w:r>
      <w:r w:rsidRPr="00C67E7B">
        <w:tab/>
      </w:r>
      <w:r w:rsidRPr="00C67E7B">
        <w:tab/>
        <w:t>&lt;Sts&gt;CLSD&lt;/Sts&gt;</w:t>
      </w:r>
    </w:p>
    <w:p w14:paraId="1A158885" w14:textId="77777777" w:rsidR="00C67E7B" w:rsidRPr="00C67E7B" w:rsidRDefault="00C67E7B" w:rsidP="00C67E7B">
      <w:pPr>
        <w:pStyle w:val="XMLCode"/>
      </w:pPr>
      <w:r w:rsidRPr="00C67E7B">
        <w:tab/>
      </w:r>
      <w:r w:rsidRPr="00C67E7B">
        <w:tab/>
      </w:r>
      <w:r w:rsidRPr="00C67E7B">
        <w:tab/>
        <w:t>&lt;/InvstgtnSts&gt;</w:t>
      </w:r>
    </w:p>
    <w:p w14:paraId="47231DB9" w14:textId="77777777" w:rsidR="00C67E7B" w:rsidRPr="00C67E7B" w:rsidRDefault="00C67E7B" w:rsidP="00C67E7B">
      <w:pPr>
        <w:pStyle w:val="XMLCode"/>
      </w:pPr>
      <w:r w:rsidRPr="00C67E7B">
        <w:tab/>
      </w:r>
      <w:r w:rsidRPr="00C67E7B">
        <w:tab/>
      </w:r>
      <w:r w:rsidRPr="00C67E7B">
        <w:tab/>
        <w:t>&lt;InvstgtnData&gt;</w:t>
      </w:r>
    </w:p>
    <w:p w14:paraId="29382005" w14:textId="77777777" w:rsidR="00C67E7B" w:rsidRPr="00C67E7B" w:rsidRDefault="00C67E7B" w:rsidP="00C67E7B">
      <w:pPr>
        <w:pStyle w:val="XMLCode"/>
      </w:pPr>
      <w:r w:rsidRPr="00C67E7B">
        <w:lastRenderedPageBreak/>
        <w:tab/>
      </w:r>
      <w:r w:rsidRPr="00C67E7B">
        <w:tab/>
      </w:r>
      <w:r w:rsidRPr="00C67E7B">
        <w:tab/>
      </w:r>
      <w:r w:rsidRPr="00C67E7B">
        <w:tab/>
        <w:t>&lt;OrgnlInvstgtnRsn&gt;</w:t>
      </w:r>
    </w:p>
    <w:p w14:paraId="6931232D" w14:textId="77777777" w:rsidR="00C67E7B" w:rsidRPr="00C67E7B" w:rsidRDefault="00C67E7B" w:rsidP="00C67E7B">
      <w:pPr>
        <w:pStyle w:val="XMLCode"/>
      </w:pPr>
      <w:r w:rsidRPr="00C67E7B">
        <w:tab/>
      </w:r>
      <w:r w:rsidRPr="00C67E7B">
        <w:tab/>
      </w:r>
      <w:r w:rsidRPr="00C67E7B">
        <w:tab/>
      </w:r>
      <w:r w:rsidRPr="00C67E7B">
        <w:tab/>
      </w:r>
      <w:r w:rsidRPr="00C67E7B">
        <w:tab/>
        <w:t>&lt;Cd&gt;RQUF&lt;/Cd&gt;</w:t>
      </w:r>
    </w:p>
    <w:p w14:paraId="1D1F5A81" w14:textId="77777777" w:rsidR="00C67E7B" w:rsidRPr="00C67E7B" w:rsidRDefault="00C67E7B" w:rsidP="00C67E7B">
      <w:pPr>
        <w:pStyle w:val="XMLCode"/>
      </w:pPr>
      <w:r w:rsidRPr="00C67E7B">
        <w:tab/>
      </w:r>
      <w:r w:rsidRPr="00C67E7B">
        <w:tab/>
      </w:r>
      <w:r w:rsidRPr="00C67E7B">
        <w:tab/>
      </w:r>
      <w:r w:rsidRPr="00C67E7B">
        <w:tab/>
        <w:t>&lt;/OrgnlInvstgtnRsn&gt;</w:t>
      </w:r>
    </w:p>
    <w:p w14:paraId="56DFC294" w14:textId="77777777" w:rsidR="00C67E7B" w:rsidRPr="00C67E7B" w:rsidRDefault="00C67E7B" w:rsidP="00C67E7B">
      <w:pPr>
        <w:pStyle w:val="XMLCode"/>
      </w:pPr>
      <w:r w:rsidRPr="00C67E7B">
        <w:tab/>
      </w:r>
      <w:r w:rsidRPr="00C67E7B">
        <w:tab/>
      </w:r>
      <w:r w:rsidRPr="00C67E7B">
        <w:tab/>
      </w:r>
      <w:r w:rsidRPr="00C67E7B">
        <w:tab/>
        <w:t>&lt;RspnData&gt;</w:t>
      </w:r>
    </w:p>
    <w:p w14:paraId="61389F0D" w14:textId="77777777" w:rsidR="00C67E7B" w:rsidRPr="00C67E7B" w:rsidRDefault="00C67E7B" w:rsidP="00C67E7B">
      <w:pPr>
        <w:pStyle w:val="XMLCode"/>
      </w:pPr>
      <w:r w:rsidRPr="00C67E7B">
        <w:tab/>
      </w:r>
      <w:r w:rsidRPr="00C67E7B">
        <w:tab/>
      </w:r>
      <w:r w:rsidRPr="00C67E7B">
        <w:tab/>
      </w:r>
      <w:r w:rsidRPr="00C67E7B">
        <w:tab/>
      </w:r>
      <w:r w:rsidRPr="00C67E7B">
        <w:tab/>
        <w:t>&lt;Compstn&gt;</w:t>
      </w:r>
    </w:p>
    <w:p w14:paraId="543A9628" w14:textId="77777777" w:rsidR="00C67E7B" w:rsidRPr="00C67E7B" w:rsidRDefault="00C67E7B" w:rsidP="00C67E7B">
      <w:pPr>
        <w:pStyle w:val="XMLCode"/>
      </w:pPr>
      <w:r w:rsidRPr="00C67E7B">
        <w:tab/>
      </w:r>
      <w:r w:rsidRPr="00C67E7B">
        <w:tab/>
      </w:r>
      <w:r w:rsidRPr="00C67E7B">
        <w:tab/>
      </w:r>
      <w:r w:rsidRPr="00C67E7B">
        <w:tab/>
      </w:r>
      <w:r w:rsidRPr="00C67E7B">
        <w:tab/>
      </w:r>
      <w:r w:rsidRPr="00C67E7B">
        <w:tab/>
        <w:t>&lt;Grantd&gt;true&lt;/Grantd&gt;</w:t>
      </w:r>
    </w:p>
    <w:p w14:paraId="669F4D9A" w14:textId="77777777" w:rsidR="00C67E7B" w:rsidRPr="00C67E7B" w:rsidRDefault="00C67E7B" w:rsidP="00C67E7B">
      <w:pPr>
        <w:pStyle w:val="XMLCode"/>
      </w:pPr>
      <w:r w:rsidRPr="00C67E7B">
        <w:tab/>
      </w:r>
      <w:r w:rsidRPr="00C67E7B">
        <w:tab/>
      </w:r>
      <w:r w:rsidRPr="00C67E7B">
        <w:tab/>
      </w:r>
      <w:r w:rsidRPr="00C67E7B">
        <w:tab/>
      </w:r>
      <w:r w:rsidRPr="00C67E7B">
        <w:tab/>
      </w:r>
      <w:r w:rsidRPr="00C67E7B">
        <w:tab/>
        <w:t>&lt;InitlAmt Ccy="EUR"&gt;458.33&lt;/InitlAmt&gt;</w:t>
      </w:r>
    </w:p>
    <w:p w14:paraId="0870FB52" w14:textId="77777777" w:rsidR="00C67E7B" w:rsidRPr="00C67E7B" w:rsidRDefault="00C67E7B" w:rsidP="00C67E7B">
      <w:pPr>
        <w:pStyle w:val="XMLCode"/>
      </w:pPr>
      <w:r w:rsidRPr="00C67E7B">
        <w:tab/>
      </w:r>
      <w:r w:rsidRPr="00C67E7B">
        <w:tab/>
      </w:r>
      <w:r w:rsidRPr="00C67E7B">
        <w:tab/>
      </w:r>
      <w:r w:rsidRPr="00C67E7B">
        <w:tab/>
      </w:r>
      <w:r w:rsidRPr="00C67E7B">
        <w:tab/>
      </w:r>
      <w:r w:rsidRPr="00C67E7B">
        <w:tab/>
        <w:t>&lt;PdChrgs Ccy="EUR"&gt;100.00&lt;/PdChrgs&gt;</w:t>
      </w:r>
    </w:p>
    <w:p w14:paraId="71661B41" w14:textId="77777777" w:rsidR="00C67E7B" w:rsidRPr="00C67E7B" w:rsidRDefault="00C67E7B" w:rsidP="00C67E7B">
      <w:pPr>
        <w:pStyle w:val="XMLCode"/>
      </w:pPr>
      <w:r w:rsidRPr="00C67E7B">
        <w:tab/>
      </w:r>
      <w:r w:rsidRPr="00C67E7B">
        <w:tab/>
      </w:r>
      <w:r w:rsidRPr="00C67E7B">
        <w:tab/>
      </w:r>
      <w:r w:rsidRPr="00C67E7B">
        <w:tab/>
      </w:r>
      <w:r w:rsidRPr="00C67E7B">
        <w:tab/>
      </w:r>
      <w:r w:rsidRPr="00C67E7B">
        <w:tab/>
        <w:t>&lt;AmtDue Ccy="EUR"&gt;358.33&lt;/AmtDue&gt;</w:t>
      </w:r>
    </w:p>
    <w:p w14:paraId="75307BBB" w14:textId="77777777" w:rsidR="00C67E7B" w:rsidRPr="00C67E7B" w:rsidRDefault="00C67E7B" w:rsidP="00C67E7B">
      <w:pPr>
        <w:pStyle w:val="XMLCode"/>
      </w:pPr>
      <w:r w:rsidRPr="00C67E7B">
        <w:tab/>
      </w:r>
      <w:r w:rsidRPr="00C67E7B">
        <w:tab/>
      </w:r>
      <w:r w:rsidRPr="00C67E7B">
        <w:tab/>
      </w:r>
      <w:r w:rsidRPr="00C67E7B">
        <w:tab/>
      </w:r>
      <w:r w:rsidRPr="00C67E7B">
        <w:tab/>
      </w:r>
      <w:r w:rsidRPr="00C67E7B">
        <w:tab/>
        <w:t>&lt;IntrstRate&gt;1.65&lt;/IntrstRate&gt;</w:t>
      </w:r>
    </w:p>
    <w:p w14:paraId="60079D28" w14:textId="77777777" w:rsidR="00C67E7B" w:rsidRPr="00C67E7B" w:rsidRDefault="00C67E7B" w:rsidP="00C67E7B">
      <w:pPr>
        <w:pStyle w:val="XMLCode"/>
      </w:pPr>
      <w:r w:rsidRPr="00C67E7B">
        <w:tab/>
      </w:r>
      <w:r w:rsidRPr="00C67E7B">
        <w:tab/>
      </w:r>
      <w:r w:rsidRPr="00C67E7B">
        <w:tab/>
      </w:r>
      <w:r w:rsidRPr="00C67E7B">
        <w:tab/>
      </w:r>
      <w:r w:rsidRPr="00C67E7B">
        <w:tab/>
        <w:t>&lt;/Compstn&gt;</w:t>
      </w:r>
    </w:p>
    <w:p w14:paraId="1F24FAD9" w14:textId="77777777" w:rsidR="00C67E7B" w:rsidRPr="00C67E7B" w:rsidRDefault="00C67E7B" w:rsidP="00C67E7B">
      <w:pPr>
        <w:pStyle w:val="XMLCode"/>
      </w:pPr>
      <w:r w:rsidRPr="00C67E7B">
        <w:tab/>
      </w:r>
      <w:r w:rsidRPr="00C67E7B">
        <w:tab/>
      </w:r>
      <w:r w:rsidRPr="00C67E7B">
        <w:tab/>
      </w:r>
      <w:r w:rsidRPr="00C67E7B">
        <w:tab/>
        <w:t>&lt;/RspnData&gt;</w:t>
      </w:r>
    </w:p>
    <w:p w14:paraId="68B81F36" w14:textId="77777777" w:rsidR="00C67E7B" w:rsidRPr="00C67E7B" w:rsidRDefault="00C67E7B" w:rsidP="00C67E7B">
      <w:pPr>
        <w:pStyle w:val="XMLCode"/>
      </w:pPr>
      <w:r w:rsidRPr="00C67E7B">
        <w:tab/>
      </w:r>
      <w:r w:rsidRPr="00C67E7B">
        <w:tab/>
      </w:r>
      <w:r w:rsidRPr="00C67E7B">
        <w:tab/>
        <w:t>&lt;/InvstgtnData&gt;</w:t>
      </w:r>
    </w:p>
    <w:p w14:paraId="7A924649" w14:textId="77777777" w:rsidR="00C67E7B" w:rsidRPr="00C67E7B" w:rsidRDefault="00C67E7B" w:rsidP="00C67E7B">
      <w:pPr>
        <w:pStyle w:val="XMLCode"/>
      </w:pPr>
      <w:r w:rsidRPr="00C67E7B">
        <w:tab/>
      </w:r>
      <w:r w:rsidRPr="00C67E7B">
        <w:tab/>
        <w:t>&lt;/InvstgtnRspn&gt;</w:t>
      </w:r>
    </w:p>
    <w:p w14:paraId="589F5F65" w14:textId="77777777" w:rsidR="00C67E7B" w:rsidRPr="00C67E7B" w:rsidRDefault="00C67E7B" w:rsidP="00C67E7B">
      <w:pPr>
        <w:pStyle w:val="XMLCode"/>
      </w:pPr>
      <w:r w:rsidRPr="00C67E7B">
        <w:tab/>
      </w:r>
      <w:r w:rsidRPr="00C67E7B">
        <w:tab/>
        <w:t>&lt;OrgnlInvstgtnReq&gt;</w:t>
      </w:r>
    </w:p>
    <w:p w14:paraId="751B8FB6" w14:textId="77777777" w:rsidR="00C67E7B" w:rsidRPr="00C67E7B" w:rsidRDefault="00C67E7B" w:rsidP="00C67E7B">
      <w:pPr>
        <w:pStyle w:val="XMLCode"/>
      </w:pPr>
      <w:r w:rsidRPr="00C67E7B">
        <w:tab/>
      </w:r>
      <w:r w:rsidRPr="00C67E7B">
        <w:tab/>
      </w:r>
      <w:r w:rsidRPr="00C67E7B">
        <w:tab/>
        <w:t>&lt;MsgId&gt;ABCDE&lt;/MsgId&gt;</w:t>
      </w:r>
    </w:p>
    <w:p w14:paraId="3D653A25" w14:textId="77777777" w:rsidR="00C67E7B" w:rsidRPr="00C67E7B" w:rsidRDefault="00C67E7B" w:rsidP="00C67E7B">
      <w:pPr>
        <w:pStyle w:val="XMLCode"/>
      </w:pPr>
      <w:r w:rsidRPr="00C67E7B">
        <w:tab/>
      </w:r>
      <w:r w:rsidRPr="00C67E7B">
        <w:tab/>
      </w:r>
      <w:r w:rsidRPr="00C67E7B">
        <w:tab/>
        <w:t>&lt;RqstrInvstgtnId&gt;REQUESTOR_RE12367&lt;/RqstrInvstgtnId&gt;</w:t>
      </w:r>
    </w:p>
    <w:p w14:paraId="6F746F30" w14:textId="77777777" w:rsidR="00C67E7B" w:rsidRPr="00C67E7B" w:rsidRDefault="00C67E7B" w:rsidP="00C67E7B">
      <w:pPr>
        <w:pStyle w:val="XMLCode"/>
      </w:pPr>
      <w:r w:rsidRPr="00C67E7B">
        <w:tab/>
      </w:r>
      <w:r w:rsidRPr="00C67E7B">
        <w:tab/>
      </w:r>
      <w:r w:rsidRPr="00C67E7B">
        <w:tab/>
        <w:t>&lt;InvstgtnTp&gt;</w:t>
      </w:r>
    </w:p>
    <w:p w14:paraId="60DA64CB" w14:textId="77777777" w:rsidR="00C67E7B" w:rsidRPr="00C67E7B" w:rsidRDefault="00C67E7B" w:rsidP="00C67E7B">
      <w:pPr>
        <w:pStyle w:val="XMLCode"/>
      </w:pPr>
      <w:r w:rsidRPr="00C67E7B">
        <w:tab/>
      </w:r>
      <w:r w:rsidRPr="00C67E7B">
        <w:tab/>
      </w:r>
      <w:r w:rsidRPr="00C67E7B">
        <w:tab/>
      </w:r>
      <w:r w:rsidRPr="00C67E7B">
        <w:tab/>
        <w:t>&lt;Cd&gt;RQUF&lt;/Cd&gt;</w:t>
      </w:r>
    </w:p>
    <w:p w14:paraId="3559B05D" w14:textId="77777777" w:rsidR="00C67E7B" w:rsidRPr="00C67E7B" w:rsidRDefault="00C67E7B" w:rsidP="00C67E7B">
      <w:pPr>
        <w:pStyle w:val="XMLCode"/>
      </w:pPr>
      <w:r w:rsidRPr="00C67E7B">
        <w:tab/>
      </w:r>
      <w:r w:rsidRPr="00C67E7B">
        <w:tab/>
      </w:r>
      <w:r w:rsidRPr="00C67E7B">
        <w:tab/>
        <w:t>&lt;/InvstgtnTp&gt;</w:t>
      </w:r>
    </w:p>
    <w:p w14:paraId="4CCFB9D9" w14:textId="77777777" w:rsidR="00C67E7B" w:rsidRPr="00C67E7B" w:rsidRDefault="00C67E7B" w:rsidP="00C67E7B">
      <w:pPr>
        <w:pStyle w:val="XMLCode"/>
      </w:pPr>
      <w:r w:rsidRPr="00C67E7B">
        <w:tab/>
      </w:r>
      <w:r w:rsidRPr="00C67E7B">
        <w:tab/>
      </w:r>
      <w:r w:rsidRPr="00C67E7B">
        <w:tab/>
        <w:t>&lt;Undrlyg&gt;</w:t>
      </w:r>
    </w:p>
    <w:p w14:paraId="5819A068" w14:textId="77777777" w:rsidR="00C67E7B" w:rsidRPr="00C67E7B" w:rsidRDefault="00C67E7B" w:rsidP="00C67E7B">
      <w:pPr>
        <w:pStyle w:val="XMLCode"/>
      </w:pPr>
      <w:r w:rsidRPr="00C67E7B">
        <w:tab/>
      </w:r>
      <w:r w:rsidRPr="00C67E7B">
        <w:tab/>
      </w:r>
      <w:r w:rsidRPr="00C67E7B">
        <w:tab/>
      </w:r>
      <w:r w:rsidRPr="00C67E7B">
        <w:tab/>
        <w:t>&lt;IntrBk&gt;</w:t>
      </w:r>
    </w:p>
    <w:p w14:paraId="6A2BA92B" w14:textId="77777777" w:rsidR="00C67E7B" w:rsidRPr="00C67E7B" w:rsidRDefault="00C67E7B" w:rsidP="00C67E7B">
      <w:pPr>
        <w:pStyle w:val="XMLCode"/>
      </w:pPr>
      <w:r w:rsidRPr="00C67E7B">
        <w:tab/>
      </w:r>
      <w:r w:rsidRPr="00C67E7B">
        <w:tab/>
      </w:r>
      <w:r w:rsidRPr="00C67E7B">
        <w:tab/>
      </w:r>
      <w:r w:rsidRPr="00C67E7B">
        <w:tab/>
      </w:r>
      <w:r w:rsidRPr="00C67E7B">
        <w:tab/>
        <w:t>&lt;OrgnlUETR&gt;2bf440bd-56b5-4bd2-94e1-e3a7eaf9b8bf&lt;/OrgnlUETR&gt;</w:t>
      </w:r>
    </w:p>
    <w:p w14:paraId="2805CC56" w14:textId="77777777" w:rsidR="00C67E7B" w:rsidRPr="00C67E7B" w:rsidRDefault="00C67E7B" w:rsidP="00C67E7B">
      <w:pPr>
        <w:pStyle w:val="XMLCode"/>
      </w:pPr>
      <w:r w:rsidRPr="00C67E7B">
        <w:tab/>
      </w:r>
      <w:r w:rsidRPr="00C67E7B">
        <w:tab/>
      </w:r>
      <w:r w:rsidRPr="00C67E7B">
        <w:tab/>
      </w:r>
      <w:r w:rsidRPr="00C67E7B">
        <w:tab/>
      </w:r>
      <w:r w:rsidRPr="00C67E7B">
        <w:tab/>
        <w:t>&lt;OrgnlIntrBkSttlmAmt Ccy="EUR"&gt;10000000.00&lt;/OrgnlIntrBkSttlmAmt&gt;</w:t>
      </w:r>
    </w:p>
    <w:p w14:paraId="017CC06F" w14:textId="77777777" w:rsidR="00C67E7B" w:rsidRPr="00C67E7B" w:rsidRDefault="00C67E7B" w:rsidP="00C67E7B">
      <w:pPr>
        <w:pStyle w:val="XMLCode"/>
      </w:pPr>
      <w:r w:rsidRPr="00C67E7B">
        <w:tab/>
      </w:r>
      <w:r w:rsidRPr="00C67E7B">
        <w:tab/>
      </w:r>
      <w:r w:rsidRPr="00C67E7B">
        <w:tab/>
      </w:r>
      <w:r w:rsidRPr="00C67E7B">
        <w:tab/>
      </w:r>
      <w:r w:rsidRPr="00C67E7B">
        <w:tab/>
        <w:t>&lt;OrgnlIntrBkSttlmDt&gt;2023-01-05&lt;/OrgnlIntrBkSttlmDt&gt;</w:t>
      </w:r>
    </w:p>
    <w:p w14:paraId="29EF16DA" w14:textId="77777777" w:rsidR="00C67E7B" w:rsidRPr="00C67E7B" w:rsidRDefault="00C67E7B" w:rsidP="00C67E7B">
      <w:pPr>
        <w:pStyle w:val="XMLCode"/>
      </w:pPr>
      <w:r w:rsidRPr="00C67E7B">
        <w:tab/>
      </w:r>
      <w:r w:rsidRPr="00C67E7B">
        <w:tab/>
      </w:r>
      <w:r w:rsidRPr="00C67E7B">
        <w:tab/>
      </w:r>
      <w:r w:rsidRPr="00C67E7B">
        <w:tab/>
        <w:t>&lt;/IntrBk&gt;</w:t>
      </w:r>
    </w:p>
    <w:p w14:paraId="544C6956" w14:textId="77777777" w:rsidR="00C67E7B" w:rsidRPr="00C67E7B" w:rsidRDefault="00C67E7B" w:rsidP="00C67E7B">
      <w:pPr>
        <w:pStyle w:val="XMLCode"/>
      </w:pPr>
      <w:r w:rsidRPr="00C67E7B">
        <w:tab/>
      </w:r>
      <w:r w:rsidRPr="00C67E7B">
        <w:tab/>
      </w:r>
      <w:r w:rsidRPr="00C67E7B">
        <w:tab/>
        <w:t>&lt;/Undrlyg&gt;</w:t>
      </w:r>
    </w:p>
    <w:p w14:paraId="1271D9CE" w14:textId="77777777" w:rsidR="00C67E7B" w:rsidRPr="00C67E7B" w:rsidRDefault="00C67E7B" w:rsidP="00C67E7B">
      <w:pPr>
        <w:pStyle w:val="XMLCode"/>
      </w:pPr>
      <w:r w:rsidRPr="00C67E7B">
        <w:tab/>
      </w:r>
      <w:r w:rsidRPr="00C67E7B">
        <w:tab/>
      </w:r>
      <w:r w:rsidRPr="00C67E7B">
        <w:tab/>
        <w:t>&lt;Rqstr&gt;</w:t>
      </w:r>
    </w:p>
    <w:p w14:paraId="34BD6FA1" w14:textId="77777777" w:rsidR="00C67E7B" w:rsidRPr="00C67E7B" w:rsidRDefault="00C67E7B" w:rsidP="00C67E7B">
      <w:pPr>
        <w:pStyle w:val="XMLCode"/>
      </w:pPr>
      <w:r w:rsidRPr="00C67E7B">
        <w:tab/>
      </w:r>
      <w:r w:rsidRPr="00C67E7B">
        <w:tab/>
      </w:r>
      <w:r w:rsidRPr="00C67E7B">
        <w:tab/>
      </w:r>
      <w:r w:rsidRPr="00C67E7B">
        <w:tab/>
        <w:t>&lt;Agt&gt;</w:t>
      </w:r>
    </w:p>
    <w:p w14:paraId="62704B61" w14:textId="77777777" w:rsidR="00C67E7B" w:rsidRPr="00C67E7B" w:rsidRDefault="00C67E7B" w:rsidP="00C67E7B">
      <w:pPr>
        <w:pStyle w:val="XMLCode"/>
      </w:pPr>
      <w:r w:rsidRPr="00C67E7B">
        <w:tab/>
      </w:r>
      <w:r w:rsidRPr="00C67E7B">
        <w:tab/>
      </w:r>
      <w:r w:rsidRPr="00C67E7B">
        <w:tab/>
      </w:r>
      <w:r w:rsidRPr="00C67E7B">
        <w:tab/>
      </w:r>
      <w:r w:rsidRPr="00C67E7B">
        <w:tab/>
        <w:t>&lt;FinInstnId&gt;</w:t>
      </w:r>
    </w:p>
    <w:p w14:paraId="0908A48E" w14:textId="77777777" w:rsidR="00C67E7B" w:rsidRPr="00C67E7B" w:rsidRDefault="00C67E7B" w:rsidP="00C67E7B">
      <w:pPr>
        <w:pStyle w:val="XMLCode"/>
      </w:pPr>
      <w:r w:rsidRPr="00C67E7B">
        <w:tab/>
      </w:r>
      <w:r w:rsidRPr="00C67E7B">
        <w:tab/>
      </w:r>
      <w:r w:rsidRPr="00C67E7B">
        <w:tab/>
      </w:r>
      <w:r w:rsidRPr="00C67E7B">
        <w:tab/>
      </w:r>
      <w:r w:rsidRPr="00C67E7B">
        <w:tab/>
      </w:r>
      <w:r w:rsidRPr="00C67E7B">
        <w:tab/>
        <w:t>&lt;BICFI&gt;AAAAGB2L&lt;/BICFI&gt;</w:t>
      </w:r>
    </w:p>
    <w:p w14:paraId="2B9D86AC" w14:textId="77777777" w:rsidR="00C67E7B" w:rsidRPr="00C67E7B" w:rsidRDefault="00C67E7B" w:rsidP="00C67E7B">
      <w:pPr>
        <w:pStyle w:val="XMLCode"/>
      </w:pPr>
      <w:r w:rsidRPr="00C67E7B">
        <w:tab/>
      </w:r>
      <w:r w:rsidRPr="00C67E7B">
        <w:tab/>
      </w:r>
      <w:r w:rsidRPr="00C67E7B">
        <w:tab/>
      </w:r>
      <w:r w:rsidRPr="00C67E7B">
        <w:tab/>
      </w:r>
      <w:r w:rsidRPr="00C67E7B">
        <w:tab/>
        <w:t>&lt;/FinInstnId&gt;</w:t>
      </w:r>
    </w:p>
    <w:p w14:paraId="554438F8" w14:textId="77777777" w:rsidR="00C67E7B" w:rsidRPr="00C67E7B" w:rsidRDefault="00C67E7B" w:rsidP="00C67E7B">
      <w:pPr>
        <w:pStyle w:val="XMLCode"/>
      </w:pPr>
      <w:r w:rsidRPr="00C67E7B">
        <w:tab/>
      </w:r>
      <w:r w:rsidRPr="00C67E7B">
        <w:tab/>
      </w:r>
      <w:r w:rsidRPr="00C67E7B">
        <w:tab/>
      </w:r>
      <w:r w:rsidRPr="00C67E7B">
        <w:tab/>
        <w:t>&lt;/Agt&gt;</w:t>
      </w:r>
    </w:p>
    <w:p w14:paraId="354A5CAF" w14:textId="77777777" w:rsidR="00C67E7B" w:rsidRPr="00C67E7B" w:rsidRDefault="00C67E7B" w:rsidP="00C67E7B">
      <w:pPr>
        <w:pStyle w:val="XMLCode"/>
      </w:pPr>
      <w:r w:rsidRPr="00C67E7B">
        <w:tab/>
      </w:r>
      <w:r w:rsidRPr="00C67E7B">
        <w:tab/>
      </w:r>
      <w:r w:rsidRPr="00C67E7B">
        <w:tab/>
        <w:t>&lt;/Rqstr&gt;</w:t>
      </w:r>
    </w:p>
    <w:p w14:paraId="00D27035" w14:textId="77777777" w:rsidR="00C67E7B" w:rsidRPr="00C67E7B" w:rsidRDefault="00C67E7B" w:rsidP="00C67E7B">
      <w:pPr>
        <w:pStyle w:val="XMLCode"/>
      </w:pPr>
      <w:r w:rsidRPr="00C67E7B">
        <w:tab/>
      </w:r>
      <w:r w:rsidRPr="00C67E7B">
        <w:tab/>
      </w:r>
      <w:r w:rsidRPr="00C67E7B">
        <w:tab/>
        <w:t>&lt;Rspndr&gt;</w:t>
      </w:r>
    </w:p>
    <w:p w14:paraId="2427516F" w14:textId="77777777" w:rsidR="00C67E7B" w:rsidRPr="00C67E7B" w:rsidRDefault="00C67E7B" w:rsidP="00C67E7B">
      <w:pPr>
        <w:pStyle w:val="XMLCode"/>
      </w:pPr>
      <w:r w:rsidRPr="00C67E7B">
        <w:tab/>
      </w:r>
      <w:r w:rsidRPr="00C67E7B">
        <w:tab/>
      </w:r>
      <w:r w:rsidRPr="00C67E7B">
        <w:tab/>
      </w:r>
      <w:r w:rsidRPr="00C67E7B">
        <w:tab/>
        <w:t>&lt;Agt&gt;</w:t>
      </w:r>
    </w:p>
    <w:p w14:paraId="136BE14D" w14:textId="77777777" w:rsidR="00C67E7B" w:rsidRPr="00C67E7B" w:rsidRDefault="00C67E7B" w:rsidP="00C67E7B">
      <w:pPr>
        <w:pStyle w:val="XMLCode"/>
      </w:pPr>
      <w:r w:rsidRPr="00C67E7B">
        <w:tab/>
      </w:r>
      <w:r w:rsidRPr="00C67E7B">
        <w:tab/>
      </w:r>
      <w:r w:rsidRPr="00C67E7B">
        <w:tab/>
      </w:r>
      <w:r w:rsidRPr="00C67E7B">
        <w:tab/>
      </w:r>
      <w:r w:rsidRPr="00C67E7B">
        <w:tab/>
        <w:t>&lt;FinInstnId&gt;</w:t>
      </w:r>
    </w:p>
    <w:p w14:paraId="2CAEFB03" w14:textId="77777777" w:rsidR="00C67E7B" w:rsidRPr="00C67E7B" w:rsidRDefault="00C67E7B" w:rsidP="00C67E7B">
      <w:pPr>
        <w:pStyle w:val="XMLCode"/>
      </w:pPr>
      <w:r w:rsidRPr="00C67E7B">
        <w:tab/>
      </w:r>
      <w:r w:rsidRPr="00C67E7B">
        <w:tab/>
      </w:r>
      <w:r w:rsidRPr="00C67E7B">
        <w:tab/>
      </w:r>
      <w:r w:rsidRPr="00C67E7B">
        <w:tab/>
      </w:r>
      <w:r w:rsidRPr="00C67E7B">
        <w:tab/>
      </w:r>
      <w:r w:rsidRPr="00C67E7B">
        <w:tab/>
        <w:t>&lt;BICFI&gt;BBBBDEMM&lt;/BICFI&gt;</w:t>
      </w:r>
    </w:p>
    <w:p w14:paraId="4FE06E7B" w14:textId="77777777" w:rsidR="00C67E7B" w:rsidRPr="00C67E7B" w:rsidRDefault="00C67E7B" w:rsidP="00C67E7B">
      <w:pPr>
        <w:pStyle w:val="XMLCode"/>
      </w:pPr>
      <w:r w:rsidRPr="00C67E7B">
        <w:lastRenderedPageBreak/>
        <w:tab/>
      </w:r>
      <w:r w:rsidRPr="00C67E7B">
        <w:tab/>
      </w:r>
      <w:r w:rsidRPr="00C67E7B">
        <w:tab/>
      </w:r>
      <w:r w:rsidRPr="00C67E7B">
        <w:tab/>
      </w:r>
      <w:r w:rsidRPr="00C67E7B">
        <w:tab/>
        <w:t>&lt;/FinInstnId&gt;</w:t>
      </w:r>
    </w:p>
    <w:p w14:paraId="6FFB3258" w14:textId="77777777" w:rsidR="00C67E7B" w:rsidRPr="00C67E7B" w:rsidRDefault="00C67E7B" w:rsidP="00C67E7B">
      <w:pPr>
        <w:pStyle w:val="XMLCode"/>
      </w:pPr>
      <w:r w:rsidRPr="00C67E7B">
        <w:tab/>
      </w:r>
      <w:r w:rsidRPr="00C67E7B">
        <w:tab/>
      </w:r>
      <w:r w:rsidRPr="00C67E7B">
        <w:tab/>
      </w:r>
      <w:r w:rsidRPr="00C67E7B">
        <w:tab/>
        <w:t>&lt;/Agt&gt;</w:t>
      </w:r>
    </w:p>
    <w:p w14:paraId="12C75168" w14:textId="77777777" w:rsidR="00C67E7B" w:rsidRPr="00C67E7B" w:rsidRDefault="00C67E7B" w:rsidP="00C67E7B">
      <w:pPr>
        <w:pStyle w:val="XMLCode"/>
      </w:pPr>
      <w:r w:rsidRPr="00C67E7B">
        <w:tab/>
      </w:r>
      <w:r w:rsidRPr="00C67E7B">
        <w:tab/>
      </w:r>
      <w:r w:rsidRPr="00C67E7B">
        <w:tab/>
        <w:t>&lt;/Rspndr&gt;</w:t>
      </w:r>
    </w:p>
    <w:p w14:paraId="038ACAF1" w14:textId="77777777" w:rsidR="00C67E7B" w:rsidRPr="00C67E7B" w:rsidRDefault="00C67E7B" w:rsidP="00C67E7B">
      <w:pPr>
        <w:pStyle w:val="XMLCode"/>
      </w:pPr>
      <w:r w:rsidRPr="00C67E7B">
        <w:tab/>
      </w:r>
      <w:r w:rsidRPr="00C67E7B">
        <w:tab/>
        <w:t>&lt;/OrgnlInvstgtnReq&gt;</w:t>
      </w:r>
    </w:p>
    <w:p w14:paraId="7E982FF3" w14:textId="77777777" w:rsidR="00C67E7B" w:rsidRPr="00C67E7B" w:rsidRDefault="00C67E7B" w:rsidP="00C67E7B">
      <w:pPr>
        <w:pStyle w:val="XMLCode"/>
      </w:pPr>
      <w:r w:rsidRPr="00C67E7B">
        <w:tab/>
        <w:t>&lt;/InvstgtnRspn&gt;</w:t>
      </w:r>
    </w:p>
    <w:p w14:paraId="440EE426" w14:textId="2F748A85" w:rsidR="00C67E7B" w:rsidRDefault="00C67E7B" w:rsidP="00C67E7B">
      <w:pPr>
        <w:pStyle w:val="XMLCode"/>
      </w:pPr>
      <w:r w:rsidRPr="00C67E7B">
        <w:t>&lt;/Document&gt;</w:t>
      </w:r>
    </w:p>
    <w:p w14:paraId="68C9AD2F" w14:textId="77777777" w:rsidR="00C17744" w:rsidRPr="00793310" w:rsidRDefault="00C17744" w:rsidP="00500085">
      <w:pPr>
        <w:pStyle w:val="XMLCode"/>
      </w:pPr>
    </w:p>
    <w:p w14:paraId="2CA82153" w14:textId="3F1B7A91" w:rsidR="001848A6" w:rsidRDefault="001848A6" w:rsidP="002B1D47"/>
    <w:p w14:paraId="28226365" w14:textId="77777777" w:rsidR="00327490" w:rsidRDefault="00327490" w:rsidP="002B1D47"/>
    <w:p w14:paraId="4F6EE451" w14:textId="77777777" w:rsidR="00327490" w:rsidRDefault="00327490" w:rsidP="002B1D47"/>
    <w:p w14:paraId="287634F5" w14:textId="77777777" w:rsidR="00327490" w:rsidRDefault="00327490" w:rsidP="002B1D47"/>
    <w:p w14:paraId="21EF3B4A" w14:textId="77777777" w:rsidR="00327490" w:rsidRDefault="00327490" w:rsidP="002B1D47"/>
    <w:p w14:paraId="3B61B610" w14:textId="77777777" w:rsidR="00327490" w:rsidRDefault="00327490" w:rsidP="002B1D47"/>
    <w:p w14:paraId="3F70493B" w14:textId="77777777" w:rsidR="00327490" w:rsidRDefault="00327490" w:rsidP="002B1D47"/>
    <w:p w14:paraId="19619FF1" w14:textId="77777777" w:rsidR="00327490" w:rsidRDefault="00327490" w:rsidP="002B1D47"/>
    <w:p w14:paraId="0F3890F4" w14:textId="77777777" w:rsidR="00327490" w:rsidRDefault="00327490" w:rsidP="002B1D47"/>
    <w:p w14:paraId="1724B600" w14:textId="77777777" w:rsidR="00327490" w:rsidRDefault="00327490" w:rsidP="002B1D47"/>
    <w:p w14:paraId="79F56633" w14:textId="77777777" w:rsidR="00327490" w:rsidRDefault="00327490" w:rsidP="002B1D47"/>
    <w:p w14:paraId="6E1AD29B" w14:textId="77777777" w:rsidR="00327490" w:rsidRDefault="00327490" w:rsidP="002B1D47"/>
    <w:p w14:paraId="18992DEB" w14:textId="77777777" w:rsidR="00327490" w:rsidRDefault="00327490" w:rsidP="002B1D47"/>
    <w:p w14:paraId="6F3CB7CC" w14:textId="77777777" w:rsidR="00327490" w:rsidRDefault="00327490" w:rsidP="002B1D47"/>
    <w:p w14:paraId="14CDDA17" w14:textId="77777777" w:rsidR="00327490" w:rsidRDefault="00327490" w:rsidP="002B1D47"/>
    <w:p w14:paraId="35CDFF7F" w14:textId="77777777" w:rsidR="00327490" w:rsidRDefault="00327490" w:rsidP="002B1D47"/>
    <w:p w14:paraId="04B88AC4" w14:textId="77777777" w:rsidR="00327490" w:rsidRDefault="00327490" w:rsidP="002B1D47"/>
    <w:p w14:paraId="7AD5BE7B" w14:textId="77777777" w:rsidR="00327490" w:rsidRDefault="00327490" w:rsidP="002B1D47"/>
    <w:p w14:paraId="464CD00C" w14:textId="77777777" w:rsidR="00327490" w:rsidRDefault="00327490" w:rsidP="002B1D47"/>
    <w:p w14:paraId="3AE6C56A" w14:textId="77777777" w:rsidR="00327490" w:rsidRDefault="00327490" w:rsidP="002B1D47"/>
    <w:p w14:paraId="05FBA8A7" w14:textId="77777777" w:rsidR="00327490" w:rsidRDefault="00327490" w:rsidP="002B1D47"/>
    <w:p w14:paraId="285CBB95" w14:textId="77777777" w:rsidR="00327490" w:rsidRDefault="00327490" w:rsidP="002B1D47"/>
    <w:p w14:paraId="5F609314" w14:textId="77777777" w:rsidR="00327490" w:rsidRDefault="00327490" w:rsidP="002B1D47"/>
    <w:p w14:paraId="2C744046" w14:textId="77777777" w:rsidR="00327490" w:rsidRDefault="00327490" w:rsidP="002B1D47"/>
    <w:p w14:paraId="06A04A35" w14:textId="77777777" w:rsidR="00327490" w:rsidRDefault="00327490" w:rsidP="002B1D47"/>
    <w:p w14:paraId="3A989B2C" w14:textId="77777777" w:rsidR="00327490" w:rsidRDefault="00327490" w:rsidP="002B1D47"/>
    <w:p w14:paraId="125A360D" w14:textId="77777777" w:rsidR="00433294" w:rsidRDefault="00433294" w:rsidP="002B1D47"/>
    <w:p w14:paraId="2C590D61" w14:textId="77777777" w:rsidR="00327490" w:rsidRDefault="00327490" w:rsidP="002B1D47"/>
    <w:p w14:paraId="440C370A" w14:textId="217EC032" w:rsidR="00F80229" w:rsidRDefault="00F80229" w:rsidP="00FC2CEC">
      <w:pPr>
        <w:pStyle w:val="Heading3"/>
      </w:pPr>
      <w:r>
        <w:lastRenderedPageBreak/>
        <w:t xml:space="preserve">Payment </w:t>
      </w:r>
      <w:r w:rsidR="000E26B3">
        <w:t>i</w:t>
      </w:r>
      <w:r>
        <w:t>nitiat</w:t>
      </w:r>
      <w:r w:rsidR="001B4F59">
        <w:t>ion</w:t>
      </w:r>
      <w:r>
        <w:t xml:space="preserve"> </w:t>
      </w:r>
      <w:r w:rsidR="000E26B3">
        <w:t>n</w:t>
      </w:r>
      <w:r>
        <w:t xml:space="preserve">ot </w:t>
      </w:r>
      <w:r w:rsidR="000E26B3">
        <w:t>c</w:t>
      </w:r>
      <w:r>
        <w:t>onfirmed</w:t>
      </w:r>
    </w:p>
    <w:p w14:paraId="23A84F4E" w14:textId="6CA95016" w:rsidR="00F80229" w:rsidRDefault="00F80229" w:rsidP="00F80229">
      <w:r w:rsidRPr="00F80229">
        <w:t xml:space="preserve">Corporate contacts its </w:t>
      </w:r>
      <w:r w:rsidR="00327490">
        <w:t>A</w:t>
      </w:r>
      <w:r w:rsidRPr="00F80229">
        <w:t xml:space="preserve">ccount </w:t>
      </w:r>
      <w:r w:rsidR="00327490">
        <w:t>S</w:t>
      </w:r>
      <w:r w:rsidRPr="00F80229">
        <w:t xml:space="preserve">ervicer after a payment initiation instruction </w:t>
      </w:r>
      <w:r w:rsidR="00327490">
        <w:t xml:space="preserve">they </w:t>
      </w:r>
      <w:r w:rsidRPr="00F80229">
        <w:t>submitted</w:t>
      </w:r>
      <w:r w:rsidR="00F27317">
        <w:t xml:space="preserve"> </w:t>
      </w:r>
      <w:r w:rsidR="00A409D9">
        <w:t>is</w:t>
      </w:r>
      <w:r w:rsidR="00F27317">
        <w:t xml:space="preserve"> not </w:t>
      </w:r>
      <w:r w:rsidR="00A409D9">
        <w:t>confirmed by</w:t>
      </w:r>
      <w:r w:rsidR="00F27317">
        <w:t xml:space="preserve"> the A</w:t>
      </w:r>
      <w:r w:rsidRPr="00F80229">
        <w:t xml:space="preserve">ccount </w:t>
      </w:r>
      <w:r w:rsidR="00F27317">
        <w:t>S</w:t>
      </w:r>
      <w:r w:rsidRPr="00F80229">
        <w:t xml:space="preserve">ervicer, either as a debit on the </w:t>
      </w:r>
      <w:r w:rsidR="003337CE">
        <w:t>c</w:t>
      </w:r>
      <w:r w:rsidRPr="00F80229">
        <w:t xml:space="preserve">orporate’s account or a </w:t>
      </w:r>
      <w:r w:rsidR="00AC5CB6">
        <w:t xml:space="preserve">status </w:t>
      </w:r>
      <w:r w:rsidRPr="00F80229">
        <w:t>notification of rejection</w:t>
      </w:r>
      <w:r w:rsidRPr="00AC7393">
        <w:t>. </w:t>
      </w:r>
    </w:p>
    <w:p w14:paraId="472826B3" w14:textId="06119EF7" w:rsidR="00051C9E" w:rsidRDefault="00051C9E" w:rsidP="00F80229">
      <w:r>
        <w:t xml:space="preserve"> </w:t>
      </w:r>
    </w:p>
    <w:p w14:paraId="0B847C19" w14:textId="360B2648" w:rsidR="00DD3A38" w:rsidRDefault="009E0E7E" w:rsidP="00F80229">
      <w:r w:rsidRPr="009E0E7E">
        <w:t xml:space="preserve"> </w:t>
      </w:r>
      <w:r>
        <w:object w:dxaOrig="6346" w:dyaOrig="8387" w14:anchorId="654A0EA1">
          <v:shape id="_x0000_i1046" type="#_x0000_t75" style="width:275.25pt;height:367.5pt" o:ole="">
            <v:imagedata r:id="rId74" o:title=""/>
          </v:shape>
          <o:OLEObject Type="Embed" ProgID="Visio.Drawing.15" ShapeID="_x0000_i1046" DrawAspect="Content" ObjectID="_1834942903" r:id="rId75"/>
        </w:object>
      </w:r>
    </w:p>
    <w:p w14:paraId="23C51A6C" w14:textId="112172EF" w:rsidR="00C67043" w:rsidRDefault="00C67043" w:rsidP="00F80229"/>
    <w:p w14:paraId="6BB9C419" w14:textId="77777777" w:rsidR="00AC5CB6" w:rsidRDefault="00AC5CB6" w:rsidP="00F80229"/>
    <w:p w14:paraId="5985A78E" w14:textId="77777777" w:rsidR="00AC5CB6" w:rsidRDefault="00AC5CB6" w:rsidP="00F80229"/>
    <w:p w14:paraId="356DD0FF" w14:textId="77777777" w:rsidR="00AC5CB6" w:rsidRDefault="00AC5CB6" w:rsidP="00F80229"/>
    <w:p w14:paraId="3E22DD4F" w14:textId="77777777" w:rsidR="00AC5CB6" w:rsidRDefault="00AC5CB6" w:rsidP="00F80229"/>
    <w:p w14:paraId="1BDE14E9" w14:textId="77777777" w:rsidR="00AC5CB6" w:rsidRDefault="00AC5CB6" w:rsidP="00F80229"/>
    <w:p w14:paraId="3E2C0E85" w14:textId="77777777" w:rsidR="00AC5CB6" w:rsidRDefault="00AC5CB6" w:rsidP="00F80229"/>
    <w:p w14:paraId="0F2DE1D8" w14:textId="7B5D0F7C" w:rsidR="00F86936" w:rsidRPr="00F86936" w:rsidRDefault="00F86936" w:rsidP="00FC2CEC">
      <w:pPr>
        <w:pStyle w:val="Heading4"/>
      </w:pPr>
      <w:r w:rsidRPr="00F86936">
        <w:lastRenderedPageBreak/>
        <w:t xml:space="preserve">Investigation </w:t>
      </w:r>
      <w:r w:rsidR="00DF503C">
        <w:t>r</w:t>
      </w:r>
      <w:r w:rsidRPr="00F86936">
        <w:t>equest</w:t>
      </w:r>
    </w:p>
    <w:p w14:paraId="6E3DCA12" w14:textId="77777777" w:rsidR="00F86936" w:rsidRPr="00F86936" w:rsidRDefault="00F86936" w:rsidP="00F86936">
      <w:pPr>
        <w:pStyle w:val="BlockLabel"/>
      </w:pPr>
      <w:r w:rsidRPr="00F86936">
        <w:t>Description</w:t>
      </w:r>
    </w:p>
    <w:p w14:paraId="537E13FE" w14:textId="14AAE0D7" w:rsidR="00F86936" w:rsidRDefault="00F86936" w:rsidP="00F86936">
      <w:r w:rsidRPr="00F86936">
        <w:t xml:space="preserve">The </w:t>
      </w:r>
      <w:r w:rsidR="00AC5CB6">
        <w:t>I</w:t>
      </w:r>
      <w:r w:rsidRPr="00F86936">
        <w:t xml:space="preserve">nvestigation </w:t>
      </w:r>
      <w:r w:rsidR="00AC5CB6">
        <w:t>R</w:t>
      </w:r>
      <w:r w:rsidRPr="00F86936">
        <w:t>equestor (</w:t>
      </w:r>
      <w:r w:rsidR="00A82F31" w:rsidRPr="00A82F31">
        <w:t>AAAAAU2L</w:t>
      </w:r>
      <w:r w:rsidRPr="00F86936">
        <w:t xml:space="preserve">) sends a camt.110 to the </w:t>
      </w:r>
      <w:r w:rsidR="00AC5CB6">
        <w:t>I</w:t>
      </w:r>
      <w:r w:rsidRPr="00F86936">
        <w:t xml:space="preserve">nvestigation </w:t>
      </w:r>
      <w:r w:rsidR="00AC5CB6">
        <w:t>R</w:t>
      </w:r>
      <w:r w:rsidRPr="00F86936">
        <w:t>esponder (</w:t>
      </w:r>
      <w:r w:rsidR="00051C9E" w:rsidRPr="00051C9E">
        <w:t>BBAAAU</w:t>
      </w:r>
      <w:r w:rsidR="00051C9E">
        <w:t>3M</w:t>
      </w:r>
      <w:r w:rsidRPr="00F86936">
        <w:t xml:space="preserve">) with investigation type </w:t>
      </w:r>
      <w:r>
        <w:t>PINC</w:t>
      </w:r>
      <w:r w:rsidR="004371F0">
        <w:t xml:space="preserve"> (P</w:t>
      </w:r>
      <w:r>
        <w:t>ayment</w:t>
      </w:r>
      <w:r w:rsidR="004371F0">
        <w:t xml:space="preserve"> initiation</w:t>
      </w:r>
      <w:r>
        <w:t xml:space="preserve"> </w:t>
      </w:r>
      <w:r w:rsidR="004371F0">
        <w:t>n</w:t>
      </w:r>
      <w:r>
        <w:t xml:space="preserve">ot </w:t>
      </w:r>
      <w:r w:rsidR="004371F0">
        <w:t>c</w:t>
      </w:r>
      <w:r>
        <w:t>onfirmed</w:t>
      </w:r>
      <w:r w:rsidR="004371F0">
        <w:t>)</w:t>
      </w:r>
      <w:r w:rsidRPr="00F86936">
        <w:t xml:space="preserve">. </w:t>
      </w:r>
    </w:p>
    <w:p w14:paraId="28A579EC" w14:textId="77777777" w:rsidR="00AC5CB6" w:rsidRDefault="00AC5CB6" w:rsidP="00F86936"/>
    <w:p w14:paraId="02023AE9" w14:textId="7063A108" w:rsidR="005940CD" w:rsidRPr="00F07126" w:rsidRDefault="005940CD" w:rsidP="005940CD">
      <w:pPr>
        <w:rPr>
          <w:rStyle w:val="Bold"/>
        </w:rPr>
      </w:pPr>
      <w:r w:rsidRPr="00F07126">
        <w:rPr>
          <w:rStyle w:val="Bold"/>
        </w:rPr>
        <w:t xml:space="preserve">Business </w:t>
      </w:r>
      <w:r w:rsidR="005C3A83">
        <w:rPr>
          <w:rStyle w:val="Bold"/>
        </w:rPr>
        <w:t>d</w:t>
      </w:r>
      <w:r w:rsidRPr="00F07126">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2281"/>
        <w:gridCol w:w="3617"/>
      </w:tblGrid>
      <w:tr w:rsidR="005940CD" w14:paraId="3647ED84" w14:textId="77777777" w:rsidTr="00051C9E">
        <w:trPr>
          <w:cantSplit/>
          <w:tblHeader/>
        </w:trPr>
        <w:tc>
          <w:tcPr>
            <w:tcW w:w="2241"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A9AB07F" w14:textId="77777777" w:rsidR="005940CD" w:rsidRPr="005940CD" w:rsidRDefault="005940CD" w:rsidP="005940CD">
            <w:pPr>
              <w:pStyle w:val="TableHeading"/>
            </w:pPr>
            <w:r>
              <w:t>Element</w:t>
            </w:r>
          </w:p>
        </w:tc>
        <w:tc>
          <w:tcPr>
            <w:tcW w:w="2281"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B71C64B" w14:textId="77777777" w:rsidR="005940CD" w:rsidRPr="005940CD" w:rsidRDefault="005940CD" w:rsidP="005940CD">
            <w:pPr>
              <w:pStyle w:val="TableHeading"/>
            </w:pPr>
            <w:r>
              <w:t>XML Tag</w:t>
            </w:r>
          </w:p>
        </w:tc>
        <w:tc>
          <w:tcPr>
            <w:tcW w:w="361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6D0E0AC" w14:textId="77777777" w:rsidR="005940CD" w:rsidRPr="005940CD" w:rsidRDefault="005940CD" w:rsidP="005940CD">
            <w:pPr>
              <w:pStyle w:val="TableHeading"/>
            </w:pPr>
            <w:r>
              <w:t>Content</w:t>
            </w:r>
          </w:p>
        </w:tc>
      </w:tr>
      <w:tr w:rsidR="005940CD" w14:paraId="656AD94E" w14:textId="77777777" w:rsidTr="00051C9E">
        <w:tc>
          <w:tcPr>
            <w:tcW w:w="2241" w:type="dxa"/>
            <w:shd w:val="clear" w:color="auto" w:fill="FFFFFF"/>
          </w:tcPr>
          <w:p w14:paraId="006FC24A" w14:textId="77777777" w:rsidR="005940CD" w:rsidRPr="005940CD" w:rsidRDefault="005940CD" w:rsidP="005940CD">
            <w:r w:rsidRPr="006F78EA">
              <w:t>Requestor Investigation Identification</w:t>
            </w:r>
          </w:p>
        </w:tc>
        <w:tc>
          <w:tcPr>
            <w:tcW w:w="2281" w:type="dxa"/>
            <w:shd w:val="clear" w:color="auto" w:fill="FFFFFF"/>
          </w:tcPr>
          <w:p w14:paraId="5A7D427C" w14:textId="77777777" w:rsidR="005940CD" w:rsidRPr="005940CD" w:rsidRDefault="005940CD" w:rsidP="005940CD">
            <w:pPr>
              <w:pStyle w:val="TableText"/>
            </w:pPr>
            <w:r w:rsidRPr="00D81250">
              <w:t>&lt;RqstrInvstgtnId&gt;</w:t>
            </w:r>
          </w:p>
        </w:tc>
        <w:tc>
          <w:tcPr>
            <w:tcW w:w="3617" w:type="dxa"/>
            <w:shd w:val="clear" w:color="auto" w:fill="FFFFFF"/>
          </w:tcPr>
          <w:p w14:paraId="126C7255" w14:textId="6DF2D79C" w:rsidR="005940CD" w:rsidRPr="005940CD" w:rsidRDefault="005940CD" w:rsidP="005940CD">
            <w:pPr>
              <w:rPr>
                <w:rStyle w:val="Syntax"/>
              </w:rPr>
            </w:pPr>
            <w:r w:rsidRPr="00720E52">
              <w:rPr>
                <w:rStyle w:val="Bold"/>
              </w:rPr>
              <w:t>REQSTR_REF</w:t>
            </w:r>
            <w:r>
              <w:rPr>
                <w:rStyle w:val="Bold"/>
              </w:rPr>
              <w:t>12345</w:t>
            </w:r>
          </w:p>
        </w:tc>
      </w:tr>
      <w:tr w:rsidR="005940CD" w14:paraId="0E7F68D5" w14:textId="77777777" w:rsidTr="00051C9E">
        <w:tc>
          <w:tcPr>
            <w:tcW w:w="2241" w:type="dxa"/>
            <w:shd w:val="clear" w:color="auto" w:fill="FFFFFF"/>
          </w:tcPr>
          <w:p w14:paraId="4F1F688A" w14:textId="39259390" w:rsidR="005940CD" w:rsidRPr="005940CD" w:rsidRDefault="005940CD" w:rsidP="005940CD">
            <w:r w:rsidRPr="00976CFC">
              <w:t>Investigation Type</w:t>
            </w:r>
          </w:p>
        </w:tc>
        <w:tc>
          <w:tcPr>
            <w:tcW w:w="2281" w:type="dxa"/>
            <w:shd w:val="clear" w:color="auto" w:fill="FFFFFF"/>
          </w:tcPr>
          <w:p w14:paraId="02FA62DC" w14:textId="77777777" w:rsidR="005940CD" w:rsidRPr="005940CD" w:rsidRDefault="005940CD" w:rsidP="005940CD">
            <w:pPr>
              <w:pStyle w:val="TableText"/>
            </w:pPr>
            <w:r w:rsidRPr="00720E52">
              <w:t>&lt;Cd&gt;</w:t>
            </w:r>
          </w:p>
        </w:tc>
        <w:tc>
          <w:tcPr>
            <w:tcW w:w="3617" w:type="dxa"/>
            <w:shd w:val="clear" w:color="auto" w:fill="FFFFFF"/>
          </w:tcPr>
          <w:p w14:paraId="5AAF348A" w14:textId="223D36FE" w:rsidR="005940CD" w:rsidRPr="005940CD" w:rsidRDefault="005940CD" w:rsidP="005940CD">
            <w:pPr>
              <w:pStyle w:val="TableText"/>
            </w:pPr>
            <w:r w:rsidRPr="00720E52">
              <w:rPr>
                <w:rStyle w:val="Bold"/>
              </w:rPr>
              <w:t>P</w:t>
            </w:r>
            <w:r>
              <w:rPr>
                <w:rStyle w:val="Bold"/>
              </w:rPr>
              <w:t>INC</w:t>
            </w:r>
          </w:p>
        </w:tc>
      </w:tr>
      <w:tr w:rsidR="005940CD" w14:paraId="52893D6D" w14:textId="77777777" w:rsidTr="00051C9E">
        <w:tc>
          <w:tcPr>
            <w:tcW w:w="2241" w:type="dxa"/>
            <w:shd w:val="clear" w:color="auto" w:fill="FFFFFF"/>
          </w:tcPr>
          <w:p w14:paraId="4396996D" w14:textId="77777777" w:rsidR="005940CD" w:rsidRPr="005940CD" w:rsidRDefault="005940CD" w:rsidP="005940CD">
            <w:pPr>
              <w:pStyle w:val="Normalbeforetable"/>
            </w:pPr>
            <w:r w:rsidRPr="00FF1DDF">
              <w:t>Original Instruction Identification</w:t>
            </w:r>
          </w:p>
        </w:tc>
        <w:tc>
          <w:tcPr>
            <w:tcW w:w="2281" w:type="dxa"/>
            <w:shd w:val="clear" w:color="auto" w:fill="FFFFFF"/>
          </w:tcPr>
          <w:p w14:paraId="0388D05B" w14:textId="77777777" w:rsidR="005940CD" w:rsidRPr="005940CD" w:rsidRDefault="005940CD" w:rsidP="005940CD">
            <w:pPr>
              <w:pStyle w:val="TableText"/>
            </w:pPr>
            <w:r w:rsidRPr="004704A8">
              <w:t>&lt;OrgnlInstrId&gt;</w:t>
            </w:r>
          </w:p>
        </w:tc>
        <w:tc>
          <w:tcPr>
            <w:tcW w:w="3617" w:type="dxa"/>
            <w:shd w:val="clear" w:color="auto" w:fill="FFFFFF"/>
          </w:tcPr>
          <w:p w14:paraId="32ADD9CC" w14:textId="51FB1CE2" w:rsidR="005940CD" w:rsidRPr="005940CD" w:rsidRDefault="00A82F31" w:rsidP="005940CD">
            <w:pPr>
              <w:pStyle w:val="TableText"/>
            </w:pPr>
            <w:r w:rsidRPr="00A82F31">
              <w:rPr>
                <w:rStyle w:val="Bold"/>
              </w:rPr>
              <w:t>InitiationMessage20230101160859aab</w:t>
            </w:r>
          </w:p>
        </w:tc>
      </w:tr>
      <w:tr w:rsidR="005940CD" w14:paraId="21CA1739" w14:textId="77777777" w:rsidTr="00051C9E">
        <w:tc>
          <w:tcPr>
            <w:tcW w:w="2241" w:type="dxa"/>
            <w:shd w:val="clear" w:color="auto" w:fill="FFFFFF"/>
          </w:tcPr>
          <w:p w14:paraId="7E5172E1" w14:textId="2CE00A8A" w:rsidR="005940CD" w:rsidRPr="005940CD" w:rsidRDefault="005940CD" w:rsidP="005940CD">
            <w:r w:rsidRPr="007E0E4A">
              <w:t xml:space="preserve">Original </w:t>
            </w:r>
            <w:r w:rsidR="00F7213C">
              <w:t>Instructed</w:t>
            </w:r>
            <w:r w:rsidRPr="007E0E4A">
              <w:t xml:space="preserve"> Amount</w:t>
            </w:r>
          </w:p>
        </w:tc>
        <w:tc>
          <w:tcPr>
            <w:tcW w:w="2281" w:type="dxa"/>
            <w:shd w:val="clear" w:color="auto" w:fill="FFFFFF"/>
          </w:tcPr>
          <w:p w14:paraId="15B127F0" w14:textId="5CFE3EAF" w:rsidR="005940CD" w:rsidRPr="005940CD" w:rsidRDefault="005940CD" w:rsidP="005940CD">
            <w:pPr>
              <w:pStyle w:val="TableText"/>
            </w:pPr>
            <w:r w:rsidRPr="00142310">
              <w:t>&lt;</w:t>
            </w:r>
            <w:r w:rsidR="00F7213C" w:rsidRPr="00F7213C">
              <w:t>OrgnlInstdAmt</w:t>
            </w:r>
            <w:r w:rsidRPr="00142310">
              <w:t>&gt;</w:t>
            </w:r>
          </w:p>
        </w:tc>
        <w:tc>
          <w:tcPr>
            <w:tcW w:w="3617" w:type="dxa"/>
            <w:shd w:val="clear" w:color="auto" w:fill="FFFFFF"/>
          </w:tcPr>
          <w:p w14:paraId="4855E1F4" w14:textId="0E4EF123" w:rsidR="005940CD" w:rsidRPr="005940CD" w:rsidRDefault="005940CD" w:rsidP="005940CD">
            <w:pPr>
              <w:pStyle w:val="TableText"/>
            </w:pPr>
            <w:r w:rsidRPr="00F94424">
              <w:rPr>
                <w:rStyle w:val="Bold"/>
              </w:rPr>
              <w:t>100</w:t>
            </w:r>
            <w:r w:rsidR="00A82F31">
              <w:rPr>
                <w:rStyle w:val="Bold"/>
              </w:rPr>
              <w:t>0000</w:t>
            </w:r>
            <w:r w:rsidRPr="00F94424">
              <w:rPr>
                <w:rStyle w:val="Bold"/>
              </w:rPr>
              <w:t>.00</w:t>
            </w:r>
            <w:r w:rsidR="00F7213C">
              <w:rPr>
                <w:rStyle w:val="Bold"/>
              </w:rPr>
              <w:t xml:space="preserve"> AUD</w:t>
            </w:r>
          </w:p>
        </w:tc>
      </w:tr>
      <w:tr w:rsidR="005940CD" w14:paraId="22CA781F" w14:textId="77777777" w:rsidTr="00051C9E">
        <w:tc>
          <w:tcPr>
            <w:tcW w:w="2241" w:type="dxa"/>
            <w:shd w:val="clear" w:color="auto" w:fill="FFFFFF"/>
          </w:tcPr>
          <w:p w14:paraId="60E9A76B" w14:textId="5FEB36D1" w:rsidR="005940CD" w:rsidRPr="005940CD" w:rsidRDefault="00051C9E" w:rsidP="005940CD">
            <w:pPr>
              <w:pStyle w:val="Normalbeforetable"/>
            </w:pPr>
            <w:r>
              <w:t>Requested Execution Date</w:t>
            </w:r>
          </w:p>
        </w:tc>
        <w:tc>
          <w:tcPr>
            <w:tcW w:w="2281" w:type="dxa"/>
            <w:shd w:val="clear" w:color="auto" w:fill="FFFFFF"/>
          </w:tcPr>
          <w:p w14:paraId="7EC8992C" w14:textId="7AEE1938" w:rsidR="005940CD" w:rsidRPr="005940CD" w:rsidRDefault="005940CD" w:rsidP="005940CD">
            <w:pPr>
              <w:pStyle w:val="TableText"/>
            </w:pPr>
            <w:r w:rsidRPr="00F94424">
              <w:t>&lt;</w:t>
            </w:r>
            <w:r w:rsidR="00051C9E" w:rsidRPr="00051C9E">
              <w:t>Dt</w:t>
            </w:r>
            <w:r w:rsidRPr="00F94424">
              <w:t>&gt;</w:t>
            </w:r>
          </w:p>
        </w:tc>
        <w:tc>
          <w:tcPr>
            <w:tcW w:w="3617" w:type="dxa"/>
            <w:shd w:val="clear" w:color="auto" w:fill="FFFFFF"/>
          </w:tcPr>
          <w:p w14:paraId="70A91D00" w14:textId="7C9E95FB" w:rsidR="005940CD" w:rsidRPr="005940CD" w:rsidRDefault="005940CD" w:rsidP="005940CD">
            <w:pPr>
              <w:pStyle w:val="TableText"/>
            </w:pPr>
            <w:r w:rsidRPr="00F94424">
              <w:rPr>
                <w:rStyle w:val="Bold"/>
              </w:rPr>
              <w:t>202</w:t>
            </w:r>
            <w:r w:rsidR="00A82F31">
              <w:rPr>
                <w:rStyle w:val="Bold"/>
              </w:rPr>
              <w:t>3</w:t>
            </w:r>
            <w:r w:rsidRPr="00F94424">
              <w:rPr>
                <w:rStyle w:val="Bold"/>
              </w:rPr>
              <w:t>-0</w:t>
            </w:r>
            <w:r w:rsidR="00A82F31">
              <w:rPr>
                <w:rStyle w:val="Bold"/>
              </w:rPr>
              <w:t>1</w:t>
            </w:r>
            <w:r w:rsidRPr="00F94424">
              <w:rPr>
                <w:rStyle w:val="Bold"/>
              </w:rPr>
              <w:t>-</w:t>
            </w:r>
            <w:r w:rsidR="00A82F31">
              <w:rPr>
                <w:rStyle w:val="Bold"/>
              </w:rPr>
              <w:t>20</w:t>
            </w:r>
          </w:p>
        </w:tc>
      </w:tr>
      <w:tr w:rsidR="005940CD" w14:paraId="416EBE39" w14:textId="77777777" w:rsidTr="00051C9E">
        <w:tc>
          <w:tcPr>
            <w:tcW w:w="2241" w:type="dxa"/>
            <w:shd w:val="clear" w:color="auto" w:fill="FFFFFF"/>
          </w:tcPr>
          <w:p w14:paraId="4C6EFF20" w14:textId="1B4A7F51" w:rsidR="005940CD" w:rsidRPr="005940CD" w:rsidRDefault="005940CD" w:rsidP="005940CD">
            <w:pPr>
              <w:pStyle w:val="TableText"/>
            </w:pPr>
            <w:r w:rsidRPr="009C4744">
              <w:t xml:space="preserve">Requestor  </w:t>
            </w:r>
          </w:p>
        </w:tc>
        <w:tc>
          <w:tcPr>
            <w:tcW w:w="2281" w:type="dxa"/>
            <w:shd w:val="clear" w:color="auto" w:fill="FFFFFF"/>
          </w:tcPr>
          <w:p w14:paraId="593E3B80" w14:textId="77777777" w:rsidR="005940CD" w:rsidRPr="005940CD" w:rsidRDefault="005940CD" w:rsidP="005940CD">
            <w:pPr>
              <w:pStyle w:val="TableText"/>
            </w:pPr>
            <w:r w:rsidRPr="009C4744">
              <w:t>&lt;BICFI&gt;</w:t>
            </w:r>
          </w:p>
        </w:tc>
        <w:tc>
          <w:tcPr>
            <w:tcW w:w="3617" w:type="dxa"/>
            <w:shd w:val="clear" w:color="auto" w:fill="FFFFFF"/>
          </w:tcPr>
          <w:p w14:paraId="437D8547" w14:textId="798BC94F" w:rsidR="005940CD" w:rsidRPr="005940CD" w:rsidRDefault="00051C9E" w:rsidP="005940CD">
            <w:pPr>
              <w:pStyle w:val="TableText"/>
            </w:pPr>
            <w:r w:rsidRPr="00051C9E">
              <w:rPr>
                <w:rStyle w:val="Bold"/>
              </w:rPr>
              <w:t>AAAAAU2L</w:t>
            </w:r>
          </w:p>
        </w:tc>
      </w:tr>
      <w:tr w:rsidR="005940CD" w14:paraId="4A95F126" w14:textId="77777777" w:rsidTr="00051C9E">
        <w:tc>
          <w:tcPr>
            <w:tcW w:w="2241" w:type="dxa"/>
            <w:shd w:val="clear" w:color="auto" w:fill="FFFFFF"/>
          </w:tcPr>
          <w:p w14:paraId="50846AD8" w14:textId="14031793" w:rsidR="005940CD" w:rsidRPr="005940CD" w:rsidRDefault="005940CD" w:rsidP="005940CD">
            <w:pPr>
              <w:pStyle w:val="TableText"/>
            </w:pPr>
            <w:r w:rsidRPr="009C4744">
              <w:t xml:space="preserve">Responder </w:t>
            </w:r>
          </w:p>
        </w:tc>
        <w:tc>
          <w:tcPr>
            <w:tcW w:w="2281" w:type="dxa"/>
            <w:shd w:val="clear" w:color="auto" w:fill="FFFFFF"/>
          </w:tcPr>
          <w:p w14:paraId="0303CE05" w14:textId="77777777" w:rsidR="005940CD" w:rsidRPr="005940CD" w:rsidRDefault="005940CD" w:rsidP="005940CD">
            <w:pPr>
              <w:pStyle w:val="TableText"/>
            </w:pPr>
            <w:r w:rsidRPr="009C4744">
              <w:t>&lt;BICFI&gt;</w:t>
            </w:r>
          </w:p>
        </w:tc>
        <w:tc>
          <w:tcPr>
            <w:tcW w:w="3617" w:type="dxa"/>
            <w:shd w:val="clear" w:color="auto" w:fill="FFFFFF"/>
          </w:tcPr>
          <w:p w14:paraId="4403385C" w14:textId="7CC2D9B0" w:rsidR="005940CD" w:rsidRPr="005940CD" w:rsidRDefault="00051C9E" w:rsidP="005940CD">
            <w:pPr>
              <w:pStyle w:val="TableText"/>
            </w:pPr>
            <w:r w:rsidRPr="00051C9E">
              <w:rPr>
                <w:rStyle w:val="Bold"/>
              </w:rPr>
              <w:t>BBAAAU</w:t>
            </w:r>
            <w:r>
              <w:rPr>
                <w:rStyle w:val="Bold"/>
              </w:rPr>
              <w:t>3M</w:t>
            </w:r>
          </w:p>
        </w:tc>
      </w:tr>
      <w:tr w:rsidR="005940CD" w14:paraId="2473E0B4" w14:textId="77777777" w:rsidTr="00051C9E">
        <w:tc>
          <w:tcPr>
            <w:tcW w:w="2241" w:type="dxa"/>
            <w:shd w:val="clear" w:color="auto" w:fill="FFFFFF"/>
          </w:tcPr>
          <w:p w14:paraId="75511379" w14:textId="55AC3160" w:rsidR="005940CD" w:rsidRPr="005940CD" w:rsidRDefault="005940CD" w:rsidP="005940CD">
            <w:pPr>
              <w:pStyle w:val="TableText"/>
            </w:pPr>
            <w:r>
              <w:t>Reason</w:t>
            </w:r>
          </w:p>
        </w:tc>
        <w:tc>
          <w:tcPr>
            <w:tcW w:w="2281" w:type="dxa"/>
            <w:shd w:val="clear" w:color="auto" w:fill="FFFFFF"/>
          </w:tcPr>
          <w:p w14:paraId="4264EC89" w14:textId="77777777" w:rsidR="005940CD" w:rsidRPr="005940CD" w:rsidRDefault="005940CD" w:rsidP="005940CD">
            <w:pPr>
              <w:pStyle w:val="TableText"/>
            </w:pPr>
            <w:r>
              <w:t>&lt;Cd&gt;</w:t>
            </w:r>
          </w:p>
        </w:tc>
        <w:tc>
          <w:tcPr>
            <w:tcW w:w="3617" w:type="dxa"/>
            <w:shd w:val="clear" w:color="auto" w:fill="FFFFFF"/>
          </w:tcPr>
          <w:p w14:paraId="34D32D0B" w14:textId="49EF1AF2" w:rsidR="005940CD" w:rsidRPr="005940CD" w:rsidRDefault="005855A4" w:rsidP="005940CD">
            <w:pPr>
              <w:pStyle w:val="TableText"/>
            </w:pPr>
            <w:r>
              <w:rPr>
                <w:rStyle w:val="Bold"/>
              </w:rPr>
              <w:t>PINC</w:t>
            </w:r>
          </w:p>
        </w:tc>
      </w:tr>
    </w:tbl>
    <w:p w14:paraId="00836326" w14:textId="77777777" w:rsidR="00AC5CB6" w:rsidRDefault="00AC5CB6" w:rsidP="005A0A5B">
      <w:pPr>
        <w:pStyle w:val="BlockLabelBeforeXML"/>
      </w:pPr>
    </w:p>
    <w:p w14:paraId="15612E09" w14:textId="135D61F3" w:rsidR="00C704BC" w:rsidRDefault="005940CD" w:rsidP="005A0A5B">
      <w:pPr>
        <w:pStyle w:val="BlockLabelBeforeXML"/>
      </w:pPr>
      <w:r>
        <w:t xml:space="preserve">Message </w:t>
      </w:r>
      <w:r w:rsidR="005C3A83">
        <w:t>i</w:t>
      </w:r>
      <w:r>
        <w:t>nstance</w:t>
      </w:r>
    </w:p>
    <w:p w14:paraId="38BC548F" w14:textId="77777777" w:rsidR="00C704BC" w:rsidRPr="00C704BC" w:rsidRDefault="00C704BC" w:rsidP="00C704BC">
      <w:pPr>
        <w:pStyle w:val="XMLCode"/>
      </w:pPr>
      <w:r w:rsidRPr="00C704BC">
        <w:t>&lt;?xml version="1.0" encoding="UTF-8"?&gt;</w:t>
      </w:r>
    </w:p>
    <w:p w14:paraId="2C04B3E3" w14:textId="6868BCE2" w:rsidR="00C704BC" w:rsidRPr="00C704BC" w:rsidRDefault="00C704BC" w:rsidP="00C704BC">
      <w:pPr>
        <w:pStyle w:val="XMLCode"/>
      </w:pPr>
      <w:r w:rsidRPr="00C704BC">
        <w:t>&lt;Document xmlns="urn:iso:std:iso:20022:tech:xsd:DRAFT1camt.110.001.0</w:t>
      </w:r>
      <w:r w:rsidR="00673F40">
        <w:t>2</w:t>
      </w:r>
      <w:r w:rsidRPr="00C704BC">
        <w:t>" xmlns:xsi="http://www.w3.org/2001/XMLSchema-instance"&gt;</w:t>
      </w:r>
    </w:p>
    <w:p w14:paraId="4B75DF4F" w14:textId="77777777" w:rsidR="00C704BC" w:rsidRPr="00C704BC" w:rsidRDefault="00C704BC" w:rsidP="00C704BC">
      <w:pPr>
        <w:pStyle w:val="XMLCode"/>
      </w:pPr>
      <w:r w:rsidRPr="00C704BC">
        <w:tab/>
        <w:t>&lt;InvstgtnReq&gt;</w:t>
      </w:r>
    </w:p>
    <w:p w14:paraId="0404BD5C" w14:textId="77777777" w:rsidR="00C704BC" w:rsidRDefault="00C704BC" w:rsidP="00C704BC">
      <w:pPr>
        <w:pStyle w:val="XMLCode"/>
      </w:pPr>
      <w:r w:rsidRPr="00C704BC">
        <w:tab/>
      </w:r>
      <w:r w:rsidRPr="00C704BC">
        <w:tab/>
        <w:t>&lt;InvstgtnReq&gt;</w:t>
      </w:r>
    </w:p>
    <w:p w14:paraId="07504506" w14:textId="77777777" w:rsidR="00E6511E" w:rsidRPr="00A909A7" w:rsidRDefault="00E6511E" w:rsidP="00E6511E">
      <w:pPr>
        <w:pStyle w:val="XMLCode"/>
      </w:pPr>
      <w:r w:rsidRPr="00A909A7">
        <w:tab/>
      </w:r>
      <w:r w:rsidRPr="00A909A7">
        <w:tab/>
      </w:r>
      <w:r w:rsidRPr="00A909A7">
        <w:tab/>
        <w:t>&lt;</w:t>
      </w:r>
      <w:r>
        <w:t>Msg</w:t>
      </w:r>
      <w:r w:rsidRPr="00A909A7">
        <w:t>Id&gt;</w:t>
      </w:r>
      <w:r>
        <w:t>ABCDE</w:t>
      </w:r>
      <w:r w:rsidRPr="00A909A7">
        <w:t>&lt;/</w:t>
      </w:r>
      <w:r>
        <w:t>MsgId</w:t>
      </w:r>
      <w:r w:rsidRPr="00A909A7">
        <w:t>&gt;</w:t>
      </w:r>
    </w:p>
    <w:p w14:paraId="44E115DD" w14:textId="77777777" w:rsidR="00C704BC" w:rsidRPr="00C704BC" w:rsidRDefault="00C704BC" w:rsidP="00C704BC">
      <w:pPr>
        <w:pStyle w:val="XMLCode"/>
      </w:pPr>
      <w:r w:rsidRPr="00C704BC">
        <w:tab/>
      </w:r>
      <w:r w:rsidRPr="00C704BC">
        <w:tab/>
      </w:r>
      <w:r w:rsidRPr="00C704BC">
        <w:tab/>
        <w:t>&lt;RqstrInvstgtnId&gt;REQSTR_REF12345&lt;/RqstrInvstgtnId&gt;</w:t>
      </w:r>
    </w:p>
    <w:p w14:paraId="0A1095E8" w14:textId="77777777" w:rsidR="00C704BC" w:rsidRPr="00C704BC" w:rsidRDefault="00C704BC" w:rsidP="00C704BC">
      <w:pPr>
        <w:pStyle w:val="XMLCode"/>
      </w:pPr>
      <w:r w:rsidRPr="00C704BC">
        <w:tab/>
      </w:r>
      <w:r w:rsidRPr="00C704BC">
        <w:tab/>
      </w:r>
      <w:r w:rsidRPr="00C704BC">
        <w:tab/>
        <w:t>&lt;InvstgtnTp&gt;</w:t>
      </w:r>
    </w:p>
    <w:p w14:paraId="395397DC" w14:textId="77777777" w:rsidR="00C704BC" w:rsidRPr="00C704BC" w:rsidRDefault="00C704BC" w:rsidP="00C704BC">
      <w:pPr>
        <w:pStyle w:val="XMLCode"/>
      </w:pPr>
      <w:r w:rsidRPr="00C704BC">
        <w:tab/>
      </w:r>
      <w:r w:rsidRPr="00C704BC">
        <w:tab/>
      </w:r>
      <w:r w:rsidRPr="00C704BC">
        <w:tab/>
      </w:r>
      <w:r w:rsidRPr="00C704BC">
        <w:tab/>
        <w:t>&lt;Cd&gt;PINC&lt;/Cd&gt;</w:t>
      </w:r>
    </w:p>
    <w:p w14:paraId="27AFC082" w14:textId="77777777" w:rsidR="00C704BC" w:rsidRPr="00C704BC" w:rsidRDefault="00C704BC" w:rsidP="00C704BC">
      <w:pPr>
        <w:pStyle w:val="XMLCode"/>
      </w:pPr>
      <w:r w:rsidRPr="00C704BC">
        <w:tab/>
      </w:r>
      <w:r w:rsidRPr="00C704BC">
        <w:tab/>
      </w:r>
      <w:r w:rsidRPr="00C704BC">
        <w:tab/>
        <w:t>&lt;/InvstgtnTp&gt;</w:t>
      </w:r>
    </w:p>
    <w:p w14:paraId="1C7904F5" w14:textId="77777777" w:rsidR="00C704BC" w:rsidRPr="00C704BC" w:rsidRDefault="00C704BC" w:rsidP="00C704BC">
      <w:pPr>
        <w:pStyle w:val="XMLCode"/>
      </w:pPr>
      <w:r w:rsidRPr="00C704BC">
        <w:tab/>
      </w:r>
      <w:r w:rsidRPr="00C704BC">
        <w:tab/>
      </w:r>
      <w:r w:rsidRPr="00C704BC">
        <w:tab/>
        <w:t>&lt;Undrlyg&gt;</w:t>
      </w:r>
    </w:p>
    <w:p w14:paraId="69BFFAA7" w14:textId="77777777" w:rsidR="00C704BC" w:rsidRPr="00C704BC" w:rsidRDefault="00C704BC" w:rsidP="00C704BC">
      <w:pPr>
        <w:pStyle w:val="XMLCode"/>
      </w:pPr>
      <w:r w:rsidRPr="00C704BC">
        <w:tab/>
      </w:r>
      <w:r w:rsidRPr="00C704BC">
        <w:tab/>
      </w:r>
      <w:r w:rsidRPr="00C704BC">
        <w:tab/>
      </w:r>
      <w:r w:rsidRPr="00C704BC">
        <w:tab/>
        <w:t>&lt;Initn&gt;</w:t>
      </w:r>
    </w:p>
    <w:p w14:paraId="04FFB5BC" w14:textId="77777777" w:rsidR="00C704BC" w:rsidRPr="00C704BC" w:rsidRDefault="00C704BC" w:rsidP="00C704BC">
      <w:pPr>
        <w:pStyle w:val="XMLCode"/>
      </w:pPr>
      <w:r w:rsidRPr="00C704BC">
        <w:tab/>
      </w:r>
      <w:r w:rsidRPr="00C704BC">
        <w:tab/>
      </w:r>
      <w:r w:rsidRPr="00C704BC">
        <w:tab/>
      </w:r>
      <w:r w:rsidRPr="00C704BC">
        <w:tab/>
      </w:r>
      <w:r w:rsidRPr="00C704BC">
        <w:tab/>
        <w:t>&lt;OrgnlInstrId&gt;InitiationMessage20230101160859aabb&lt;/OrgnlInstrId&gt;</w:t>
      </w:r>
    </w:p>
    <w:p w14:paraId="60EB9156" w14:textId="77777777" w:rsidR="00C704BC" w:rsidRPr="00C704BC" w:rsidRDefault="00C704BC" w:rsidP="00C704BC">
      <w:pPr>
        <w:pStyle w:val="XMLCode"/>
      </w:pPr>
      <w:r w:rsidRPr="00C704BC">
        <w:tab/>
      </w:r>
      <w:r w:rsidRPr="00C704BC">
        <w:tab/>
      </w:r>
      <w:r w:rsidRPr="00C704BC">
        <w:tab/>
      </w:r>
      <w:r w:rsidRPr="00C704BC">
        <w:tab/>
      </w:r>
      <w:r w:rsidRPr="00C704BC">
        <w:tab/>
        <w:t>&lt;OrgnlInstdAmt Ccy="AUD"&gt;1000000.00&lt;/OrgnlInstdAmt&gt;</w:t>
      </w:r>
    </w:p>
    <w:p w14:paraId="4833783E" w14:textId="77777777" w:rsidR="00C704BC" w:rsidRPr="00C704BC" w:rsidRDefault="00C704BC" w:rsidP="00C704BC">
      <w:pPr>
        <w:pStyle w:val="XMLCode"/>
      </w:pPr>
      <w:r w:rsidRPr="00C704BC">
        <w:tab/>
      </w:r>
      <w:r w:rsidRPr="00C704BC">
        <w:tab/>
      </w:r>
      <w:r w:rsidRPr="00C704BC">
        <w:tab/>
      </w:r>
      <w:r w:rsidRPr="00C704BC">
        <w:tab/>
      </w:r>
      <w:r w:rsidRPr="00C704BC">
        <w:tab/>
        <w:t>&lt;ReqdExctnDt&gt;</w:t>
      </w:r>
    </w:p>
    <w:p w14:paraId="7998C0DB" w14:textId="77777777" w:rsidR="00C704BC" w:rsidRPr="00C704BC" w:rsidRDefault="00C704BC" w:rsidP="00C704BC">
      <w:pPr>
        <w:pStyle w:val="XMLCode"/>
      </w:pPr>
      <w:r w:rsidRPr="00C704BC">
        <w:tab/>
      </w:r>
      <w:r w:rsidRPr="00C704BC">
        <w:tab/>
      </w:r>
      <w:r w:rsidRPr="00C704BC">
        <w:tab/>
      </w:r>
      <w:r w:rsidRPr="00C704BC">
        <w:tab/>
      </w:r>
      <w:r w:rsidRPr="00C704BC">
        <w:tab/>
      </w:r>
      <w:r w:rsidRPr="00C704BC">
        <w:tab/>
        <w:t>&lt;Dt&gt;2023-01-20&lt;/Dt&gt;</w:t>
      </w:r>
    </w:p>
    <w:p w14:paraId="742B85B2" w14:textId="77777777" w:rsidR="00C704BC" w:rsidRPr="00C704BC" w:rsidRDefault="00C704BC" w:rsidP="00C704BC">
      <w:pPr>
        <w:pStyle w:val="XMLCode"/>
      </w:pPr>
      <w:r w:rsidRPr="00C704BC">
        <w:lastRenderedPageBreak/>
        <w:tab/>
      </w:r>
      <w:r w:rsidRPr="00C704BC">
        <w:tab/>
      </w:r>
      <w:r w:rsidRPr="00C704BC">
        <w:tab/>
      </w:r>
      <w:r w:rsidRPr="00C704BC">
        <w:tab/>
      </w:r>
      <w:r w:rsidRPr="00C704BC">
        <w:tab/>
        <w:t>&lt;/ReqdExctnDt&gt;</w:t>
      </w:r>
    </w:p>
    <w:p w14:paraId="44B4EC7C" w14:textId="77777777" w:rsidR="00C704BC" w:rsidRPr="00C704BC" w:rsidRDefault="00C704BC" w:rsidP="00C704BC">
      <w:pPr>
        <w:pStyle w:val="XMLCode"/>
      </w:pPr>
      <w:r w:rsidRPr="00C704BC">
        <w:tab/>
      </w:r>
      <w:r w:rsidRPr="00C704BC">
        <w:tab/>
      </w:r>
      <w:r w:rsidRPr="00C704BC">
        <w:tab/>
      </w:r>
      <w:r w:rsidRPr="00C704BC">
        <w:tab/>
        <w:t>&lt;/Initn&gt;</w:t>
      </w:r>
    </w:p>
    <w:p w14:paraId="6BE11D65" w14:textId="77777777" w:rsidR="00C704BC" w:rsidRPr="00C704BC" w:rsidRDefault="00C704BC" w:rsidP="00C704BC">
      <w:pPr>
        <w:pStyle w:val="XMLCode"/>
      </w:pPr>
      <w:r w:rsidRPr="00C704BC">
        <w:tab/>
      </w:r>
      <w:r w:rsidRPr="00C704BC">
        <w:tab/>
      </w:r>
      <w:r w:rsidRPr="00C704BC">
        <w:tab/>
        <w:t>&lt;/Undrlyg&gt;</w:t>
      </w:r>
    </w:p>
    <w:p w14:paraId="3631AF6B" w14:textId="77777777" w:rsidR="00C704BC" w:rsidRPr="00C704BC" w:rsidRDefault="00C704BC" w:rsidP="00C704BC">
      <w:pPr>
        <w:pStyle w:val="XMLCode"/>
      </w:pPr>
      <w:r w:rsidRPr="00C704BC">
        <w:tab/>
      </w:r>
      <w:r w:rsidRPr="00C704BC">
        <w:tab/>
      </w:r>
      <w:r w:rsidRPr="00C704BC">
        <w:tab/>
        <w:t>&lt;Rqstr&gt;</w:t>
      </w:r>
    </w:p>
    <w:p w14:paraId="2B235BF0" w14:textId="77777777" w:rsidR="00C704BC" w:rsidRPr="00C704BC" w:rsidRDefault="00C704BC" w:rsidP="00C704BC">
      <w:pPr>
        <w:pStyle w:val="XMLCode"/>
      </w:pPr>
      <w:r w:rsidRPr="00C704BC">
        <w:tab/>
      </w:r>
      <w:r w:rsidRPr="00C704BC">
        <w:tab/>
      </w:r>
      <w:r w:rsidRPr="00C704BC">
        <w:tab/>
      </w:r>
      <w:r w:rsidRPr="00C704BC">
        <w:tab/>
        <w:t>&lt;Agt&gt;</w:t>
      </w:r>
    </w:p>
    <w:p w14:paraId="068AC548" w14:textId="77777777" w:rsidR="00C704BC" w:rsidRPr="00C704BC" w:rsidRDefault="00C704BC" w:rsidP="00C704BC">
      <w:pPr>
        <w:pStyle w:val="XMLCode"/>
      </w:pPr>
      <w:r w:rsidRPr="00C704BC">
        <w:tab/>
      </w:r>
      <w:r w:rsidRPr="00C704BC">
        <w:tab/>
      </w:r>
      <w:r w:rsidRPr="00C704BC">
        <w:tab/>
      </w:r>
      <w:r w:rsidRPr="00C704BC">
        <w:tab/>
      </w:r>
      <w:r w:rsidRPr="00C704BC">
        <w:tab/>
        <w:t>&lt;FinInstnId&gt;</w:t>
      </w:r>
    </w:p>
    <w:p w14:paraId="14BF0C63" w14:textId="77777777" w:rsidR="00C704BC" w:rsidRPr="00C704BC" w:rsidRDefault="00C704BC" w:rsidP="00C704BC">
      <w:pPr>
        <w:pStyle w:val="XMLCode"/>
      </w:pPr>
      <w:r w:rsidRPr="00C704BC">
        <w:tab/>
      </w:r>
      <w:r w:rsidRPr="00C704BC">
        <w:tab/>
      </w:r>
      <w:r w:rsidRPr="00C704BC">
        <w:tab/>
      </w:r>
      <w:r w:rsidRPr="00C704BC">
        <w:tab/>
      </w:r>
      <w:r w:rsidRPr="00C704BC">
        <w:tab/>
      </w:r>
      <w:r w:rsidRPr="00C704BC">
        <w:tab/>
        <w:t>&lt;BICFI&gt;AAAAAU2L&lt;/BICFI&gt;</w:t>
      </w:r>
    </w:p>
    <w:p w14:paraId="004AF268" w14:textId="77777777" w:rsidR="00C704BC" w:rsidRPr="00C704BC" w:rsidRDefault="00C704BC" w:rsidP="00C704BC">
      <w:pPr>
        <w:pStyle w:val="XMLCode"/>
      </w:pPr>
      <w:r w:rsidRPr="00C704BC">
        <w:tab/>
      </w:r>
      <w:r w:rsidRPr="00C704BC">
        <w:tab/>
      </w:r>
      <w:r w:rsidRPr="00C704BC">
        <w:tab/>
      </w:r>
      <w:r w:rsidRPr="00C704BC">
        <w:tab/>
      </w:r>
      <w:r w:rsidRPr="00C704BC">
        <w:tab/>
        <w:t>&lt;/FinInstnId&gt;</w:t>
      </w:r>
    </w:p>
    <w:p w14:paraId="56423B59" w14:textId="77777777" w:rsidR="00C704BC" w:rsidRPr="00C704BC" w:rsidRDefault="00C704BC" w:rsidP="00C704BC">
      <w:pPr>
        <w:pStyle w:val="XMLCode"/>
      </w:pPr>
      <w:r w:rsidRPr="00C704BC">
        <w:tab/>
      </w:r>
      <w:r w:rsidRPr="00C704BC">
        <w:tab/>
      </w:r>
      <w:r w:rsidRPr="00C704BC">
        <w:tab/>
      </w:r>
      <w:r w:rsidRPr="00C704BC">
        <w:tab/>
        <w:t>&lt;/Agt&gt;</w:t>
      </w:r>
    </w:p>
    <w:p w14:paraId="45EBAEAF" w14:textId="77777777" w:rsidR="00C704BC" w:rsidRPr="00C704BC" w:rsidRDefault="00C704BC" w:rsidP="00C704BC">
      <w:pPr>
        <w:pStyle w:val="XMLCode"/>
      </w:pPr>
      <w:r w:rsidRPr="00C704BC">
        <w:tab/>
      </w:r>
      <w:r w:rsidRPr="00C704BC">
        <w:tab/>
      </w:r>
      <w:r w:rsidRPr="00C704BC">
        <w:tab/>
        <w:t>&lt;/Rqstr&gt;</w:t>
      </w:r>
    </w:p>
    <w:p w14:paraId="7D994045" w14:textId="77777777" w:rsidR="00C704BC" w:rsidRPr="00C704BC" w:rsidRDefault="00C704BC" w:rsidP="00C704BC">
      <w:pPr>
        <w:pStyle w:val="XMLCode"/>
      </w:pPr>
      <w:r w:rsidRPr="00C704BC">
        <w:tab/>
      </w:r>
      <w:r w:rsidRPr="00C704BC">
        <w:tab/>
      </w:r>
      <w:r w:rsidRPr="00C704BC">
        <w:tab/>
        <w:t>&lt;Rspndr&gt;</w:t>
      </w:r>
    </w:p>
    <w:p w14:paraId="7B4388F4" w14:textId="77777777" w:rsidR="00C704BC" w:rsidRPr="00C704BC" w:rsidRDefault="00C704BC" w:rsidP="00C704BC">
      <w:pPr>
        <w:pStyle w:val="XMLCode"/>
      </w:pPr>
      <w:r w:rsidRPr="00C704BC">
        <w:tab/>
      </w:r>
      <w:r w:rsidRPr="00C704BC">
        <w:tab/>
      </w:r>
      <w:r w:rsidRPr="00C704BC">
        <w:tab/>
      </w:r>
      <w:r w:rsidRPr="00C704BC">
        <w:tab/>
        <w:t>&lt;Agt&gt;</w:t>
      </w:r>
    </w:p>
    <w:p w14:paraId="68E9FC70" w14:textId="77777777" w:rsidR="00C704BC" w:rsidRPr="001650AB" w:rsidRDefault="00C704BC" w:rsidP="00C704BC">
      <w:pPr>
        <w:pStyle w:val="XMLCode"/>
      </w:pPr>
      <w:r w:rsidRPr="00C704BC">
        <w:tab/>
      </w:r>
      <w:r w:rsidRPr="00C704BC">
        <w:tab/>
      </w:r>
      <w:r w:rsidRPr="00C704BC">
        <w:tab/>
      </w:r>
      <w:r w:rsidRPr="00C704BC">
        <w:tab/>
      </w:r>
      <w:r w:rsidRPr="00C704BC">
        <w:tab/>
      </w:r>
      <w:r w:rsidRPr="001650AB">
        <w:t>&lt;FinInstnId&gt;</w:t>
      </w:r>
    </w:p>
    <w:p w14:paraId="73864201" w14:textId="77777777" w:rsidR="00C704BC" w:rsidRPr="001650AB" w:rsidRDefault="00C704BC" w:rsidP="00C704BC">
      <w:pPr>
        <w:pStyle w:val="XMLCode"/>
      </w:pPr>
      <w:r w:rsidRPr="001650AB">
        <w:tab/>
      </w:r>
      <w:r w:rsidRPr="001650AB">
        <w:tab/>
      </w:r>
      <w:r w:rsidRPr="001650AB">
        <w:tab/>
      </w:r>
      <w:r w:rsidRPr="001650AB">
        <w:tab/>
      </w:r>
      <w:r w:rsidRPr="001650AB">
        <w:tab/>
      </w:r>
      <w:r w:rsidRPr="001650AB">
        <w:tab/>
        <w:t>&lt;BICFI&gt;BBAAAU3M&lt;/BICFI&gt;</w:t>
      </w:r>
    </w:p>
    <w:p w14:paraId="009F2118" w14:textId="77777777" w:rsidR="00C704BC" w:rsidRPr="001650AB" w:rsidRDefault="00C704BC" w:rsidP="00C704BC">
      <w:pPr>
        <w:pStyle w:val="XMLCode"/>
      </w:pPr>
      <w:r w:rsidRPr="001650AB">
        <w:tab/>
      </w:r>
      <w:r w:rsidRPr="001650AB">
        <w:tab/>
      </w:r>
      <w:r w:rsidRPr="001650AB">
        <w:tab/>
      </w:r>
      <w:r w:rsidRPr="001650AB">
        <w:tab/>
      </w:r>
      <w:r w:rsidRPr="001650AB">
        <w:tab/>
        <w:t>&lt;/FinInstnId&gt;</w:t>
      </w:r>
    </w:p>
    <w:p w14:paraId="73C54B97" w14:textId="77777777" w:rsidR="00C704BC" w:rsidRPr="001650AB" w:rsidRDefault="00C704BC" w:rsidP="00C704BC">
      <w:pPr>
        <w:pStyle w:val="XMLCode"/>
      </w:pPr>
      <w:r w:rsidRPr="001650AB">
        <w:tab/>
      </w:r>
      <w:r w:rsidRPr="001650AB">
        <w:tab/>
      </w:r>
      <w:r w:rsidRPr="001650AB">
        <w:tab/>
      </w:r>
      <w:r w:rsidRPr="001650AB">
        <w:tab/>
        <w:t>&lt;/Agt&gt;</w:t>
      </w:r>
    </w:p>
    <w:p w14:paraId="72F1D0B2" w14:textId="77777777" w:rsidR="00C704BC" w:rsidRPr="001650AB" w:rsidRDefault="00C704BC" w:rsidP="00C704BC">
      <w:pPr>
        <w:pStyle w:val="XMLCode"/>
      </w:pPr>
      <w:r w:rsidRPr="001650AB">
        <w:tab/>
      </w:r>
      <w:r w:rsidRPr="001650AB">
        <w:tab/>
      </w:r>
      <w:r w:rsidRPr="001650AB">
        <w:tab/>
        <w:t>&lt;/Rspndr&gt;</w:t>
      </w:r>
    </w:p>
    <w:p w14:paraId="41E0372C" w14:textId="77777777" w:rsidR="00C704BC" w:rsidRPr="001650AB" w:rsidRDefault="00C704BC" w:rsidP="00C704BC">
      <w:pPr>
        <w:pStyle w:val="XMLCode"/>
      </w:pPr>
      <w:r w:rsidRPr="001650AB">
        <w:tab/>
      </w:r>
      <w:r w:rsidRPr="001650AB">
        <w:tab/>
        <w:t>&lt;/InvstgtnReq&gt;</w:t>
      </w:r>
    </w:p>
    <w:p w14:paraId="51B16C39" w14:textId="77777777" w:rsidR="00C704BC" w:rsidRPr="001650AB" w:rsidRDefault="00C704BC" w:rsidP="00C704BC">
      <w:pPr>
        <w:pStyle w:val="XMLCode"/>
      </w:pPr>
      <w:r w:rsidRPr="001650AB">
        <w:tab/>
      </w:r>
      <w:r w:rsidRPr="001650AB">
        <w:tab/>
        <w:t>&lt;InvstgtnData&gt;</w:t>
      </w:r>
    </w:p>
    <w:p w14:paraId="1E91AD5C" w14:textId="77777777" w:rsidR="00C704BC" w:rsidRPr="001650AB" w:rsidRDefault="00C704BC" w:rsidP="00C704BC">
      <w:pPr>
        <w:pStyle w:val="XMLCode"/>
      </w:pPr>
      <w:r w:rsidRPr="001650AB">
        <w:tab/>
      </w:r>
      <w:r w:rsidRPr="001650AB">
        <w:tab/>
      </w:r>
      <w:r w:rsidRPr="001650AB">
        <w:tab/>
        <w:t>&lt;Rsn&gt;</w:t>
      </w:r>
    </w:p>
    <w:p w14:paraId="55B4766A" w14:textId="77777777" w:rsidR="00C704BC" w:rsidRPr="00C704BC" w:rsidRDefault="00C704BC" w:rsidP="00C704BC">
      <w:pPr>
        <w:pStyle w:val="XMLCode"/>
      </w:pPr>
      <w:r w:rsidRPr="001650AB">
        <w:tab/>
      </w:r>
      <w:r w:rsidRPr="001650AB">
        <w:tab/>
      </w:r>
      <w:r w:rsidRPr="001650AB">
        <w:tab/>
      </w:r>
      <w:r w:rsidRPr="001650AB">
        <w:tab/>
      </w:r>
      <w:r w:rsidRPr="00C704BC">
        <w:t>&lt;Cd&gt;PINC&lt;/Cd&gt;</w:t>
      </w:r>
    </w:p>
    <w:p w14:paraId="4BD05102" w14:textId="45936FF6" w:rsidR="00C704BC" w:rsidRPr="00C704BC" w:rsidRDefault="00C704BC" w:rsidP="00C704BC">
      <w:pPr>
        <w:pStyle w:val="XMLCode"/>
      </w:pPr>
      <w:r w:rsidRPr="00C704BC">
        <w:tab/>
      </w:r>
      <w:r w:rsidRPr="00C704BC">
        <w:tab/>
      </w:r>
      <w:r w:rsidRPr="00C704BC">
        <w:tab/>
        <w:t>&lt;/Rsn&gt;</w:t>
      </w:r>
    </w:p>
    <w:p w14:paraId="11C09119" w14:textId="77777777" w:rsidR="00C704BC" w:rsidRPr="00C704BC" w:rsidRDefault="00C704BC" w:rsidP="00C704BC">
      <w:pPr>
        <w:pStyle w:val="XMLCode"/>
      </w:pPr>
      <w:r w:rsidRPr="00C704BC">
        <w:tab/>
      </w:r>
      <w:r w:rsidRPr="00C704BC">
        <w:tab/>
        <w:t>&lt;/InvstgtnData&gt;</w:t>
      </w:r>
    </w:p>
    <w:p w14:paraId="238B179E" w14:textId="77777777" w:rsidR="00C704BC" w:rsidRPr="00C704BC" w:rsidRDefault="00C704BC" w:rsidP="00C704BC">
      <w:pPr>
        <w:pStyle w:val="XMLCode"/>
      </w:pPr>
      <w:r w:rsidRPr="00C704BC">
        <w:tab/>
        <w:t>&lt;/InvstgtnReq&gt;</w:t>
      </w:r>
    </w:p>
    <w:p w14:paraId="7F713CDC" w14:textId="2A15D055" w:rsidR="00C704BC" w:rsidRDefault="00C704BC" w:rsidP="00C704BC">
      <w:pPr>
        <w:pStyle w:val="XMLCode"/>
      </w:pPr>
      <w:r w:rsidRPr="00C704BC">
        <w:t>&lt;/Document&gt;</w:t>
      </w:r>
    </w:p>
    <w:p w14:paraId="08F1603F" w14:textId="77777777" w:rsidR="00F86936" w:rsidRDefault="00F86936" w:rsidP="00F86936"/>
    <w:p w14:paraId="6511C67B" w14:textId="77777777" w:rsidR="007C65E3" w:rsidRDefault="007C65E3" w:rsidP="00F86936"/>
    <w:p w14:paraId="2373E8DB" w14:textId="77777777" w:rsidR="007C65E3" w:rsidRDefault="007C65E3" w:rsidP="00F86936"/>
    <w:p w14:paraId="652BA309" w14:textId="77777777" w:rsidR="007C65E3" w:rsidRDefault="007C65E3" w:rsidP="00F86936"/>
    <w:p w14:paraId="3D1CDCC3" w14:textId="77777777" w:rsidR="007C65E3" w:rsidRDefault="007C65E3" w:rsidP="00F86936"/>
    <w:p w14:paraId="1CEA26F7" w14:textId="77777777" w:rsidR="007C65E3" w:rsidRDefault="007C65E3" w:rsidP="00F86936"/>
    <w:p w14:paraId="3F38F7AE" w14:textId="77777777" w:rsidR="007C65E3" w:rsidRDefault="007C65E3" w:rsidP="00F86936"/>
    <w:p w14:paraId="1DD6434A" w14:textId="77777777" w:rsidR="007C65E3" w:rsidRDefault="007C65E3" w:rsidP="00F86936"/>
    <w:p w14:paraId="63EB617D" w14:textId="77777777" w:rsidR="007C65E3" w:rsidRDefault="007C65E3" w:rsidP="00F86936"/>
    <w:p w14:paraId="67F79B77" w14:textId="77777777" w:rsidR="007C65E3" w:rsidRDefault="007C65E3" w:rsidP="00F86936"/>
    <w:p w14:paraId="48C74A0A" w14:textId="77777777" w:rsidR="007C65E3" w:rsidRPr="00F86936" w:rsidRDefault="007C65E3" w:rsidP="00F86936"/>
    <w:p w14:paraId="363CA017" w14:textId="3321FD51" w:rsidR="00F86936" w:rsidRPr="00F86936" w:rsidRDefault="00F86936" w:rsidP="00FC2CEC">
      <w:pPr>
        <w:pStyle w:val="Heading4"/>
      </w:pPr>
      <w:r w:rsidRPr="00F86936">
        <w:lastRenderedPageBreak/>
        <w:t xml:space="preserve">Investigation </w:t>
      </w:r>
      <w:r w:rsidR="005C3A83">
        <w:t>r</w:t>
      </w:r>
      <w:r w:rsidRPr="00F86936">
        <w:t>e</w:t>
      </w:r>
      <w:r>
        <w:t>sponse</w:t>
      </w:r>
    </w:p>
    <w:p w14:paraId="4ED655A4" w14:textId="77777777" w:rsidR="00F86936" w:rsidRPr="00F86936" w:rsidRDefault="00F86936" w:rsidP="00F86936">
      <w:pPr>
        <w:pStyle w:val="BlockLabel"/>
      </w:pPr>
      <w:r w:rsidRPr="00F86936">
        <w:t>Description</w:t>
      </w:r>
    </w:p>
    <w:p w14:paraId="61B609C5" w14:textId="77777777" w:rsidR="00EE4FCA" w:rsidRDefault="00EE4FCA" w:rsidP="00EE4FCA">
      <w:pPr>
        <w:pStyle w:val="Normalbeforetable"/>
      </w:pPr>
      <w:r w:rsidRPr="002B1F25">
        <w:t xml:space="preserve">The </w:t>
      </w:r>
      <w:r>
        <w:t>I</w:t>
      </w:r>
      <w:r w:rsidRPr="002B1F25">
        <w:t xml:space="preserve">nvestigation </w:t>
      </w:r>
      <w:r>
        <w:t>R</w:t>
      </w:r>
      <w:r w:rsidRPr="002B1F25">
        <w:t>esponder (</w:t>
      </w:r>
      <w:r w:rsidRPr="00051C9E">
        <w:t>BBAAAU3M</w:t>
      </w:r>
      <w:r w:rsidRPr="002B1F25">
        <w:t xml:space="preserve">) sends an </w:t>
      </w:r>
      <w:r>
        <w:t>i</w:t>
      </w:r>
      <w:r w:rsidRPr="002B1F25">
        <w:t xml:space="preserve">nvestigation </w:t>
      </w:r>
      <w:r w:rsidRPr="002B1F25" w:rsidDel="00935481">
        <w:t>r</w:t>
      </w:r>
      <w:r w:rsidRPr="002B1F25">
        <w:t xml:space="preserve">esponse (camt.111) to the </w:t>
      </w:r>
      <w:r>
        <w:t>I</w:t>
      </w:r>
      <w:r w:rsidRPr="002B1F25">
        <w:t xml:space="preserve">nvestigation </w:t>
      </w:r>
      <w:r>
        <w:t>R</w:t>
      </w:r>
      <w:r w:rsidRPr="002B1F25">
        <w:t>equestor (</w:t>
      </w:r>
      <w:r w:rsidRPr="00A82F31">
        <w:t>AAAAAU2L</w:t>
      </w:r>
      <w:r w:rsidRPr="002B1F25">
        <w:t>)</w:t>
      </w:r>
      <w:r>
        <w:rPr>
          <w:rStyle w:val="Bold"/>
        </w:rPr>
        <w:t xml:space="preserve">, </w:t>
      </w:r>
      <w:r>
        <w:t xml:space="preserve">confirming original payment has already been rejected </w:t>
      </w:r>
      <w:r w:rsidRPr="007A5517">
        <w:t xml:space="preserve">with investigation status as </w:t>
      </w:r>
      <w:r>
        <w:t>CLSD (Closed)</w:t>
      </w:r>
      <w:r w:rsidRPr="007A5517">
        <w:t xml:space="preserve">.  </w:t>
      </w:r>
    </w:p>
    <w:p w14:paraId="40DA0815" w14:textId="77777777" w:rsidR="007C65E3" w:rsidRDefault="007C65E3" w:rsidP="00354F5E">
      <w:pPr>
        <w:rPr>
          <w:rStyle w:val="Bold"/>
        </w:rPr>
      </w:pPr>
    </w:p>
    <w:p w14:paraId="682B922C" w14:textId="21EDF4EE" w:rsidR="00354F5E" w:rsidRPr="00F07126" w:rsidRDefault="00354F5E" w:rsidP="00354F5E">
      <w:pPr>
        <w:rPr>
          <w:rStyle w:val="Bold"/>
        </w:rPr>
      </w:pPr>
      <w:r w:rsidRPr="00F07126">
        <w:rPr>
          <w:rStyle w:val="Bold"/>
        </w:rPr>
        <w:t xml:space="preserve">Business </w:t>
      </w:r>
      <w:r w:rsidR="006C1ADD">
        <w:rPr>
          <w:rStyle w:val="Bold"/>
        </w:rPr>
        <w:t>d</w:t>
      </w:r>
      <w:r w:rsidRPr="00F07126">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248"/>
        <w:gridCol w:w="3734"/>
      </w:tblGrid>
      <w:tr w:rsidR="00F7213C" w14:paraId="2DA9F6D0" w14:textId="77777777" w:rsidTr="00F7213C">
        <w:trPr>
          <w:cantSplit/>
          <w:tblHeader/>
        </w:trPr>
        <w:tc>
          <w:tcPr>
            <w:tcW w:w="21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1EAE062" w14:textId="77777777" w:rsidR="00F7213C" w:rsidRPr="00F7213C" w:rsidRDefault="00F7213C" w:rsidP="00F7213C">
            <w:pPr>
              <w:pStyle w:val="TableHeading"/>
            </w:pPr>
            <w:r w:rsidRPr="00F7213C">
              <w:t>Element</w:t>
            </w:r>
          </w:p>
        </w:tc>
        <w:tc>
          <w:tcPr>
            <w:tcW w:w="224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AAEE47E" w14:textId="77777777" w:rsidR="00F7213C" w:rsidRPr="00F7213C" w:rsidRDefault="00F7213C" w:rsidP="00F7213C">
            <w:pPr>
              <w:pStyle w:val="TableHeading"/>
            </w:pPr>
            <w:r w:rsidRPr="00F7213C">
              <w:t>XML Tag</w:t>
            </w:r>
          </w:p>
        </w:tc>
        <w:tc>
          <w:tcPr>
            <w:tcW w:w="373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280AE42" w14:textId="77777777" w:rsidR="00F7213C" w:rsidRPr="00F7213C" w:rsidRDefault="00F7213C" w:rsidP="00F7213C">
            <w:pPr>
              <w:pStyle w:val="TableHeading"/>
            </w:pPr>
            <w:r w:rsidRPr="00F7213C">
              <w:t>Content</w:t>
            </w:r>
          </w:p>
        </w:tc>
      </w:tr>
      <w:tr w:rsidR="00F7213C" w14:paraId="4CF1F9F5" w14:textId="77777777" w:rsidTr="00F7213C">
        <w:tc>
          <w:tcPr>
            <w:tcW w:w="2157" w:type="dxa"/>
            <w:shd w:val="clear" w:color="auto" w:fill="FFFFFF"/>
          </w:tcPr>
          <w:p w14:paraId="6C6E656C" w14:textId="27D2E028" w:rsidR="00F7213C" w:rsidRPr="00F7213C" w:rsidRDefault="005D1657" w:rsidP="00F7213C">
            <w:pPr>
              <w:pStyle w:val="TableText"/>
            </w:pPr>
            <w:r w:rsidRPr="00CE4D3C">
              <w:t xml:space="preserve">Responder </w:t>
            </w:r>
            <w:r w:rsidRPr="005D1657">
              <w:t>Investigation Identification</w:t>
            </w:r>
          </w:p>
        </w:tc>
        <w:tc>
          <w:tcPr>
            <w:tcW w:w="2248" w:type="dxa"/>
            <w:shd w:val="clear" w:color="auto" w:fill="FFFFFF"/>
          </w:tcPr>
          <w:p w14:paraId="6235D499" w14:textId="77777777" w:rsidR="00F7213C" w:rsidRPr="00F7213C" w:rsidRDefault="00F7213C" w:rsidP="00F7213C">
            <w:pPr>
              <w:pStyle w:val="TableText"/>
            </w:pPr>
            <w:r w:rsidRPr="00F7213C">
              <w:t>&lt;RspndrInvstgtnId&gt;</w:t>
            </w:r>
          </w:p>
        </w:tc>
        <w:tc>
          <w:tcPr>
            <w:tcW w:w="3734" w:type="dxa"/>
            <w:shd w:val="clear" w:color="auto" w:fill="FFFFFF"/>
          </w:tcPr>
          <w:p w14:paraId="4629CEDE" w14:textId="1C890205" w:rsidR="00F7213C" w:rsidRPr="00F7213C" w:rsidRDefault="00F7213C" w:rsidP="002B5D22">
            <w:pPr>
              <w:pStyle w:val="TableTextCentre"/>
              <w:jc w:val="left"/>
              <w:rPr>
                <w:rStyle w:val="Bold"/>
              </w:rPr>
            </w:pPr>
            <w:r w:rsidRPr="00F7213C">
              <w:rPr>
                <w:rStyle w:val="Bold"/>
              </w:rPr>
              <w:t>REQSTR_REF54321</w:t>
            </w:r>
          </w:p>
        </w:tc>
      </w:tr>
      <w:tr w:rsidR="00F7213C" w14:paraId="353E5D6D" w14:textId="77777777" w:rsidTr="00F7213C">
        <w:tc>
          <w:tcPr>
            <w:tcW w:w="2157" w:type="dxa"/>
            <w:shd w:val="clear" w:color="auto" w:fill="FFFFFF"/>
          </w:tcPr>
          <w:p w14:paraId="7A0F07A3" w14:textId="5FEE159A" w:rsidR="00F7213C" w:rsidRPr="00F7213C" w:rsidRDefault="00F7213C" w:rsidP="00F7213C">
            <w:pPr>
              <w:pStyle w:val="TableText"/>
            </w:pPr>
            <w:r w:rsidRPr="00F7213C">
              <w:t>Status</w:t>
            </w:r>
          </w:p>
        </w:tc>
        <w:tc>
          <w:tcPr>
            <w:tcW w:w="2248" w:type="dxa"/>
            <w:shd w:val="clear" w:color="auto" w:fill="FFFFFF"/>
          </w:tcPr>
          <w:p w14:paraId="2DA4FE0A" w14:textId="4BBFA231" w:rsidR="00F7213C" w:rsidRPr="00F7213C" w:rsidRDefault="00F7213C" w:rsidP="00F7213C">
            <w:pPr>
              <w:pStyle w:val="TableText"/>
            </w:pPr>
            <w:r w:rsidRPr="00F7213C">
              <w:t xml:space="preserve">&lt;Sts&gt; </w:t>
            </w:r>
          </w:p>
        </w:tc>
        <w:tc>
          <w:tcPr>
            <w:tcW w:w="3734" w:type="dxa"/>
            <w:shd w:val="clear" w:color="auto" w:fill="FFFFFF"/>
          </w:tcPr>
          <w:p w14:paraId="2DB288FF" w14:textId="35A2904A" w:rsidR="00F7213C" w:rsidRPr="00F7213C" w:rsidRDefault="00DC4AEF" w:rsidP="002B5D22">
            <w:pPr>
              <w:pStyle w:val="TableTextCentre"/>
              <w:jc w:val="left"/>
              <w:rPr>
                <w:rStyle w:val="Bold"/>
              </w:rPr>
            </w:pPr>
            <w:r>
              <w:rPr>
                <w:rStyle w:val="Bold"/>
              </w:rPr>
              <w:t>CLSD</w:t>
            </w:r>
          </w:p>
        </w:tc>
      </w:tr>
      <w:tr w:rsidR="00F7213C" w14:paraId="1C8C4500" w14:textId="77777777" w:rsidTr="00F7213C">
        <w:tc>
          <w:tcPr>
            <w:tcW w:w="2157" w:type="dxa"/>
            <w:shd w:val="clear" w:color="auto" w:fill="FFFFFF"/>
          </w:tcPr>
          <w:p w14:paraId="7AA97222" w14:textId="11BE0533" w:rsidR="00F7213C" w:rsidRPr="00F7213C" w:rsidRDefault="00F7213C" w:rsidP="00F7213C">
            <w:pPr>
              <w:pStyle w:val="TableText"/>
            </w:pPr>
            <w:r>
              <w:t xml:space="preserve">Status </w:t>
            </w:r>
            <w:r w:rsidR="006C1ADD">
              <w:t>R</w:t>
            </w:r>
            <w:r>
              <w:t>eason</w:t>
            </w:r>
          </w:p>
        </w:tc>
        <w:tc>
          <w:tcPr>
            <w:tcW w:w="2248" w:type="dxa"/>
            <w:shd w:val="clear" w:color="auto" w:fill="FFFFFF"/>
          </w:tcPr>
          <w:p w14:paraId="518C730B" w14:textId="5A940BF4" w:rsidR="00F7213C" w:rsidRPr="00F7213C" w:rsidRDefault="00F7213C" w:rsidP="00F7213C">
            <w:pPr>
              <w:pStyle w:val="TableText"/>
            </w:pPr>
            <w:r w:rsidRPr="00F7213C">
              <w:t>&lt;</w:t>
            </w:r>
            <w:r>
              <w:t>StsRsn</w:t>
            </w:r>
            <w:r w:rsidRPr="00F7213C">
              <w:t>&gt;</w:t>
            </w:r>
          </w:p>
        </w:tc>
        <w:tc>
          <w:tcPr>
            <w:tcW w:w="3734" w:type="dxa"/>
            <w:shd w:val="clear" w:color="auto" w:fill="FFFFFF"/>
          </w:tcPr>
          <w:p w14:paraId="14264E08" w14:textId="4E038B9F" w:rsidR="00F7213C" w:rsidRPr="00F7213C" w:rsidRDefault="009A2FF6" w:rsidP="002B5D22">
            <w:pPr>
              <w:pStyle w:val="TableTextCentre"/>
              <w:jc w:val="left"/>
              <w:rPr>
                <w:rStyle w:val="Bold"/>
              </w:rPr>
            </w:pPr>
            <w:r>
              <w:rPr>
                <w:rStyle w:val="Bold"/>
              </w:rPr>
              <w:t>ARJT</w:t>
            </w:r>
          </w:p>
        </w:tc>
      </w:tr>
      <w:tr w:rsidR="00F7213C" w14:paraId="429DC824" w14:textId="77777777" w:rsidTr="00F7213C">
        <w:tc>
          <w:tcPr>
            <w:tcW w:w="2157" w:type="dxa"/>
            <w:shd w:val="clear" w:color="auto" w:fill="FFFFFF"/>
          </w:tcPr>
          <w:p w14:paraId="4C3FDE67" w14:textId="77777777" w:rsidR="00F7213C" w:rsidRPr="00F7213C" w:rsidRDefault="00F7213C" w:rsidP="00F7213C">
            <w:pPr>
              <w:pStyle w:val="TableText"/>
            </w:pPr>
            <w:r w:rsidRPr="00F7213C">
              <w:t>Requestor Investigation Identifier</w:t>
            </w:r>
          </w:p>
        </w:tc>
        <w:tc>
          <w:tcPr>
            <w:tcW w:w="2248" w:type="dxa"/>
            <w:shd w:val="clear" w:color="auto" w:fill="FFFFFF"/>
          </w:tcPr>
          <w:p w14:paraId="4943E13F" w14:textId="77777777" w:rsidR="00F7213C" w:rsidRPr="00F7213C" w:rsidRDefault="00F7213C" w:rsidP="00F7213C">
            <w:pPr>
              <w:pStyle w:val="TableText"/>
            </w:pPr>
            <w:r w:rsidRPr="00F7213C">
              <w:t>&lt;RqstrInvstgtnId&gt;</w:t>
            </w:r>
          </w:p>
        </w:tc>
        <w:tc>
          <w:tcPr>
            <w:tcW w:w="3734" w:type="dxa"/>
            <w:shd w:val="clear" w:color="auto" w:fill="FFFFFF"/>
          </w:tcPr>
          <w:p w14:paraId="4C2500D5" w14:textId="2F49195D" w:rsidR="00F7213C" w:rsidRPr="00F7213C" w:rsidRDefault="00F7213C" w:rsidP="002B5D22">
            <w:pPr>
              <w:pStyle w:val="TableTextCentre"/>
              <w:jc w:val="left"/>
              <w:rPr>
                <w:rStyle w:val="Bold"/>
              </w:rPr>
            </w:pPr>
            <w:r w:rsidRPr="00F7213C">
              <w:rPr>
                <w:rStyle w:val="Bold"/>
              </w:rPr>
              <w:t>REQSTR_REF12345</w:t>
            </w:r>
          </w:p>
        </w:tc>
      </w:tr>
      <w:tr w:rsidR="00F7213C" w14:paraId="02FCA8D0" w14:textId="77777777" w:rsidTr="00F7213C">
        <w:tc>
          <w:tcPr>
            <w:tcW w:w="2157" w:type="dxa"/>
            <w:shd w:val="clear" w:color="auto" w:fill="FFFFFF"/>
          </w:tcPr>
          <w:p w14:paraId="3A13E1F9" w14:textId="41DA2F5F" w:rsidR="00F7213C" w:rsidRPr="00F7213C" w:rsidRDefault="00F7213C" w:rsidP="00F7213C">
            <w:pPr>
              <w:pStyle w:val="TableText"/>
            </w:pPr>
            <w:r w:rsidRPr="00F7213C">
              <w:t>Investigation Type</w:t>
            </w:r>
          </w:p>
        </w:tc>
        <w:tc>
          <w:tcPr>
            <w:tcW w:w="2248" w:type="dxa"/>
            <w:shd w:val="clear" w:color="auto" w:fill="FFFFFF"/>
          </w:tcPr>
          <w:p w14:paraId="27D0DF95" w14:textId="77777777" w:rsidR="00F7213C" w:rsidRPr="00F7213C" w:rsidRDefault="00F7213C" w:rsidP="00F7213C">
            <w:pPr>
              <w:pStyle w:val="TableText"/>
            </w:pPr>
            <w:r w:rsidRPr="00F7213C">
              <w:t>&lt;Cd&gt;</w:t>
            </w:r>
          </w:p>
        </w:tc>
        <w:tc>
          <w:tcPr>
            <w:tcW w:w="3734" w:type="dxa"/>
            <w:shd w:val="clear" w:color="auto" w:fill="FFFFFF"/>
          </w:tcPr>
          <w:p w14:paraId="131E0D9B" w14:textId="339ED22E" w:rsidR="00F7213C" w:rsidRPr="00F7213C" w:rsidRDefault="00F7213C" w:rsidP="00F7213C">
            <w:pPr>
              <w:pStyle w:val="TableText"/>
              <w:rPr>
                <w:rStyle w:val="Bold"/>
              </w:rPr>
            </w:pPr>
            <w:r>
              <w:rPr>
                <w:rStyle w:val="Bold"/>
              </w:rPr>
              <w:t>PINC</w:t>
            </w:r>
          </w:p>
        </w:tc>
      </w:tr>
      <w:tr w:rsidR="00F7213C" w14:paraId="03BC870F" w14:textId="77777777" w:rsidTr="00F7213C">
        <w:tc>
          <w:tcPr>
            <w:tcW w:w="2157" w:type="dxa"/>
            <w:shd w:val="clear" w:color="auto" w:fill="FFFFFF"/>
          </w:tcPr>
          <w:p w14:paraId="31E4DB33" w14:textId="5484A45D" w:rsidR="00F7213C" w:rsidRPr="00F7213C" w:rsidRDefault="00F7213C" w:rsidP="00F7213C">
            <w:pPr>
              <w:pStyle w:val="TableText"/>
            </w:pPr>
            <w:r w:rsidRPr="00F7213C">
              <w:t xml:space="preserve">Original </w:t>
            </w:r>
            <w:r w:rsidR="005D1657">
              <w:t>I</w:t>
            </w:r>
            <w:r>
              <w:t xml:space="preserve">nstruction </w:t>
            </w:r>
            <w:r w:rsidR="005D1657">
              <w:t>I</w:t>
            </w:r>
            <w:r>
              <w:t>dentification</w:t>
            </w:r>
          </w:p>
        </w:tc>
        <w:tc>
          <w:tcPr>
            <w:tcW w:w="2248" w:type="dxa"/>
            <w:shd w:val="clear" w:color="auto" w:fill="FFFFFF"/>
          </w:tcPr>
          <w:p w14:paraId="33BA10BE" w14:textId="7FA271DA" w:rsidR="00F7213C" w:rsidRPr="00F7213C" w:rsidRDefault="00F7213C" w:rsidP="00F7213C">
            <w:pPr>
              <w:pStyle w:val="TableText"/>
            </w:pPr>
            <w:r w:rsidRPr="00F7213C">
              <w:t>&lt;OrgnlInstrId&gt;</w:t>
            </w:r>
          </w:p>
        </w:tc>
        <w:tc>
          <w:tcPr>
            <w:tcW w:w="3734" w:type="dxa"/>
            <w:shd w:val="clear" w:color="auto" w:fill="FFFFFF"/>
          </w:tcPr>
          <w:p w14:paraId="04211202" w14:textId="588355EE" w:rsidR="00F7213C" w:rsidRPr="00F7213C" w:rsidRDefault="00F7213C" w:rsidP="00F7213C">
            <w:pPr>
              <w:pStyle w:val="TableText"/>
              <w:rPr>
                <w:rStyle w:val="Bold"/>
              </w:rPr>
            </w:pPr>
            <w:r w:rsidRPr="00F7213C">
              <w:rPr>
                <w:rStyle w:val="Bold"/>
              </w:rPr>
              <w:t>InitiationMessage20230101160859aabb</w:t>
            </w:r>
          </w:p>
        </w:tc>
      </w:tr>
      <w:tr w:rsidR="00F7213C" w14:paraId="32FB9987" w14:textId="77777777" w:rsidTr="00F7213C">
        <w:tc>
          <w:tcPr>
            <w:tcW w:w="2157" w:type="dxa"/>
            <w:shd w:val="clear" w:color="auto" w:fill="FFFFFF"/>
          </w:tcPr>
          <w:p w14:paraId="729603FE" w14:textId="49B85C81" w:rsidR="00F7213C" w:rsidRPr="00F7213C" w:rsidRDefault="00F7213C" w:rsidP="00F7213C">
            <w:pPr>
              <w:pStyle w:val="TableText"/>
            </w:pPr>
            <w:r w:rsidRPr="00F7213C">
              <w:t>Original Instructed Amount</w:t>
            </w:r>
          </w:p>
        </w:tc>
        <w:tc>
          <w:tcPr>
            <w:tcW w:w="2248" w:type="dxa"/>
            <w:shd w:val="clear" w:color="auto" w:fill="FFFFFF"/>
          </w:tcPr>
          <w:p w14:paraId="0024144C" w14:textId="15F6B1E2" w:rsidR="00F7213C" w:rsidRPr="00F7213C" w:rsidRDefault="00F7213C" w:rsidP="00F7213C">
            <w:pPr>
              <w:pStyle w:val="TableText"/>
            </w:pPr>
            <w:r w:rsidRPr="00F7213C">
              <w:t>&lt;OrgnlInstdAmt &gt;</w:t>
            </w:r>
          </w:p>
        </w:tc>
        <w:tc>
          <w:tcPr>
            <w:tcW w:w="3734" w:type="dxa"/>
            <w:shd w:val="clear" w:color="auto" w:fill="FFFFFF"/>
          </w:tcPr>
          <w:p w14:paraId="032B662E" w14:textId="5049FB39" w:rsidR="00F7213C" w:rsidRPr="00F7213C" w:rsidRDefault="00F7213C" w:rsidP="00F7213C">
            <w:pPr>
              <w:pStyle w:val="TableText"/>
              <w:rPr>
                <w:rStyle w:val="Bold"/>
              </w:rPr>
            </w:pPr>
            <w:r w:rsidRPr="00F7213C">
              <w:rPr>
                <w:rStyle w:val="Bold"/>
              </w:rPr>
              <w:t>1000000.00</w:t>
            </w:r>
            <w:r>
              <w:rPr>
                <w:rStyle w:val="Bold"/>
              </w:rPr>
              <w:t xml:space="preserve"> AUD</w:t>
            </w:r>
          </w:p>
        </w:tc>
      </w:tr>
      <w:tr w:rsidR="00F7213C" w14:paraId="75A1FC2A" w14:textId="77777777" w:rsidTr="00F7213C">
        <w:tc>
          <w:tcPr>
            <w:tcW w:w="2157" w:type="dxa"/>
            <w:shd w:val="clear" w:color="auto" w:fill="FFFFFF"/>
          </w:tcPr>
          <w:p w14:paraId="793D9556" w14:textId="1FC7A068" w:rsidR="00F7213C" w:rsidRPr="00F7213C" w:rsidRDefault="00F7213C" w:rsidP="00F7213C">
            <w:pPr>
              <w:pStyle w:val="TableText"/>
            </w:pPr>
            <w:r w:rsidRPr="00F7213C">
              <w:t>Requested Execution Date</w:t>
            </w:r>
          </w:p>
        </w:tc>
        <w:tc>
          <w:tcPr>
            <w:tcW w:w="2248" w:type="dxa"/>
            <w:shd w:val="clear" w:color="auto" w:fill="FFFFFF"/>
          </w:tcPr>
          <w:p w14:paraId="4A97053B" w14:textId="52DAA679" w:rsidR="00F7213C" w:rsidRPr="00F7213C" w:rsidRDefault="00F7213C" w:rsidP="00F7213C">
            <w:pPr>
              <w:pStyle w:val="TableText"/>
            </w:pPr>
            <w:r w:rsidRPr="00F7213C">
              <w:t>&lt;Dt&gt;</w:t>
            </w:r>
          </w:p>
        </w:tc>
        <w:tc>
          <w:tcPr>
            <w:tcW w:w="3734" w:type="dxa"/>
            <w:shd w:val="clear" w:color="auto" w:fill="FFFFFF"/>
          </w:tcPr>
          <w:p w14:paraId="1EB089C5" w14:textId="74B46F9C" w:rsidR="00F7213C" w:rsidRPr="00F7213C" w:rsidRDefault="00F7213C" w:rsidP="00F7213C">
            <w:pPr>
              <w:pStyle w:val="TableText"/>
              <w:rPr>
                <w:rStyle w:val="Bold"/>
              </w:rPr>
            </w:pPr>
            <w:r w:rsidRPr="00F7213C">
              <w:rPr>
                <w:rStyle w:val="Bold"/>
              </w:rPr>
              <w:t>2023-01-20</w:t>
            </w:r>
          </w:p>
        </w:tc>
      </w:tr>
      <w:tr w:rsidR="00F7213C" w14:paraId="6E3C8457" w14:textId="77777777" w:rsidTr="00F7213C">
        <w:tc>
          <w:tcPr>
            <w:tcW w:w="2157" w:type="dxa"/>
            <w:shd w:val="clear" w:color="auto" w:fill="FFFFFF"/>
          </w:tcPr>
          <w:p w14:paraId="6253E0E6" w14:textId="293143F4" w:rsidR="00F7213C" w:rsidRPr="00F7213C" w:rsidRDefault="00F7213C" w:rsidP="00F7213C">
            <w:pPr>
              <w:pStyle w:val="TableText"/>
            </w:pPr>
            <w:r w:rsidRPr="00F7213C">
              <w:t xml:space="preserve">Requestor </w:t>
            </w:r>
          </w:p>
        </w:tc>
        <w:tc>
          <w:tcPr>
            <w:tcW w:w="2248" w:type="dxa"/>
            <w:shd w:val="clear" w:color="auto" w:fill="FFFFFF"/>
          </w:tcPr>
          <w:p w14:paraId="46E7CB52" w14:textId="4A548D3D" w:rsidR="00F7213C" w:rsidRPr="00F7213C" w:rsidRDefault="00F7213C" w:rsidP="00F7213C">
            <w:pPr>
              <w:pStyle w:val="TableText"/>
            </w:pPr>
            <w:r w:rsidRPr="00F7213C">
              <w:t>&lt;BICFI&gt;</w:t>
            </w:r>
          </w:p>
        </w:tc>
        <w:tc>
          <w:tcPr>
            <w:tcW w:w="3734" w:type="dxa"/>
            <w:shd w:val="clear" w:color="auto" w:fill="FFFFFF"/>
          </w:tcPr>
          <w:p w14:paraId="456FD49E" w14:textId="32FFF83D" w:rsidR="00F7213C" w:rsidRPr="00F7213C" w:rsidRDefault="00F7213C" w:rsidP="00F7213C">
            <w:pPr>
              <w:pStyle w:val="TableText"/>
              <w:rPr>
                <w:rStyle w:val="Bold"/>
              </w:rPr>
            </w:pPr>
            <w:r w:rsidRPr="00F7213C">
              <w:rPr>
                <w:rStyle w:val="Bold"/>
              </w:rPr>
              <w:t>AAAAAU2L</w:t>
            </w:r>
          </w:p>
        </w:tc>
      </w:tr>
      <w:tr w:rsidR="00F7213C" w14:paraId="34A6F455" w14:textId="77777777" w:rsidTr="00F7213C">
        <w:tc>
          <w:tcPr>
            <w:tcW w:w="2157" w:type="dxa"/>
            <w:shd w:val="clear" w:color="auto" w:fill="FFFFFF"/>
          </w:tcPr>
          <w:p w14:paraId="22AE00BB" w14:textId="6208B2DE" w:rsidR="00F7213C" w:rsidRPr="00F7213C" w:rsidRDefault="00F7213C" w:rsidP="00F7213C">
            <w:pPr>
              <w:pStyle w:val="TableText"/>
            </w:pPr>
            <w:r w:rsidRPr="00F7213C">
              <w:t>Responder</w:t>
            </w:r>
          </w:p>
        </w:tc>
        <w:tc>
          <w:tcPr>
            <w:tcW w:w="2248" w:type="dxa"/>
            <w:shd w:val="clear" w:color="auto" w:fill="FFFFFF"/>
          </w:tcPr>
          <w:p w14:paraId="085EDAFB" w14:textId="202F2B39" w:rsidR="00F7213C" w:rsidRPr="00F7213C" w:rsidRDefault="00F7213C" w:rsidP="00F7213C">
            <w:pPr>
              <w:pStyle w:val="TableText"/>
            </w:pPr>
            <w:r w:rsidRPr="00F7213C">
              <w:t>&lt;BICFI&gt;</w:t>
            </w:r>
          </w:p>
        </w:tc>
        <w:tc>
          <w:tcPr>
            <w:tcW w:w="3734" w:type="dxa"/>
            <w:shd w:val="clear" w:color="auto" w:fill="FFFFFF"/>
          </w:tcPr>
          <w:p w14:paraId="3A0388E1" w14:textId="4AF16A41" w:rsidR="00F7213C" w:rsidRPr="00F7213C" w:rsidRDefault="00F7213C" w:rsidP="00F7213C">
            <w:pPr>
              <w:pStyle w:val="TableText"/>
              <w:rPr>
                <w:rStyle w:val="Bold"/>
              </w:rPr>
            </w:pPr>
            <w:r w:rsidRPr="00F7213C">
              <w:rPr>
                <w:rStyle w:val="Bold"/>
              </w:rPr>
              <w:t>BBAAAU3M</w:t>
            </w:r>
          </w:p>
        </w:tc>
      </w:tr>
    </w:tbl>
    <w:p w14:paraId="6F1A9E4B" w14:textId="2EC17660" w:rsidR="00354F5E" w:rsidRDefault="00354F5E" w:rsidP="00F80229"/>
    <w:p w14:paraId="709316A3" w14:textId="02C2D694" w:rsidR="00354F5E" w:rsidRPr="007A5517" w:rsidRDefault="00354F5E" w:rsidP="00354F5E">
      <w:pPr>
        <w:pStyle w:val="BlockLabelBeforeXML"/>
      </w:pPr>
      <w:r w:rsidRPr="007A5517">
        <w:t xml:space="preserve">Message </w:t>
      </w:r>
      <w:r w:rsidR="006C1ADD">
        <w:t>i</w:t>
      </w:r>
      <w:r w:rsidRPr="007A5517">
        <w:t>nstance</w:t>
      </w:r>
    </w:p>
    <w:p w14:paraId="0DB1536C" w14:textId="43405962" w:rsidR="00DF0E11" w:rsidRPr="00DF0E11" w:rsidRDefault="00DF0E11" w:rsidP="00DF0E11">
      <w:pPr>
        <w:pStyle w:val="XMLCode"/>
      </w:pPr>
      <w:r w:rsidRPr="00DF0E11">
        <w:t>&lt;?xml version="1.0" encoding="UTF-8"?&gt;</w:t>
      </w:r>
    </w:p>
    <w:p w14:paraId="66DA0716" w14:textId="39FF629E" w:rsidR="00DF0E11" w:rsidRPr="00DF0E11" w:rsidRDefault="00DF0E11" w:rsidP="00DF0E11">
      <w:pPr>
        <w:pStyle w:val="XMLCode"/>
      </w:pPr>
      <w:r w:rsidRPr="00DF0E11">
        <w:t>&lt;Document xmlns="urn:iso:std:iso:20022:tech:xsd:DRAFT1</w:t>
      </w:r>
      <w:r w:rsidR="00BF0BA7">
        <w:t>camt.111.001.0</w:t>
      </w:r>
      <w:r w:rsidR="00E57317">
        <w:t>3</w:t>
      </w:r>
      <w:r w:rsidRPr="00DF0E11">
        <w:t>" xmlns:xsi="http://www.w3.org/2001/XMLSchema-instance"&gt;</w:t>
      </w:r>
    </w:p>
    <w:p w14:paraId="554EC151" w14:textId="77777777" w:rsidR="00DF0E11" w:rsidRPr="00DF0E11" w:rsidRDefault="00DF0E11" w:rsidP="00DF0E11">
      <w:pPr>
        <w:pStyle w:val="XMLCode"/>
      </w:pPr>
      <w:r w:rsidRPr="00DF0E11">
        <w:tab/>
        <w:t>&lt;InvstgtnRspn&gt;</w:t>
      </w:r>
    </w:p>
    <w:p w14:paraId="495B1099" w14:textId="77777777" w:rsidR="00DF0E11" w:rsidRDefault="00DF0E11" w:rsidP="00DF0E11">
      <w:pPr>
        <w:pStyle w:val="XMLCode"/>
      </w:pPr>
      <w:r w:rsidRPr="00DF0E11">
        <w:tab/>
      </w:r>
      <w:r w:rsidRPr="00DF0E11">
        <w:tab/>
        <w:t>&lt;InvstgtnRspn&gt;</w:t>
      </w:r>
    </w:p>
    <w:p w14:paraId="01999555" w14:textId="77777777" w:rsidR="000C1E5D" w:rsidRPr="00A909A7" w:rsidRDefault="000C1E5D" w:rsidP="000C1E5D">
      <w:pPr>
        <w:pStyle w:val="XMLCode"/>
      </w:pPr>
      <w:r w:rsidRPr="00A909A7">
        <w:tab/>
      </w:r>
      <w:r w:rsidRPr="00A909A7">
        <w:tab/>
      </w:r>
      <w:r w:rsidRPr="00A909A7">
        <w:tab/>
        <w:t>&lt;</w:t>
      </w:r>
      <w:r>
        <w:t>Msg</w:t>
      </w:r>
      <w:r w:rsidRPr="00A909A7">
        <w:t>Id&gt;</w:t>
      </w:r>
      <w:r>
        <w:t>6789</w:t>
      </w:r>
      <w:r w:rsidRPr="00A909A7">
        <w:t>&lt;/</w:t>
      </w:r>
      <w:r>
        <w:t>MsgId</w:t>
      </w:r>
      <w:r w:rsidRPr="00A909A7">
        <w:t>&gt;</w:t>
      </w:r>
    </w:p>
    <w:p w14:paraId="4598A50F" w14:textId="77777777" w:rsidR="00DF0E11" w:rsidRPr="00DF0E11" w:rsidRDefault="00DF0E11" w:rsidP="00DF0E11">
      <w:pPr>
        <w:pStyle w:val="XMLCode"/>
      </w:pPr>
      <w:r w:rsidRPr="00DF0E11">
        <w:tab/>
      </w:r>
      <w:r w:rsidRPr="00DF0E11">
        <w:tab/>
      </w:r>
      <w:r w:rsidRPr="00DF0E11">
        <w:tab/>
        <w:t>&lt;RspndrInvstgtnId&gt;REQSTR_REF54321&lt;/RspndrInvstgtnId&gt;</w:t>
      </w:r>
    </w:p>
    <w:p w14:paraId="0C01045F" w14:textId="77777777" w:rsidR="00DF0E11" w:rsidRPr="00DF0E11" w:rsidRDefault="00DF0E11" w:rsidP="00DF0E11">
      <w:pPr>
        <w:pStyle w:val="XMLCode"/>
      </w:pPr>
      <w:r w:rsidRPr="00DF0E11">
        <w:tab/>
      </w:r>
      <w:r w:rsidRPr="00DF0E11">
        <w:tab/>
      </w:r>
      <w:r w:rsidRPr="00DF0E11">
        <w:tab/>
        <w:t>&lt;InvstgtnSts&gt;</w:t>
      </w:r>
    </w:p>
    <w:p w14:paraId="1E1174C6" w14:textId="77777777" w:rsidR="00DF0E11" w:rsidRPr="00DF0E11" w:rsidRDefault="00DF0E11" w:rsidP="00DF0E11">
      <w:pPr>
        <w:pStyle w:val="XMLCode"/>
      </w:pPr>
      <w:r w:rsidRPr="00DF0E11">
        <w:tab/>
      </w:r>
      <w:r w:rsidRPr="00DF0E11">
        <w:tab/>
      </w:r>
      <w:r w:rsidRPr="00DF0E11">
        <w:tab/>
      </w:r>
      <w:r w:rsidRPr="00DF0E11">
        <w:tab/>
        <w:t>&lt;Sts&gt;CLSD&lt;/Sts&gt;</w:t>
      </w:r>
    </w:p>
    <w:p w14:paraId="2C9FC2C3" w14:textId="77777777" w:rsidR="002436E3" w:rsidRPr="00DF0E11" w:rsidRDefault="002436E3" w:rsidP="002436E3">
      <w:pPr>
        <w:pStyle w:val="XMLCode"/>
      </w:pPr>
      <w:r w:rsidRPr="00DF0E11">
        <w:tab/>
      </w:r>
      <w:r w:rsidRPr="00DF0E11">
        <w:tab/>
      </w:r>
      <w:r w:rsidRPr="00DF0E11">
        <w:tab/>
      </w:r>
      <w:r w:rsidRPr="00DF0E11">
        <w:tab/>
        <w:t>&lt;StsRsn&gt;</w:t>
      </w:r>
    </w:p>
    <w:p w14:paraId="07FF8531" w14:textId="77777777" w:rsidR="002436E3" w:rsidRPr="00DF0E11" w:rsidRDefault="002436E3" w:rsidP="002436E3">
      <w:pPr>
        <w:pStyle w:val="XMLCode"/>
      </w:pPr>
      <w:r w:rsidRPr="00DF0E11">
        <w:tab/>
      </w:r>
      <w:r w:rsidRPr="00DF0E11">
        <w:tab/>
      </w:r>
      <w:r w:rsidRPr="00DF0E11">
        <w:tab/>
      </w:r>
      <w:r w:rsidRPr="00DF0E11">
        <w:tab/>
      </w:r>
      <w:r w:rsidRPr="00DF0E11">
        <w:tab/>
        <w:t>&lt;Cd&gt;</w:t>
      </w:r>
      <w:r w:rsidRPr="00663D78">
        <w:t>ARJT</w:t>
      </w:r>
      <w:r w:rsidRPr="00DF0E11">
        <w:t>&lt;/Cd&gt;</w:t>
      </w:r>
    </w:p>
    <w:p w14:paraId="70A54DD0" w14:textId="77777777" w:rsidR="002436E3" w:rsidRPr="00DF0E11" w:rsidRDefault="002436E3" w:rsidP="002436E3">
      <w:pPr>
        <w:pStyle w:val="XMLCode"/>
      </w:pPr>
      <w:r w:rsidRPr="00DF0E11">
        <w:tab/>
      </w:r>
      <w:r w:rsidRPr="00DF0E11">
        <w:tab/>
      </w:r>
      <w:r w:rsidRPr="00DF0E11">
        <w:tab/>
      </w:r>
      <w:r w:rsidRPr="00DF0E11">
        <w:tab/>
        <w:t xml:space="preserve">&lt;/StsRsn&gt;&lt;!-- </w:t>
      </w:r>
      <w:r w:rsidRPr="00215A87">
        <w:t>Already</w:t>
      </w:r>
      <w:r>
        <w:t xml:space="preserve"> </w:t>
      </w:r>
      <w:r w:rsidRPr="00215A87">
        <w:t>Rejected</w:t>
      </w:r>
      <w:r>
        <w:t xml:space="preserve"> </w:t>
      </w:r>
      <w:r w:rsidRPr="00215A87">
        <w:t>Transaction</w:t>
      </w:r>
      <w:r>
        <w:t>.</w:t>
      </w:r>
      <w:r w:rsidRPr="00DF0E11">
        <w:t>--&gt;</w:t>
      </w:r>
    </w:p>
    <w:p w14:paraId="2E9E2DE8" w14:textId="77777777" w:rsidR="00DF0E11" w:rsidRPr="00DF0E11" w:rsidRDefault="00DF0E11" w:rsidP="00DF0E11">
      <w:pPr>
        <w:pStyle w:val="XMLCode"/>
      </w:pPr>
      <w:r w:rsidRPr="00DF0E11">
        <w:tab/>
      </w:r>
      <w:r w:rsidRPr="00DF0E11">
        <w:tab/>
      </w:r>
      <w:r w:rsidRPr="00DF0E11">
        <w:tab/>
        <w:t>&lt;/InvstgtnSts&gt;&lt;!-- Closed--&gt;</w:t>
      </w:r>
    </w:p>
    <w:p w14:paraId="0553DD46" w14:textId="77777777" w:rsidR="00DF0E11" w:rsidRPr="00DF0E11" w:rsidRDefault="00DF0E11" w:rsidP="00DF0E11">
      <w:pPr>
        <w:pStyle w:val="XMLCode"/>
      </w:pPr>
      <w:r w:rsidRPr="00DF0E11">
        <w:tab/>
      </w:r>
      <w:r w:rsidRPr="00DF0E11">
        <w:tab/>
        <w:t>&lt;/InvstgtnRspn&gt;</w:t>
      </w:r>
    </w:p>
    <w:p w14:paraId="7D5C7E8C" w14:textId="77777777" w:rsidR="00DF0E11" w:rsidRDefault="00DF0E11" w:rsidP="00DF0E11">
      <w:pPr>
        <w:pStyle w:val="XMLCode"/>
      </w:pPr>
      <w:r w:rsidRPr="00DF0E11">
        <w:tab/>
      </w:r>
      <w:r w:rsidRPr="00DF0E11">
        <w:tab/>
        <w:t>&lt;OrgnlInvstgtnReq&gt;</w:t>
      </w:r>
    </w:p>
    <w:p w14:paraId="16164E93" w14:textId="77777777" w:rsidR="006B4A66" w:rsidRPr="00A909A7" w:rsidRDefault="006B4A66" w:rsidP="006B4A66">
      <w:pPr>
        <w:pStyle w:val="XMLCode"/>
      </w:pPr>
      <w:r w:rsidRPr="00A909A7">
        <w:lastRenderedPageBreak/>
        <w:tab/>
      </w:r>
      <w:r w:rsidRPr="00A909A7">
        <w:tab/>
      </w:r>
      <w:r w:rsidRPr="00A909A7">
        <w:tab/>
        <w:t>&lt;</w:t>
      </w:r>
      <w:r>
        <w:t>Msg</w:t>
      </w:r>
      <w:r w:rsidRPr="00A909A7">
        <w:t>Id&gt;</w:t>
      </w:r>
      <w:r>
        <w:t>ABCDE</w:t>
      </w:r>
      <w:r w:rsidRPr="00A909A7">
        <w:t>&lt;/</w:t>
      </w:r>
      <w:r>
        <w:t>MsgId</w:t>
      </w:r>
      <w:r w:rsidRPr="00A909A7">
        <w:t>&gt;</w:t>
      </w:r>
    </w:p>
    <w:p w14:paraId="606FC2EF" w14:textId="77777777" w:rsidR="00DF0E11" w:rsidRPr="00DF0E11" w:rsidRDefault="00DF0E11" w:rsidP="00DF0E11">
      <w:pPr>
        <w:pStyle w:val="XMLCode"/>
      </w:pPr>
      <w:r w:rsidRPr="00DF0E11">
        <w:tab/>
      </w:r>
      <w:r w:rsidRPr="00DF0E11">
        <w:tab/>
      </w:r>
      <w:r w:rsidRPr="00DF0E11">
        <w:tab/>
        <w:t>&lt;RqstrInvstgtnId&gt;REQSTR_REF12345&lt;/RqstrInvstgtnId&gt;</w:t>
      </w:r>
    </w:p>
    <w:p w14:paraId="3A963140" w14:textId="77777777" w:rsidR="00DF0E11" w:rsidRPr="00DF0E11" w:rsidRDefault="00DF0E11" w:rsidP="00DF0E11">
      <w:pPr>
        <w:pStyle w:val="XMLCode"/>
      </w:pPr>
      <w:r w:rsidRPr="00DF0E11">
        <w:tab/>
      </w:r>
      <w:r w:rsidRPr="00DF0E11">
        <w:tab/>
      </w:r>
      <w:r w:rsidRPr="00DF0E11">
        <w:tab/>
        <w:t>&lt;InvstgtnTp&gt;</w:t>
      </w:r>
    </w:p>
    <w:p w14:paraId="2EEC49B4" w14:textId="77777777" w:rsidR="00DF0E11" w:rsidRPr="00DF0E11" w:rsidRDefault="00DF0E11" w:rsidP="00DF0E11">
      <w:pPr>
        <w:pStyle w:val="XMLCode"/>
      </w:pPr>
      <w:r w:rsidRPr="00DF0E11">
        <w:tab/>
      </w:r>
      <w:r w:rsidRPr="00DF0E11">
        <w:tab/>
      </w:r>
      <w:r w:rsidRPr="00DF0E11">
        <w:tab/>
      </w:r>
      <w:r w:rsidRPr="00DF0E11">
        <w:tab/>
        <w:t>&lt;Cd&gt;PINC&lt;/Cd&gt;</w:t>
      </w:r>
    </w:p>
    <w:p w14:paraId="39D455FC" w14:textId="77777777" w:rsidR="00DF0E11" w:rsidRPr="00DF0E11" w:rsidRDefault="00DF0E11" w:rsidP="00DF0E11">
      <w:pPr>
        <w:pStyle w:val="XMLCode"/>
      </w:pPr>
      <w:r w:rsidRPr="00DF0E11">
        <w:tab/>
      </w:r>
      <w:r w:rsidRPr="00DF0E11">
        <w:tab/>
      </w:r>
      <w:r w:rsidRPr="00DF0E11">
        <w:tab/>
        <w:t>&lt;/InvstgtnTp&gt;</w:t>
      </w:r>
    </w:p>
    <w:p w14:paraId="21F364FD" w14:textId="77777777" w:rsidR="00DF0E11" w:rsidRPr="00DF0E11" w:rsidRDefault="00DF0E11" w:rsidP="00DF0E11">
      <w:pPr>
        <w:pStyle w:val="XMLCode"/>
      </w:pPr>
      <w:r w:rsidRPr="00DF0E11">
        <w:tab/>
      </w:r>
      <w:r w:rsidRPr="00DF0E11">
        <w:tab/>
      </w:r>
      <w:r w:rsidRPr="00DF0E11">
        <w:tab/>
        <w:t>&lt;Undrlyg&gt;</w:t>
      </w:r>
    </w:p>
    <w:p w14:paraId="1175F97B" w14:textId="77777777" w:rsidR="00DF0E11" w:rsidRPr="00DF0E11" w:rsidRDefault="00DF0E11" w:rsidP="00DF0E11">
      <w:pPr>
        <w:pStyle w:val="XMLCode"/>
      </w:pPr>
      <w:r w:rsidRPr="00DF0E11">
        <w:tab/>
      </w:r>
      <w:r w:rsidRPr="00DF0E11">
        <w:tab/>
      </w:r>
      <w:r w:rsidRPr="00DF0E11">
        <w:tab/>
      </w:r>
      <w:r w:rsidRPr="00DF0E11">
        <w:tab/>
        <w:t>&lt;Initn&gt;</w:t>
      </w:r>
    </w:p>
    <w:p w14:paraId="75F0A6AB" w14:textId="77777777" w:rsidR="00DF0E11" w:rsidRPr="00DF0E11" w:rsidRDefault="00DF0E11" w:rsidP="00DF0E11">
      <w:pPr>
        <w:pStyle w:val="XMLCode"/>
      </w:pPr>
      <w:r w:rsidRPr="00DF0E11">
        <w:tab/>
      </w:r>
      <w:r w:rsidRPr="00DF0E11">
        <w:tab/>
      </w:r>
      <w:r w:rsidRPr="00DF0E11">
        <w:tab/>
      </w:r>
      <w:r w:rsidRPr="00DF0E11">
        <w:tab/>
      </w:r>
      <w:r w:rsidRPr="00DF0E11">
        <w:tab/>
        <w:t>&lt;OrgnlInstrId&gt;InitiationMessage20230101160859aabb&lt;/OrgnlInstrId&gt;</w:t>
      </w:r>
    </w:p>
    <w:p w14:paraId="2C36D6CC" w14:textId="77777777" w:rsidR="00DF0E11" w:rsidRPr="00DF0E11" w:rsidRDefault="00DF0E11" w:rsidP="00DF0E11">
      <w:pPr>
        <w:pStyle w:val="XMLCode"/>
      </w:pPr>
      <w:r w:rsidRPr="00DF0E11">
        <w:tab/>
      </w:r>
      <w:r w:rsidRPr="00DF0E11">
        <w:tab/>
      </w:r>
      <w:r w:rsidRPr="00DF0E11">
        <w:tab/>
      </w:r>
      <w:r w:rsidRPr="00DF0E11">
        <w:tab/>
      </w:r>
      <w:r w:rsidRPr="00DF0E11">
        <w:tab/>
        <w:t>&lt;OrgnlInstdAmt Ccy="AUD"&gt;1000000.00&lt;/OrgnlInstdAmt&gt;</w:t>
      </w:r>
    </w:p>
    <w:p w14:paraId="4EDB2082" w14:textId="77777777" w:rsidR="00DF0E11" w:rsidRPr="00DF0E11" w:rsidRDefault="00DF0E11" w:rsidP="00DF0E11">
      <w:pPr>
        <w:pStyle w:val="XMLCode"/>
      </w:pPr>
      <w:r w:rsidRPr="00DF0E11">
        <w:tab/>
      </w:r>
      <w:r w:rsidRPr="00DF0E11">
        <w:tab/>
      </w:r>
      <w:r w:rsidRPr="00DF0E11">
        <w:tab/>
      </w:r>
      <w:r w:rsidRPr="00DF0E11">
        <w:tab/>
      </w:r>
      <w:r w:rsidRPr="00DF0E11">
        <w:tab/>
        <w:t>&lt;ReqdExctnDt&gt;</w:t>
      </w:r>
    </w:p>
    <w:p w14:paraId="477AF13E" w14:textId="77777777" w:rsidR="00DF0E11" w:rsidRPr="00DF0E11" w:rsidRDefault="00DF0E11" w:rsidP="00DF0E11">
      <w:pPr>
        <w:pStyle w:val="XMLCode"/>
      </w:pPr>
      <w:r w:rsidRPr="00DF0E11">
        <w:tab/>
      </w:r>
      <w:r w:rsidRPr="00DF0E11">
        <w:tab/>
      </w:r>
      <w:r w:rsidRPr="00DF0E11">
        <w:tab/>
      </w:r>
      <w:r w:rsidRPr="00DF0E11">
        <w:tab/>
      </w:r>
      <w:r w:rsidRPr="00DF0E11">
        <w:tab/>
      </w:r>
      <w:r w:rsidRPr="00DF0E11">
        <w:tab/>
        <w:t>&lt;Dt&gt;2023-01-20&lt;/Dt&gt;</w:t>
      </w:r>
    </w:p>
    <w:p w14:paraId="5285C571" w14:textId="77777777" w:rsidR="00DF0E11" w:rsidRPr="00DF0E11" w:rsidRDefault="00DF0E11" w:rsidP="00DF0E11">
      <w:pPr>
        <w:pStyle w:val="XMLCode"/>
      </w:pPr>
      <w:r w:rsidRPr="00DF0E11">
        <w:tab/>
      </w:r>
      <w:r w:rsidRPr="00DF0E11">
        <w:tab/>
      </w:r>
      <w:r w:rsidRPr="00DF0E11">
        <w:tab/>
      </w:r>
      <w:r w:rsidRPr="00DF0E11">
        <w:tab/>
      </w:r>
      <w:r w:rsidRPr="00DF0E11">
        <w:tab/>
        <w:t>&lt;/ReqdExctnDt&gt;</w:t>
      </w:r>
    </w:p>
    <w:p w14:paraId="70F46BCC" w14:textId="77777777" w:rsidR="00DF0E11" w:rsidRPr="00DF0E11" w:rsidRDefault="00DF0E11" w:rsidP="00DF0E11">
      <w:pPr>
        <w:pStyle w:val="XMLCode"/>
      </w:pPr>
      <w:r w:rsidRPr="00DF0E11">
        <w:tab/>
      </w:r>
      <w:r w:rsidRPr="00DF0E11">
        <w:tab/>
      </w:r>
      <w:r w:rsidRPr="00DF0E11">
        <w:tab/>
      </w:r>
      <w:r w:rsidRPr="00DF0E11">
        <w:tab/>
        <w:t>&lt;/Initn&gt;</w:t>
      </w:r>
    </w:p>
    <w:p w14:paraId="6BD85297" w14:textId="77777777" w:rsidR="00DF0E11" w:rsidRPr="00DF0E11" w:rsidRDefault="00DF0E11" w:rsidP="00DF0E11">
      <w:pPr>
        <w:pStyle w:val="XMLCode"/>
      </w:pPr>
      <w:r w:rsidRPr="00DF0E11">
        <w:tab/>
      </w:r>
      <w:r w:rsidRPr="00DF0E11">
        <w:tab/>
      </w:r>
      <w:r w:rsidRPr="00DF0E11">
        <w:tab/>
        <w:t>&lt;/Undrlyg&gt;</w:t>
      </w:r>
    </w:p>
    <w:p w14:paraId="64E550D5" w14:textId="77777777" w:rsidR="00DF0E11" w:rsidRPr="00DF0E11" w:rsidRDefault="00DF0E11" w:rsidP="00DF0E11">
      <w:pPr>
        <w:pStyle w:val="XMLCode"/>
      </w:pPr>
      <w:r w:rsidRPr="00DF0E11">
        <w:tab/>
      </w:r>
      <w:r w:rsidRPr="00DF0E11">
        <w:tab/>
      </w:r>
      <w:r w:rsidRPr="00DF0E11">
        <w:tab/>
        <w:t>&lt;Rqstr&gt;</w:t>
      </w:r>
    </w:p>
    <w:p w14:paraId="4C5ADD76" w14:textId="77777777" w:rsidR="00DF0E11" w:rsidRPr="00DF0E11" w:rsidRDefault="00DF0E11" w:rsidP="00DF0E11">
      <w:pPr>
        <w:pStyle w:val="XMLCode"/>
      </w:pPr>
      <w:r w:rsidRPr="00DF0E11">
        <w:tab/>
      </w:r>
      <w:r w:rsidRPr="00DF0E11">
        <w:tab/>
      </w:r>
      <w:r w:rsidRPr="00DF0E11">
        <w:tab/>
      </w:r>
      <w:r w:rsidRPr="00DF0E11">
        <w:tab/>
        <w:t>&lt;Agt&gt;</w:t>
      </w:r>
    </w:p>
    <w:p w14:paraId="54EEC8CA" w14:textId="77777777" w:rsidR="00DF0E11" w:rsidRPr="00DF0E11" w:rsidRDefault="00DF0E11" w:rsidP="00DF0E11">
      <w:pPr>
        <w:pStyle w:val="XMLCode"/>
      </w:pPr>
      <w:r w:rsidRPr="00DF0E11">
        <w:tab/>
      </w:r>
      <w:r w:rsidRPr="00DF0E11">
        <w:tab/>
      </w:r>
      <w:r w:rsidRPr="00DF0E11">
        <w:tab/>
      </w:r>
      <w:r w:rsidRPr="00DF0E11">
        <w:tab/>
      </w:r>
      <w:r w:rsidRPr="00DF0E11">
        <w:tab/>
        <w:t>&lt;FinInstnId&gt;</w:t>
      </w:r>
    </w:p>
    <w:p w14:paraId="6799CDD0" w14:textId="77777777" w:rsidR="00DF0E11" w:rsidRPr="00DF0E11" w:rsidRDefault="00DF0E11" w:rsidP="00DF0E11">
      <w:pPr>
        <w:pStyle w:val="XMLCode"/>
      </w:pPr>
      <w:r w:rsidRPr="00DF0E11">
        <w:tab/>
      </w:r>
      <w:r w:rsidRPr="00DF0E11">
        <w:tab/>
      </w:r>
      <w:r w:rsidRPr="00DF0E11">
        <w:tab/>
      </w:r>
      <w:r w:rsidRPr="00DF0E11">
        <w:tab/>
      </w:r>
      <w:r w:rsidRPr="00DF0E11">
        <w:tab/>
      </w:r>
      <w:r w:rsidRPr="00DF0E11">
        <w:tab/>
        <w:t>&lt;BICFI&gt;AAAAAU2L&lt;/BICFI&gt;</w:t>
      </w:r>
    </w:p>
    <w:p w14:paraId="12799C00" w14:textId="77777777" w:rsidR="00DF0E11" w:rsidRPr="00DF0E11" w:rsidRDefault="00DF0E11" w:rsidP="00DF0E11">
      <w:pPr>
        <w:pStyle w:val="XMLCode"/>
      </w:pPr>
      <w:r w:rsidRPr="00DF0E11">
        <w:tab/>
      </w:r>
      <w:r w:rsidRPr="00DF0E11">
        <w:tab/>
      </w:r>
      <w:r w:rsidRPr="00DF0E11">
        <w:tab/>
      </w:r>
      <w:r w:rsidRPr="00DF0E11">
        <w:tab/>
      </w:r>
      <w:r w:rsidRPr="00DF0E11">
        <w:tab/>
        <w:t>&lt;/FinInstnId&gt;</w:t>
      </w:r>
    </w:p>
    <w:p w14:paraId="5E627401" w14:textId="77777777" w:rsidR="00DF0E11" w:rsidRPr="00DF0E11" w:rsidRDefault="00DF0E11" w:rsidP="00DF0E11">
      <w:pPr>
        <w:pStyle w:val="XMLCode"/>
      </w:pPr>
      <w:r w:rsidRPr="00DF0E11">
        <w:tab/>
      </w:r>
      <w:r w:rsidRPr="00DF0E11">
        <w:tab/>
      </w:r>
      <w:r w:rsidRPr="00DF0E11">
        <w:tab/>
      </w:r>
      <w:r w:rsidRPr="00DF0E11">
        <w:tab/>
        <w:t>&lt;/Agt&gt;</w:t>
      </w:r>
    </w:p>
    <w:p w14:paraId="02093990" w14:textId="77777777" w:rsidR="00DF0E11" w:rsidRPr="00DF0E11" w:rsidRDefault="00DF0E11" w:rsidP="00DF0E11">
      <w:pPr>
        <w:pStyle w:val="XMLCode"/>
      </w:pPr>
      <w:r w:rsidRPr="00DF0E11">
        <w:tab/>
      </w:r>
      <w:r w:rsidRPr="00DF0E11">
        <w:tab/>
      </w:r>
      <w:r w:rsidRPr="00DF0E11">
        <w:tab/>
        <w:t>&lt;/Rqstr&gt;</w:t>
      </w:r>
    </w:p>
    <w:p w14:paraId="36F1EBB5" w14:textId="77777777" w:rsidR="00DF0E11" w:rsidRPr="00DF0E11" w:rsidRDefault="00DF0E11" w:rsidP="00DF0E11">
      <w:pPr>
        <w:pStyle w:val="XMLCode"/>
      </w:pPr>
      <w:r w:rsidRPr="00DF0E11">
        <w:tab/>
      </w:r>
      <w:r w:rsidRPr="00DF0E11">
        <w:tab/>
      </w:r>
      <w:r w:rsidRPr="00DF0E11">
        <w:tab/>
        <w:t>&lt;Rspndr&gt;</w:t>
      </w:r>
    </w:p>
    <w:p w14:paraId="79EC408A" w14:textId="77777777" w:rsidR="00DF0E11" w:rsidRPr="00DF0E11" w:rsidRDefault="00DF0E11" w:rsidP="00DF0E11">
      <w:pPr>
        <w:pStyle w:val="XMLCode"/>
      </w:pPr>
      <w:r w:rsidRPr="00DF0E11">
        <w:tab/>
      </w:r>
      <w:r w:rsidRPr="00DF0E11">
        <w:tab/>
      </w:r>
      <w:r w:rsidRPr="00DF0E11">
        <w:tab/>
      </w:r>
      <w:r w:rsidRPr="00DF0E11">
        <w:tab/>
        <w:t>&lt;Agt&gt;</w:t>
      </w:r>
    </w:p>
    <w:p w14:paraId="7774F167" w14:textId="77777777" w:rsidR="00DF0E11" w:rsidRPr="001650AB" w:rsidRDefault="00DF0E11" w:rsidP="00DF0E11">
      <w:pPr>
        <w:pStyle w:val="XMLCode"/>
      </w:pPr>
      <w:r w:rsidRPr="00DF0E11">
        <w:tab/>
      </w:r>
      <w:r w:rsidRPr="00DF0E11">
        <w:tab/>
      </w:r>
      <w:r w:rsidRPr="00DF0E11">
        <w:tab/>
      </w:r>
      <w:r w:rsidRPr="00DF0E11">
        <w:tab/>
      </w:r>
      <w:r w:rsidRPr="00DF0E11">
        <w:tab/>
      </w:r>
      <w:r w:rsidRPr="001650AB">
        <w:t>&lt;FinInstnId&gt;</w:t>
      </w:r>
    </w:p>
    <w:p w14:paraId="5C5E059C" w14:textId="77777777" w:rsidR="00DF0E11" w:rsidRPr="001650AB" w:rsidRDefault="00DF0E11" w:rsidP="00DF0E11">
      <w:pPr>
        <w:pStyle w:val="XMLCode"/>
      </w:pPr>
      <w:r w:rsidRPr="001650AB">
        <w:tab/>
      </w:r>
      <w:r w:rsidRPr="001650AB">
        <w:tab/>
      </w:r>
      <w:r w:rsidRPr="001650AB">
        <w:tab/>
      </w:r>
      <w:r w:rsidRPr="001650AB">
        <w:tab/>
      </w:r>
      <w:r w:rsidRPr="001650AB">
        <w:tab/>
      </w:r>
      <w:r w:rsidRPr="001650AB">
        <w:tab/>
        <w:t>&lt;BICFI&gt;BBAAAU3M&lt;/BICFI&gt;</w:t>
      </w:r>
    </w:p>
    <w:p w14:paraId="1E0A21FE" w14:textId="77777777" w:rsidR="00DF0E11" w:rsidRPr="001650AB" w:rsidRDefault="00DF0E11" w:rsidP="00DF0E11">
      <w:pPr>
        <w:pStyle w:val="XMLCode"/>
      </w:pPr>
      <w:r w:rsidRPr="001650AB">
        <w:tab/>
      </w:r>
      <w:r w:rsidRPr="001650AB">
        <w:tab/>
      </w:r>
      <w:r w:rsidRPr="001650AB">
        <w:tab/>
      </w:r>
      <w:r w:rsidRPr="001650AB">
        <w:tab/>
      </w:r>
      <w:r w:rsidRPr="001650AB">
        <w:tab/>
        <w:t>&lt;/FinInstnId&gt;</w:t>
      </w:r>
    </w:p>
    <w:p w14:paraId="05C6CB78" w14:textId="77777777" w:rsidR="00DF0E11" w:rsidRPr="001650AB" w:rsidRDefault="00DF0E11" w:rsidP="00DF0E11">
      <w:pPr>
        <w:pStyle w:val="XMLCode"/>
      </w:pPr>
      <w:r w:rsidRPr="001650AB">
        <w:tab/>
      </w:r>
      <w:r w:rsidRPr="001650AB">
        <w:tab/>
      </w:r>
      <w:r w:rsidRPr="001650AB">
        <w:tab/>
      </w:r>
      <w:r w:rsidRPr="001650AB">
        <w:tab/>
        <w:t>&lt;/Agt&gt;</w:t>
      </w:r>
    </w:p>
    <w:p w14:paraId="367864EE" w14:textId="77777777" w:rsidR="00DF0E11" w:rsidRPr="00625DEB" w:rsidRDefault="00DF0E11" w:rsidP="00DF0E11">
      <w:pPr>
        <w:pStyle w:val="XMLCode"/>
        <w:rPr>
          <w:lang w:val="fr-BE"/>
        </w:rPr>
      </w:pPr>
      <w:r w:rsidRPr="001650AB">
        <w:tab/>
      </w:r>
      <w:r w:rsidRPr="001650AB">
        <w:tab/>
      </w:r>
      <w:r w:rsidRPr="001650AB">
        <w:tab/>
      </w:r>
      <w:r w:rsidRPr="00625DEB">
        <w:rPr>
          <w:lang w:val="fr-BE"/>
        </w:rPr>
        <w:t>&lt;/Rspndr&gt;</w:t>
      </w:r>
    </w:p>
    <w:p w14:paraId="43C4C9FD" w14:textId="77777777" w:rsidR="00DF0E11" w:rsidRPr="00625DEB" w:rsidRDefault="00DF0E11" w:rsidP="00DF0E11">
      <w:pPr>
        <w:pStyle w:val="XMLCode"/>
        <w:rPr>
          <w:lang w:val="fr-BE"/>
        </w:rPr>
      </w:pPr>
      <w:r w:rsidRPr="00625DEB">
        <w:rPr>
          <w:lang w:val="fr-BE"/>
        </w:rPr>
        <w:tab/>
      </w:r>
      <w:r w:rsidRPr="00625DEB">
        <w:rPr>
          <w:lang w:val="fr-BE"/>
        </w:rPr>
        <w:tab/>
        <w:t>&lt;/OrgnlInvstgtnReq&gt;</w:t>
      </w:r>
    </w:p>
    <w:p w14:paraId="6F85CC58" w14:textId="77777777" w:rsidR="00DF0E11" w:rsidRPr="00625DEB" w:rsidRDefault="00DF0E11" w:rsidP="00DF0E11">
      <w:pPr>
        <w:pStyle w:val="XMLCode"/>
        <w:rPr>
          <w:lang w:val="fr-BE"/>
        </w:rPr>
      </w:pPr>
      <w:r w:rsidRPr="00625DEB">
        <w:rPr>
          <w:lang w:val="fr-BE"/>
        </w:rPr>
        <w:tab/>
        <w:t>&lt;/InvstgtnRspn&gt;</w:t>
      </w:r>
    </w:p>
    <w:p w14:paraId="363C0563" w14:textId="7AFD3936" w:rsidR="00DF0E11" w:rsidRPr="00625DEB" w:rsidRDefault="00DF0E11" w:rsidP="00DF0E11">
      <w:pPr>
        <w:pStyle w:val="XMLCode"/>
        <w:rPr>
          <w:lang w:val="fr-BE"/>
        </w:rPr>
      </w:pPr>
      <w:r w:rsidRPr="00625DEB">
        <w:rPr>
          <w:lang w:val="fr-BE"/>
        </w:rPr>
        <w:t>&lt;/Document&gt;</w:t>
      </w:r>
    </w:p>
    <w:p w14:paraId="1C39F43B" w14:textId="77777777" w:rsidR="00F80229" w:rsidRPr="00625DEB" w:rsidRDefault="00F80229" w:rsidP="002B1D47">
      <w:pPr>
        <w:rPr>
          <w:lang w:val="fr-BE"/>
        </w:rPr>
      </w:pPr>
    </w:p>
    <w:p w14:paraId="4023060D" w14:textId="77777777" w:rsidR="0077026E" w:rsidRPr="00625DEB" w:rsidRDefault="0077026E" w:rsidP="002B1D47">
      <w:pPr>
        <w:rPr>
          <w:lang w:val="fr-BE"/>
        </w:rPr>
      </w:pPr>
    </w:p>
    <w:p w14:paraId="30E97365" w14:textId="77777777" w:rsidR="0077026E" w:rsidRPr="00625DEB" w:rsidRDefault="0077026E" w:rsidP="002B1D47">
      <w:pPr>
        <w:rPr>
          <w:lang w:val="fr-BE"/>
        </w:rPr>
      </w:pPr>
    </w:p>
    <w:p w14:paraId="7AFEE90D" w14:textId="77777777" w:rsidR="0077026E" w:rsidRPr="00625DEB" w:rsidRDefault="0077026E" w:rsidP="002B1D47">
      <w:pPr>
        <w:rPr>
          <w:lang w:val="fr-BE"/>
        </w:rPr>
      </w:pPr>
    </w:p>
    <w:p w14:paraId="07C7E261" w14:textId="77777777" w:rsidR="0077026E" w:rsidRPr="00625DEB" w:rsidRDefault="0077026E" w:rsidP="002B1D47">
      <w:pPr>
        <w:rPr>
          <w:lang w:val="fr-BE"/>
        </w:rPr>
      </w:pPr>
    </w:p>
    <w:p w14:paraId="3FE7A3E8" w14:textId="77777777" w:rsidR="0077026E" w:rsidRPr="00625DEB" w:rsidRDefault="0077026E" w:rsidP="002B1D47">
      <w:pPr>
        <w:rPr>
          <w:lang w:val="fr-BE"/>
        </w:rPr>
      </w:pPr>
    </w:p>
    <w:p w14:paraId="16049632" w14:textId="77777777" w:rsidR="0077026E" w:rsidRPr="00625DEB" w:rsidRDefault="0077026E" w:rsidP="002B1D47">
      <w:pPr>
        <w:rPr>
          <w:lang w:val="fr-BE"/>
        </w:rPr>
      </w:pPr>
    </w:p>
    <w:p w14:paraId="49F69214" w14:textId="3D0D4866" w:rsidR="00931B59" w:rsidRDefault="0035422E" w:rsidP="00FC2CEC">
      <w:pPr>
        <w:pStyle w:val="Heading2"/>
      </w:pPr>
      <w:bookmarkStart w:id="34" w:name="_Toc224330110"/>
      <w:r>
        <w:lastRenderedPageBreak/>
        <w:t xml:space="preserve">Account </w:t>
      </w:r>
      <w:r w:rsidR="00A04741">
        <w:t>Management</w:t>
      </w:r>
      <w:bookmarkEnd w:id="34"/>
    </w:p>
    <w:p w14:paraId="51B0C7EE" w14:textId="78E0242F" w:rsidR="00867CEB" w:rsidRDefault="00AD3125" w:rsidP="00FC2CEC">
      <w:pPr>
        <w:pStyle w:val="Heading3"/>
      </w:pPr>
      <w:r>
        <w:t xml:space="preserve">Update on </w:t>
      </w:r>
      <w:r w:rsidR="00161AAA">
        <w:t>a</w:t>
      </w:r>
      <w:r>
        <w:t xml:space="preserve">ccount </w:t>
      </w:r>
      <w:r w:rsidR="00161AAA">
        <w:t>c</w:t>
      </w:r>
      <w:r>
        <w:t>losure</w:t>
      </w:r>
    </w:p>
    <w:p w14:paraId="088F76B5" w14:textId="7502B3F5" w:rsidR="00374F0D" w:rsidRPr="00867CEB" w:rsidRDefault="00374F0D" w:rsidP="00374F0D">
      <w:r w:rsidRPr="00867CEB">
        <w:t xml:space="preserve">The </w:t>
      </w:r>
      <w:r w:rsidR="00D3793D">
        <w:t xml:space="preserve">Account Owner </w:t>
      </w:r>
      <w:r w:rsidRPr="00867CEB">
        <w:t>(DD</w:t>
      </w:r>
      <w:r>
        <w:t>DD</w:t>
      </w:r>
      <w:r w:rsidRPr="00867CEB">
        <w:t xml:space="preserve">GB2L) </w:t>
      </w:r>
      <w:r w:rsidR="006E17B7">
        <w:t xml:space="preserve">contacts the Account Servicer </w:t>
      </w:r>
      <w:r w:rsidRPr="00867CEB">
        <w:t>(AB</w:t>
      </w:r>
      <w:r>
        <w:t>CD</w:t>
      </w:r>
      <w:r w:rsidRPr="00867CEB">
        <w:t>ZAJJ)</w:t>
      </w:r>
      <w:r>
        <w:t xml:space="preserve"> </w:t>
      </w:r>
      <w:r w:rsidRPr="00867CEB">
        <w:t xml:space="preserve">to request information about </w:t>
      </w:r>
      <w:r>
        <w:t>an</w:t>
      </w:r>
      <w:r w:rsidRPr="00867CEB">
        <w:t xml:space="preserve"> account</w:t>
      </w:r>
      <w:r>
        <w:t xml:space="preserve"> closure</w:t>
      </w:r>
      <w:r w:rsidR="00E35BDE">
        <w:t xml:space="preserve"> request that has previously been sent</w:t>
      </w:r>
      <w:r w:rsidRPr="00867CEB">
        <w:t>.</w:t>
      </w:r>
    </w:p>
    <w:p w14:paraId="4E0843BA" w14:textId="2B0702D7" w:rsidR="009F75B0" w:rsidRDefault="009F75B0" w:rsidP="00C542AE">
      <w:r>
        <w:object w:dxaOrig="8476" w:dyaOrig="8387" w14:anchorId="32BEBB68">
          <v:shape id="_x0000_i1047" type="#_x0000_t75" style="width:424.5pt;height:417.75pt" o:ole="">
            <v:imagedata r:id="rId76" o:title=""/>
          </v:shape>
          <o:OLEObject Type="Embed" ProgID="Visio.Drawing.15" ShapeID="_x0000_i1047" DrawAspect="Content" ObjectID="_1834942904" r:id="rId77"/>
        </w:object>
      </w:r>
    </w:p>
    <w:p w14:paraId="369ED543" w14:textId="77777777" w:rsidR="00E35BDE" w:rsidRDefault="00E35BDE" w:rsidP="00C542AE"/>
    <w:p w14:paraId="5C51674F" w14:textId="77777777" w:rsidR="00E35BDE" w:rsidRDefault="00E35BDE" w:rsidP="00C542AE"/>
    <w:p w14:paraId="4D61C0FF" w14:textId="77777777" w:rsidR="00E35BDE" w:rsidRDefault="00E35BDE" w:rsidP="00C542AE"/>
    <w:p w14:paraId="7CB8A5B8" w14:textId="77777777" w:rsidR="00654BE3" w:rsidRPr="00C542AE" w:rsidRDefault="00654BE3" w:rsidP="00C542AE"/>
    <w:p w14:paraId="30BF19E2" w14:textId="55568CA5" w:rsidR="00867CEB" w:rsidRPr="00867CEB" w:rsidRDefault="00867CEB" w:rsidP="00FC2CEC">
      <w:pPr>
        <w:pStyle w:val="Heading4"/>
      </w:pPr>
      <w:r w:rsidRPr="00867CEB">
        <w:lastRenderedPageBreak/>
        <w:t xml:space="preserve">Investigation </w:t>
      </w:r>
      <w:r w:rsidR="000832AF">
        <w:t>r</w:t>
      </w:r>
      <w:r w:rsidRPr="00867CEB">
        <w:t>equest</w:t>
      </w:r>
    </w:p>
    <w:p w14:paraId="2E50C573" w14:textId="77777777" w:rsidR="00867CEB" w:rsidRPr="00867CEB" w:rsidRDefault="00867CEB" w:rsidP="00867CEB">
      <w:pPr>
        <w:pStyle w:val="BlockLabel"/>
      </w:pPr>
      <w:r w:rsidRPr="00867CEB">
        <w:t>Description</w:t>
      </w:r>
    </w:p>
    <w:p w14:paraId="6BB39827" w14:textId="07AE9CC6" w:rsidR="00867CEB" w:rsidRPr="00867CEB" w:rsidRDefault="00867CEB" w:rsidP="00867CEB">
      <w:r w:rsidRPr="00867CEB">
        <w:t xml:space="preserve">The </w:t>
      </w:r>
      <w:r w:rsidR="00713C2A">
        <w:t>I</w:t>
      </w:r>
      <w:r w:rsidRPr="00867CEB">
        <w:t xml:space="preserve">nvestigation </w:t>
      </w:r>
      <w:r w:rsidR="00713C2A">
        <w:t>R</w:t>
      </w:r>
      <w:r w:rsidRPr="00867CEB">
        <w:t>equestor (DD</w:t>
      </w:r>
      <w:r w:rsidR="005237BB">
        <w:t>DD</w:t>
      </w:r>
      <w:r w:rsidRPr="00867CEB">
        <w:t xml:space="preserve">GB2L) sends an investigation request (camt.110) to the </w:t>
      </w:r>
      <w:r w:rsidR="00713C2A">
        <w:t>I</w:t>
      </w:r>
      <w:r w:rsidRPr="00867CEB">
        <w:t xml:space="preserve">nvestigation </w:t>
      </w:r>
      <w:r w:rsidR="00713C2A">
        <w:t>R</w:t>
      </w:r>
      <w:r w:rsidRPr="00867CEB">
        <w:t>esponder (AB</w:t>
      </w:r>
      <w:r w:rsidR="005237BB">
        <w:t>CD</w:t>
      </w:r>
      <w:r w:rsidRPr="00867CEB">
        <w:t>ZAJJ)</w:t>
      </w:r>
      <w:r w:rsidR="00802FF1">
        <w:t xml:space="preserve"> with the reason code ACCT (Account related investigation)</w:t>
      </w:r>
      <w:r w:rsidRPr="00867CEB">
        <w:t xml:space="preserve"> to request information about </w:t>
      </w:r>
      <w:r w:rsidR="00713C2A">
        <w:t>an</w:t>
      </w:r>
      <w:r w:rsidRPr="00867CEB">
        <w:t xml:space="preserve"> account</w:t>
      </w:r>
      <w:r w:rsidR="00713C2A">
        <w:t xml:space="preserve"> closure</w:t>
      </w:r>
      <w:r w:rsidRPr="00867CEB">
        <w:t>.</w:t>
      </w:r>
    </w:p>
    <w:p w14:paraId="4AB1301B" w14:textId="77777777" w:rsidR="00867CEB" w:rsidRPr="00867CEB" w:rsidRDefault="00867CEB" w:rsidP="00867CEB"/>
    <w:p w14:paraId="0A8F556D" w14:textId="50C10377" w:rsidR="00867CEB" w:rsidRPr="00867CEB" w:rsidRDefault="00867CEB" w:rsidP="00867CEB">
      <w:pPr>
        <w:rPr>
          <w:rStyle w:val="Bold"/>
        </w:rPr>
      </w:pPr>
      <w:r w:rsidRPr="00867CEB">
        <w:rPr>
          <w:rStyle w:val="Bold"/>
        </w:rPr>
        <w:t xml:space="preserve">Business </w:t>
      </w:r>
      <w:r w:rsidR="00662D27">
        <w:rPr>
          <w:rStyle w:val="Bold"/>
        </w:rPr>
        <w:t>d</w:t>
      </w:r>
      <w:r w:rsidRPr="00867CEB">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5"/>
        <w:gridCol w:w="2170"/>
        <w:gridCol w:w="2584"/>
      </w:tblGrid>
      <w:tr w:rsidR="00867CEB" w14:paraId="6EAC7F1D" w14:textId="77777777" w:rsidTr="003C231B">
        <w:trPr>
          <w:cantSplit/>
          <w:tblHeader/>
        </w:trPr>
        <w:tc>
          <w:tcPr>
            <w:tcW w:w="3385"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7CCF35E" w14:textId="77777777" w:rsidR="00867CEB" w:rsidRPr="00867CEB" w:rsidRDefault="00867CEB" w:rsidP="00867CEB">
            <w:pPr>
              <w:pStyle w:val="TableHeading"/>
            </w:pPr>
            <w:r w:rsidRPr="00867CEB">
              <w:t>Element</w:t>
            </w:r>
          </w:p>
        </w:tc>
        <w:tc>
          <w:tcPr>
            <w:tcW w:w="217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CA11C8A" w14:textId="77777777" w:rsidR="00867CEB" w:rsidRPr="00867CEB" w:rsidRDefault="00867CEB" w:rsidP="00867CEB">
            <w:pPr>
              <w:pStyle w:val="TableHeading"/>
            </w:pPr>
            <w:r w:rsidRPr="00867CEB">
              <w:t>XML Tag</w:t>
            </w:r>
          </w:p>
        </w:tc>
        <w:tc>
          <w:tcPr>
            <w:tcW w:w="258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BD0A73C" w14:textId="77777777" w:rsidR="00867CEB" w:rsidRPr="00867CEB" w:rsidRDefault="00867CEB" w:rsidP="00867CEB">
            <w:pPr>
              <w:pStyle w:val="TableHeading"/>
              <w:rPr>
                <w:rStyle w:val="Bold"/>
              </w:rPr>
            </w:pPr>
            <w:r w:rsidRPr="00867CEB">
              <w:t>Content</w:t>
            </w:r>
          </w:p>
        </w:tc>
      </w:tr>
      <w:tr w:rsidR="00867CEB" w14:paraId="08596A79" w14:textId="77777777" w:rsidTr="003C231B">
        <w:tc>
          <w:tcPr>
            <w:tcW w:w="3385" w:type="dxa"/>
            <w:shd w:val="clear" w:color="auto" w:fill="FFFFFF"/>
          </w:tcPr>
          <w:p w14:paraId="6A955EF6" w14:textId="77777777" w:rsidR="00867CEB" w:rsidRPr="00867CEB" w:rsidRDefault="00867CEB" w:rsidP="00867CEB">
            <w:r w:rsidRPr="00867CEB">
              <w:t>Requestor Investigation Identification</w:t>
            </w:r>
          </w:p>
        </w:tc>
        <w:tc>
          <w:tcPr>
            <w:tcW w:w="2170" w:type="dxa"/>
            <w:shd w:val="clear" w:color="auto" w:fill="FFFFFF"/>
          </w:tcPr>
          <w:p w14:paraId="7F690511" w14:textId="77777777" w:rsidR="00867CEB" w:rsidRPr="00867CEB" w:rsidRDefault="00867CEB" w:rsidP="00867CEB">
            <w:pPr>
              <w:pStyle w:val="TableText"/>
            </w:pPr>
            <w:r w:rsidRPr="00867CEB">
              <w:t>&lt;RqstrInvstgtnId&gt;</w:t>
            </w:r>
          </w:p>
        </w:tc>
        <w:tc>
          <w:tcPr>
            <w:tcW w:w="2584" w:type="dxa"/>
            <w:shd w:val="clear" w:color="auto" w:fill="FFFFFF"/>
          </w:tcPr>
          <w:p w14:paraId="7AF4471F" w14:textId="77777777" w:rsidR="00867CEB" w:rsidRPr="00867CEB" w:rsidRDefault="00867CEB" w:rsidP="00867CEB">
            <w:pPr>
              <w:rPr>
                <w:rStyle w:val="Bold"/>
              </w:rPr>
            </w:pPr>
            <w:r w:rsidRPr="00867CEB">
              <w:rPr>
                <w:rStyle w:val="Bold"/>
              </w:rPr>
              <w:t>DDMZ123450</w:t>
            </w:r>
          </w:p>
        </w:tc>
      </w:tr>
      <w:tr w:rsidR="00867CEB" w14:paraId="51020388" w14:textId="77777777" w:rsidTr="003C231B">
        <w:tc>
          <w:tcPr>
            <w:tcW w:w="3385" w:type="dxa"/>
            <w:shd w:val="clear" w:color="auto" w:fill="FFFFFF"/>
          </w:tcPr>
          <w:p w14:paraId="69566152" w14:textId="019FF609" w:rsidR="00867CEB" w:rsidRPr="00867CEB" w:rsidRDefault="00867CEB" w:rsidP="00867CEB">
            <w:r w:rsidRPr="00867CEB">
              <w:t>Investigation Type</w:t>
            </w:r>
          </w:p>
        </w:tc>
        <w:tc>
          <w:tcPr>
            <w:tcW w:w="2170" w:type="dxa"/>
            <w:shd w:val="clear" w:color="auto" w:fill="FFFFFF"/>
          </w:tcPr>
          <w:p w14:paraId="31E07DED" w14:textId="77777777" w:rsidR="00867CEB" w:rsidRPr="00867CEB" w:rsidRDefault="00867CEB" w:rsidP="00867CEB">
            <w:pPr>
              <w:pStyle w:val="TableText"/>
            </w:pPr>
            <w:r w:rsidRPr="00867CEB">
              <w:t>&lt;Cd&gt;</w:t>
            </w:r>
          </w:p>
        </w:tc>
        <w:tc>
          <w:tcPr>
            <w:tcW w:w="2584" w:type="dxa"/>
            <w:shd w:val="clear" w:color="auto" w:fill="FFFFFF"/>
          </w:tcPr>
          <w:p w14:paraId="0C4BBF99" w14:textId="70AE77EE" w:rsidR="00867CEB" w:rsidRPr="00867CEB" w:rsidRDefault="00A9299B" w:rsidP="00867CEB">
            <w:pPr>
              <w:pStyle w:val="TableText"/>
              <w:rPr>
                <w:rStyle w:val="Bold"/>
              </w:rPr>
            </w:pPr>
            <w:r>
              <w:rPr>
                <w:rStyle w:val="Bold"/>
              </w:rPr>
              <w:t>ACCT</w:t>
            </w:r>
          </w:p>
        </w:tc>
      </w:tr>
      <w:tr w:rsidR="00867CEB" w14:paraId="5595C45C" w14:textId="77777777" w:rsidTr="003C231B">
        <w:tc>
          <w:tcPr>
            <w:tcW w:w="3385" w:type="dxa"/>
            <w:shd w:val="clear" w:color="auto" w:fill="FFFFFF"/>
          </w:tcPr>
          <w:p w14:paraId="554E6606" w14:textId="77777777" w:rsidR="00867CEB" w:rsidRPr="00867CEB" w:rsidRDefault="00867CEB" w:rsidP="00867CEB">
            <w:pPr>
              <w:pStyle w:val="TableText"/>
            </w:pPr>
            <w:r w:rsidRPr="00867CEB">
              <w:t>Account Identification</w:t>
            </w:r>
          </w:p>
        </w:tc>
        <w:tc>
          <w:tcPr>
            <w:tcW w:w="2170" w:type="dxa"/>
            <w:shd w:val="clear" w:color="auto" w:fill="FFFFFF"/>
          </w:tcPr>
          <w:p w14:paraId="3BACEA6B" w14:textId="77777777" w:rsidR="00867CEB" w:rsidRPr="00867CEB" w:rsidRDefault="00867CEB" w:rsidP="00867CEB">
            <w:pPr>
              <w:pStyle w:val="TableText"/>
            </w:pPr>
            <w:r w:rsidRPr="00867CEB">
              <w:t>&lt;Id&gt;</w:t>
            </w:r>
          </w:p>
        </w:tc>
        <w:tc>
          <w:tcPr>
            <w:tcW w:w="2584" w:type="dxa"/>
            <w:shd w:val="clear" w:color="auto" w:fill="FFFFFF"/>
          </w:tcPr>
          <w:p w14:paraId="73A9D679" w14:textId="77777777" w:rsidR="00867CEB" w:rsidRPr="00867CEB" w:rsidRDefault="00867CEB" w:rsidP="00867CEB">
            <w:pPr>
              <w:pStyle w:val="TableText"/>
              <w:rPr>
                <w:rStyle w:val="Bold"/>
              </w:rPr>
            </w:pPr>
            <w:r w:rsidRPr="00867CEB">
              <w:rPr>
                <w:rStyle w:val="Bold"/>
              </w:rPr>
              <w:t>12345678</w:t>
            </w:r>
          </w:p>
        </w:tc>
      </w:tr>
      <w:tr w:rsidR="00867CEB" w14:paraId="236E7104" w14:textId="77777777" w:rsidTr="003C231B">
        <w:tc>
          <w:tcPr>
            <w:tcW w:w="3385" w:type="dxa"/>
            <w:shd w:val="clear" w:color="auto" w:fill="FFFFFF"/>
          </w:tcPr>
          <w:p w14:paraId="6D9AE68B" w14:textId="703BDC4C" w:rsidR="00867CEB" w:rsidRPr="00867CEB" w:rsidRDefault="00867CEB" w:rsidP="00867CEB">
            <w:pPr>
              <w:pStyle w:val="TableText"/>
            </w:pPr>
            <w:r w:rsidRPr="00867CEB">
              <w:t xml:space="preserve">Requestor </w:t>
            </w:r>
          </w:p>
        </w:tc>
        <w:tc>
          <w:tcPr>
            <w:tcW w:w="2170" w:type="dxa"/>
            <w:shd w:val="clear" w:color="auto" w:fill="FFFFFF"/>
          </w:tcPr>
          <w:p w14:paraId="6A8B5CA0" w14:textId="77777777" w:rsidR="00867CEB" w:rsidRPr="00867CEB" w:rsidRDefault="00867CEB" w:rsidP="00867CEB">
            <w:pPr>
              <w:pStyle w:val="TableText"/>
            </w:pPr>
            <w:r w:rsidRPr="00867CEB">
              <w:t>&lt;BICFI&gt;</w:t>
            </w:r>
          </w:p>
        </w:tc>
        <w:tc>
          <w:tcPr>
            <w:tcW w:w="2584" w:type="dxa"/>
            <w:shd w:val="clear" w:color="auto" w:fill="FFFFFF"/>
          </w:tcPr>
          <w:p w14:paraId="7F6D6952" w14:textId="437F3822" w:rsidR="00867CEB" w:rsidRPr="00867CEB" w:rsidRDefault="00867CEB" w:rsidP="00867CEB">
            <w:pPr>
              <w:pStyle w:val="TableText"/>
              <w:rPr>
                <w:rStyle w:val="Bold"/>
              </w:rPr>
            </w:pPr>
            <w:r w:rsidRPr="00867CEB">
              <w:rPr>
                <w:rStyle w:val="Bold"/>
              </w:rPr>
              <w:t>DD</w:t>
            </w:r>
            <w:r w:rsidR="005237BB">
              <w:rPr>
                <w:rStyle w:val="Bold"/>
              </w:rPr>
              <w:t>DD</w:t>
            </w:r>
            <w:r w:rsidRPr="00867CEB">
              <w:rPr>
                <w:rStyle w:val="Bold"/>
              </w:rPr>
              <w:t>GB2L</w:t>
            </w:r>
          </w:p>
        </w:tc>
      </w:tr>
      <w:tr w:rsidR="00867CEB" w14:paraId="6474756E" w14:textId="77777777" w:rsidTr="003C231B">
        <w:tc>
          <w:tcPr>
            <w:tcW w:w="3385" w:type="dxa"/>
            <w:shd w:val="clear" w:color="auto" w:fill="FFFFFF"/>
          </w:tcPr>
          <w:p w14:paraId="5EF2749A" w14:textId="0299592E" w:rsidR="00867CEB" w:rsidRPr="00867CEB" w:rsidRDefault="00867CEB" w:rsidP="00867CEB">
            <w:pPr>
              <w:pStyle w:val="TableText"/>
            </w:pPr>
            <w:r w:rsidRPr="00867CEB">
              <w:t>Responder</w:t>
            </w:r>
          </w:p>
        </w:tc>
        <w:tc>
          <w:tcPr>
            <w:tcW w:w="2170" w:type="dxa"/>
            <w:shd w:val="clear" w:color="auto" w:fill="FFFFFF"/>
          </w:tcPr>
          <w:p w14:paraId="16702318" w14:textId="77777777" w:rsidR="00867CEB" w:rsidRPr="00867CEB" w:rsidRDefault="00867CEB" w:rsidP="00867CEB">
            <w:pPr>
              <w:pStyle w:val="TableText"/>
            </w:pPr>
            <w:r w:rsidRPr="00867CEB">
              <w:t>&lt;BICFI&gt;</w:t>
            </w:r>
          </w:p>
        </w:tc>
        <w:tc>
          <w:tcPr>
            <w:tcW w:w="2584" w:type="dxa"/>
            <w:shd w:val="clear" w:color="auto" w:fill="FFFFFF"/>
          </w:tcPr>
          <w:p w14:paraId="66FF1FD1" w14:textId="4FFEF19B" w:rsidR="00867CEB" w:rsidRPr="00867CEB" w:rsidRDefault="00867CEB" w:rsidP="00867CEB">
            <w:pPr>
              <w:pStyle w:val="TableText"/>
              <w:rPr>
                <w:rStyle w:val="Bold"/>
              </w:rPr>
            </w:pPr>
            <w:r w:rsidRPr="00867CEB">
              <w:rPr>
                <w:rStyle w:val="Bold"/>
              </w:rPr>
              <w:t>AB</w:t>
            </w:r>
            <w:r w:rsidR="005237BB">
              <w:rPr>
                <w:rStyle w:val="Bold"/>
              </w:rPr>
              <w:t>CD</w:t>
            </w:r>
            <w:r w:rsidRPr="00867CEB">
              <w:rPr>
                <w:rStyle w:val="Bold"/>
              </w:rPr>
              <w:t>ZAJJ</w:t>
            </w:r>
          </w:p>
        </w:tc>
      </w:tr>
      <w:tr w:rsidR="00867CEB" w14:paraId="645E78A1" w14:textId="77777777" w:rsidTr="003C231B">
        <w:tc>
          <w:tcPr>
            <w:tcW w:w="3385" w:type="dxa"/>
            <w:shd w:val="clear" w:color="auto" w:fill="FFFFFF"/>
          </w:tcPr>
          <w:p w14:paraId="62C9FB5D" w14:textId="0287B47C" w:rsidR="00867CEB" w:rsidRPr="00867CEB" w:rsidRDefault="00867CEB" w:rsidP="00867CEB">
            <w:pPr>
              <w:pStyle w:val="TableText"/>
            </w:pPr>
            <w:r w:rsidRPr="00867CEB">
              <w:t>Reason</w:t>
            </w:r>
          </w:p>
        </w:tc>
        <w:tc>
          <w:tcPr>
            <w:tcW w:w="2170" w:type="dxa"/>
            <w:shd w:val="clear" w:color="auto" w:fill="FFFFFF"/>
          </w:tcPr>
          <w:p w14:paraId="79BD0908" w14:textId="77777777" w:rsidR="00867CEB" w:rsidRPr="00867CEB" w:rsidRDefault="00867CEB" w:rsidP="00867CEB">
            <w:pPr>
              <w:pStyle w:val="TableText"/>
            </w:pPr>
            <w:r w:rsidRPr="00867CEB">
              <w:t>&lt;Cd&gt;</w:t>
            </w:r>
          </w:p>
        </w:tc>
        <w:tc>
          <w:tcPr>
            <w:tcW w:w="2584" w:type="dxa"/>
            <w:shd w:val="clear" w:color="auto" w:fill="FFFFFF"/>
          </w:tcPr>
          <w:p w14:paraId="64106779" w14:textId="27B48D68" w:rsidR="00867CEB" w:rsidRPr="00867CEB" w:rsidRDefault="00C06E04" w:rsidP="00867CEB">
            <w:pPr>
              <w:pStyle w:val="TableText"/>
              <w:rPr>
                <w:rStyle w:val="Bold"/>
              </w:rPr>
            </w:pPr>
            <w:r>
              <w:rPr>
                <w:rStyle w:val="Bold"/>
              </w:rPr>
              <w:t>RQCD</w:t>
            </w:r>
          </w:p>
        </w:tc>
      </w:tr>
    </w:tbl>
    <w:p w14:paraId="7C990F7C" w14:textId="77777777" w:rsidR="0037504A" w:rsidRDefault="0037504A" w:rsidP="005A0A5B">
      <w:pPr>
        <w:pStyle w:val="BlockLabelBeforeXML"/>
      </w:pPr>
    </w:p>
    <w:p w14:paraId="2C69167D" w14:textId="699B0EF0" w:rsidR="00E76B95" w:rsidRDefault="00867CEB" w:rsidP="005A0A5B">
      <w:pPr>
        <w:pStyle w:val="BlockLabelBeforeXML"/>
      </w:pPr>
      <w:r w:rsidRPr="00867CEB">
        <w:t xml:space="preserve">Message </w:t>
      </w:r>
      <w:r w:rsidR="00662D27">
        <w:t>i</w:t>
      </w:r>
      <w:r w:rsidRPr="00867CEB">
        <w:t>nstance</w:t>
      </w:r>
    </w:p>
    <w:p w14:paraId="09FB1EB5" w14:textId="77777777" w:rsidR="00E76B95" w:rsidRPr="00E76B95" w:rsidRDefault="00E76B95" w:rsidP="00E76B95">
      <w:pPr>
        <w:pStyle w:val="XMLCode"/>
      </w:pPr>
      <w:r w:rsidRPr="00E76B95">
        <w:t>&lt;?xml version="1.0" encoding="UTF-8"?&gt;</w:t>
      </w:r>
    </w:p>
    <w:p w14:paraId="01D5C4B3" w14:textId="12F7E92A" w:rsidR="00E76B95" w:rsidRPr="00E76B95" w:rsidRDefault="00E76B95" w:rsidP="00E76B95">
      <w:pPr>
        <w:pStyle w:val="XMLCode"/>
      </w:pPr>
      <w:r w:rsidRPr="00E76B95">
        <w:t>&lt;Document xmlns="urn:iso:std:iso:20022:tech:xsd:DRAFT1camt.110.001.0</w:t>
      </w:r>
      <w:r w:rsidR="00673F40">
        <w:t>2</w:t>
      </w:r>
      <w:r w:rsidRPr="00E76B95">
        <w:t>" xmlns:xsi="http://www.w3.org/2001/XMLSchema-instance"&gt;</w:t>
      </w:r>
    </w:p>
    <w:p w14:paraId="00E7AA53" w14:textId="77777777" w:rsidR="00E76B95" w:rsidRPr="00E76B95" w:rsidRDefault="00E76B95" w:rsidP="00E76B95">
      <w:pPr>
        <w:pStyle w:val="XMLCode"/>
      </w:pPr>
      <w:r w:rsidRPr="00E76B95">
        <w:tab/>
        <w:t>&lt;InvstgtnReq&gt;</w:t>
      </w:r>
    </w:p>
    <w:p w14:paraId="527DD479" w14:textId="77777777" w:rsidR="00E76B95" w:rsidRDefault="00E76B95" w:rsidP="00E76B95">
      <w:pPr>
        <w:pStyle w:val="XMLCode"/>
      </w:pPr>
      <w:r w:rsidRPr="00E76B95">
        <w:tab/>
      </w:r>
      <w:r w:rsidRPr="00E76B95">
        <w:tab/>
        <w:t>&lt;InvstgtnReq&gt;</w:t>
      </w:r>
    </w:p>
    <w:p w14:paraId="666696E7" w14:textId="77777777" w:rsidR="00E6511E" w:rsidRPr="00A909A7" w:rsidRDefault="00E6511E" w:rsidP="00E6511E">
      <w:pPr>
        <w:pStyle w:val="XMLCode"/>
      </w:pPr>
      <w:r w:rsidRPr="00A909A7">
        <w:tab/>
      </w:r>
      <w:r w:rsidRPr="00A909A7">
        <w:tab/>
      </w:r>
      <w:r w:rsidRPr="00A909A7">
        <w:tab/>
        <w:t>&lt;</w:t>
      </w:r>
      <w:r>
        <w:t>Msg</w:t>
      </w:r>
      <w:r w:rsidRPr="00A909A7">
        <w:t>Id&gt;</w:t>
      </w:r>
      <w:r>
        <w:t>ABCDE</w:t>
      </w:r>
      <w:r w:rsidRPr="00A909A7">
        <w:t>&lt;/</w:t>
      </w:r>
      <w:r>
        <w:t>MsgId</w:t>
      </w:r>
      <w:r w:rsidRPr="00A909A7">
        <w:t>&gt;</w:t>
      </w:r>
    </w:p>
    <w:p w14:paraId="404CF7C6" w14:textId="30233731" w:rsidR="00E76B95" w:rsidRPr="00E76B95" w:rsidRDefault="00E76B95" w:rsidP="00E76B95">
      <w:pPr>
        <w:pStyle w:val="XMLCode"/>
      </w:pPr>
      <w:r w:rsidRPr="00E76B95">
        <w:tab/>
      </w:r>
      <w:r w:rsidRPr="00E76B95">
        <w:tab/>
      </w:r>
      <w:r w:rsidRPr="00E76B95">
        <w:tab/>
        <w:t>&lt;RqstrInvstgtnId&gt;DDMZ123450&lt;/RqstrInvstgtnId&gt;</w:t>
      </w:r>
    </w:p>
    <w:p w14:paraId="63CA3B26" w14:textId="77777777" w:rsidR="00E76B95" w:rsidRPr="00E76B95" w:rsidRDefault="00E76B95" w:rsidP="00E76B95">
      <w:pPr>
        <w:pStyle w:val="XMLCode"/>
      </w:pPr>
      <w:r w:rsidRPr="00E76B95">
        <w:tab/>
      </w:r>
      <w:r w:rsidRPr="00E76B95">
        <w:tab/>
      </w:r>
      <w:r w:rsidRPr="00E76B95">
        <w:tab/>
        <w:t>&lt;InvstgtnTp&gt;</w:t>
      </w:r>
    </w:p>
    <w:p w14:paraId="604C00F0" w14:textId="77777777" w:rsidR="00E76B95" w:rsidRPr="00E76B95" w:rsidRDefault="00E76B95" w:rsidP="00E76B95">
      <w:pPr>
        <w:pStyle w:val="XMLCode"/>
      </w:pPr>
      <w:r w:rsidRPr="00E76B95">
        <w:tab/>
      </w:r>
      <w:r w:rsidRPr="00E76B95">
        <w:tab/>
      </w:r>
      <w:r w:rsidRPr="00E76B95">
        <w:tab/>
      </w:r>
      <w:r w:rsidRPr="00E76B95">
        <w:tab/>
        <w:t>&lt;Cd&gt;ACCT&lt;/Cd&gt;</w:t>
      </w:r>
    </w:p>
    <w:p w14:paraId="72BDE83D" w14:textId="7E4FBF8A" w:rsidR="00E76B95" w:rsidRPr="00E76B95" w:rsidRDefault="00E76B95" w:rsidP="00E76B95">
      <w:pPr>
        <w:pStyle w:val="XMLCode"/>
      </w:pPr>
      <w:r w:rsidRPr="00E76B95">
        <w:tab/>
      </w:r>
      <w:r w:rsidRPr="00E76B95">
        <w:tab/>
      </w:r>
      <w:r w:rsidRPr="00E76B95">
        <w:tab/>
        <w:t>&lt;/InvstgtnTp&gt;</w:t>
      </w:r>
    </w:p>
    <w:p w14:paraId="7A8359DA" w14:textId="77777777" w:rsidR="00E76B95" w:rsidRPr="00E76B95" w:rsidRDefault="00E76B95" w:rsidP="00E76B95">
      <w:pPr>
        <w:pStyle w:val="XMLCode"/>
      </w:pPr>
      <w:r w:rsidRPr="00E76B95">
        <w:tab/>
      </w:r>
      <w:r w:rsidRPr="00E76B95">
        <w:tab/>
      </w:r>
      <w:r w:rsidRPr="00E76B95">
        <w:tab/>
        <w:t>&lt;Undrlyg&gt;</w:t>
      </w:r>
    </w:p>
    <w:p w14:paraId="1C1AFD67" w14:textId="77777777" w:rsidR="00E76B95" w:rsidRPr="00E76B95" w:rsidRDefault="00E76B95" w:rsidP="00E76B95">
      <w:pPr>
        <w:pStyle w:val="XMLCode"/>
      </w:pPr>
      <w:r w:rsidRPr="00E76B95">
        <w:tab/>
      </w:r>
      <w:r w:rsidRPr="00E76B95">
        <w:tab/>
      </w:r>
      <w:r w:rsidRPr="00E76B95">
        <w:tab/>
      </w:r>
      <w:r w:rsidRPr="00E76B95">
        <w:tab/>
        <w:t>&lt;Acct&gt;</w:t>
      </w:r>
    </w:p>
    <w:p w14:paraId="52781FF9" w14:textId="77777777" w:rsidR="00E76B95" w:rsidRPr="00E76B95" w:rsidRDefault="00E76B95" w:rsidP="00E76B95">
      <w:pPr>
        <w:pStyle w:val="XMLCode"/>
      </w:pPr>
      <w:r w:rsidRPr="00E76B95">
        <w:tab/>
      </w:r>
      <w:r w:rsidRPr="00E76B95">
        <w:tab/>
      </w:r>
      <w:r w:rsidRPr="00E76B95">
        <w:tab/>
      </w:r>
      <w:r w:rsidRPr="00E76B95">
        <w:tab/>
      </w:r>
      <w:r w:rsidRPr="00E76B95">
        <w:tab/>
        <w:t>&lt;Id&gt;</w:t>
      </w:r>
    </w:p>
    <w:p w14:paraId="656F7F34" w14:textId="77777777" w:rsidR="00E76B95" w:rsidRPr="00E76B95" w:rsidRDefault="00E76B95" w:rsidP="00E76B95">
      <w:pPr>
        <w:pStyle w:val="XMLCode"/>
      </w:pPr>
      <w:r w:rsidRPr="00E76B95">
        <w:tab/>
      </w:r>
      <w:r w:rsidRPr="00E76B95">
        <w:tab/>
      </w:r>
      <w:r w:rsidRPr="00E76B95">
        <w:tab/>
      </w:r>
      <w:r w:rsidRPr="00E76B95">
        <w:tab/>
      </w:r>
      <w:r w:rsidRPr="00E76B95">
        <w:tab/>
      </w:r>
      <w:r w:rsidRPr="00E76B95">
        <w:tab/>
        <w:t>&lt;Othr&gt;</w:t>
      </w:r>
    </w:p>
    <w:p w14:paraId="016FCF60" w14:textId="77777777" w:rsidR="00E76B95" w:rsidRPr="00E76B95" w:rsidRDefault="00E76B95" w:rsidP="00E76B95">
      <w:pPr>
        <w:pStyle w:val="XMLCode"/>
      </w:pPr>
      <w:r w:rsidRPr="00E76B95">
        <w:tab/>
      </w:r>
      <w:r w:rsidRPr="00E76B95">
        <w:tab/>
      </w:r>
      <w:r w:rsidRPr="00E76B95">
        <w:tab/>
      </w:r>
      <w:r w:rsidRPr="00E76B95">
        <w:tab/>
      </w:r>
      <w:r w:rsidRPr="00E76B95">
        <w:tab/>
      </w:r>
      <w:r w:rsidRPr="00E76B95">
        <w:tab/>
      </w:r>
      <w:r w:rsidRPr="00E76B95">
        <w:tab/>
        <w:t>&lt;Id&gt;12345678&lt;/Id&gt;</w:t>
      </w:r>
    </w:p>
    <w:p w14:paraId="3973556A" w14:textId="77777777" w:rsidR="00E76B95" w:rsidRPr="00E76B95" w:rsidRDefault="00E76B95" w:rsidP="00E76B95">
      <w:pPr>
        <w:pStyle w:val="XMLCode"/>
      </w:pPr>
      <w:r w:rsidRPr="00E76B95">
        <w:tab/>
      </w:r>
      <w:r w:rsidRPr="00E76B95">
        <w:tab/>
      </w:r>
      <w:r w:rsidRPr="00E76B95">
        <w:tab/>
      </w:r>
      <w:r w:rsidRPr="00E76B95">
        <w:tab/>
      </w:r>
      <w:r w:rsidRPr="00E76B95">
        <w:tab/>
      </w:r>
      <w:r w:rsidRPr="00E76B95">
        <w:tab/>
        <w:t>&lt;/Othr&gt;</w:t>
      </w:r>
    </w:p>
    <w:p w14:paraId="18A09E8D" w14:textId="77777777" w:rsidR="00E76B95" w:rsidRPr="00E76B95" w:rsidRDefault="00E76B95" w:rsidP="00E76B95">
      <w:pPr>
        <w:pStyle w:val="XMLCode"/>
      </w:pPr>
      <w:r w:rsidRPr="00E76B95">
        <w:tab/>
      </w:r>
      <w:r w:rsidRPr="00E76B95">
        <w:tab/>
      </w:r>
      <w:r w:rsidRPr="00E76B95">
        <w:tab/>
      </w:r>
      <w:r w:rsidRPr="00E76B95">
        <w:tab/>
      </w:r>
      <w:r w:rsidRPr="00E76B95">
        <w:tab/>
        <w:t>&lt;/Id&gt;</w:t>
      </w:r>
    </w:p>
    <w:p w14:paraId="64EF3A66" w14:textId="77777777" w:rsidR="00E76B95" w:rsidRPr="00E76B95" w:rsidRDefault="00E76B95" w:rsidP="00E76B95">
      <w:pPr>
        <w:pStyle w:val="XMLCode"/>
      </w:pPr>
      <w:r w:rsidRPr="00E76B95">
        <w:tab/>
      </w:r>
      <w:r w:rsidRPr="00E76B95">
        <w:tab/>
      </w:r>
      <w:r w:rsidRPr="00E76B95">
        <w:tab/>
      </w:r>
      <w:r w:rsidRPr="00E76B95">
        <w:tab/>
        <w:t>&lt;/Acct&gt;</w:t>
      </w:r>
    </w:p>
    <w:p w14:paraId="48A03737" w14:textId="77777777" w:rsidR="00E76B95" w:rsidRPr="00E76B95" w:rsidRDefault="00E76B95" w:rsidP="00E76B95">
      <w:pPr>
        <w:pStyle w:val="XMLCode"/>
      </w:pPr>
      <w:r w:rsidRPr="00E76B95">
        <w:tab/>
      </w:r>
      <w:r w:rsidRPr="00E76B95">
        <w:tab/>
      </w:r>
      <w:r w:rsidRPr="00E76B95">
        <w:tab/>
        <w:t>&lt;/Undrlyg&gt;</w:t>
      </w:r>
    </w:p>
    <w:p w14:paraId="457322DB" w14:textId="77777777" w:rsidR="00E76B95" w:rsidRPr="00E76B95" w:rsidRDefault="00E76B95" w:rsidP="00E76B95">
      <w:pPr>
        <w:pStyle w:val="XMLCode"/>
      </w:pPr>
      <w:r w:rsidRPr="00E76B95">
        <w:tab/>
      </w:r>
      <w:r w:rsidRPr="00E76B95">
        <w:tab/>
      </w:r>
      <w:r w:rsidRPr="00E76B95">
        <w:tab/>
        <w:t>&lt;Rqstr&gt;</w:t>
      </w:r>
    </w:p>
    <w:p w14:paraId="6D0CF848" w14:textId="77777777" w:rsidR="00E76B95" w:rsidRPr="00E76B95" w:rsidRDefault="00E76B95" w:rsidP="00E76B95">
      <w:pPr>
        <w:pStyle w:val="XMLCode"/>
      </w:pPr>
      <w:r w:rsidRPr="00E76B95">
        <w:tab/>
      </w:r>
      <w:r w:rsidRPr="00E76B95">
        <w:tab/>
      </w:r>
      <w:r w:rsidRPr="00E76B95">
        <w:tab/>
      </w:r>
      <w:r w:rsidRPr="00E76B95">
        <w:tab/>
        <w:t>&lt;Agt&gt;</w:t>
      </w:r>
    </w:p>
    <w:p w14:paraId="259DE25C" w14:textId="77777777" w:rsidR="00E76B95" w:rsidRPr="00E76B95" w:rsidRDefault="00E76B95" w:rsidP="00E76B95">
      <w:pPr>
        <w:pStyle w:val="XMLCode"/>
      </w:pPr>
      <w:r w:rsidRPr="00E76B95">
        <w:lastRenderedPageBreak/>
        <w:tab/>
      </w:r>
      <w:r w:rsidRPr="00E76B95">
        <w:tab/>
      </w:r>
      <w:r w:rsidRPr="00E76B95">
        <w:tab/>
      </w:r>
      <w:r w:rsidRPr="00E76B95">
        <w:tab/>
      </w:r>
      <w:r w:rsidRPr="00E76B95">
        <w:tab/>
        <w:t>&lt;FinInstnId&gt;</w:t>
      </w:r>
    </w:p>
    <w:p w14:paraId="3501B52B" w14:textId="77777777" w:rsidR="00E76B95" w:rsidRPr="00E76B95" w:rsidRDefault="00E76B95" w:rsidP="00E76B95">
      <w:pPr>
        <w:pStyle w:val="XMLCode"/>
      </w:pPr>
      <w:r w:rsidRPr="00E76B95">
        <w:tab/>
      </w:r>
      <w:r w:rsidRPr="00E76B95">
        <w:tab/>
      </w:r>
      <w:r w:rsidRPr="00E76B95">
        <w:tab/>
      </w:r>
      <w:r w:rsidRPr="00E76B95">
        <w:tab/>
      </w:r>
      <w:r w:rsidRPr="00E76B95">
        <w:tab/>
      </w:r>
      <w:r w:rsidRPr="00E76B95">
        <w:tab/>
        <w:t>&lt;BICFI&gt;DDDDGB2L&lt;/BICFI&gt;</w:t>
      </w:r>
    </w:p>
    <w:p w14:paraId="1D9012FB" w14:textId="77777777" w:rsidR="00E76B95" w:rsidRPr="00E76B95" w:rsidRDefault="00E76B95" w:rsidP="00E76B95">
      <w:pPr>
        <w:pStyle w:val="XMLCode"/>
      </w:pPr>
      <w:r w:rsidRPr="00E76B95">
        <w:tab/>
      </w:r>
      <w:r w:rsidRPr="00E76B95">
        <w:tab/>
      </w:r>
      <w:r w:rsidRPr="00E76B95">
        <w:tab/>
      </w:r>
      <w:r w:rsidRPr="00E76B95">
        <w:tab/>
      </w:r>
      <w:r w:rsidRPr="00E76B95">
        <w:tab/>
        <w:t>&lt;/FinInstnId&gt;</w:t>
      </w:r>
    </w:p>
    <w:p w14:paraId="3B34F14A" w14:textId="77777777" w:rsidR="00E76B95" w:rsidRPr="00E76B95" w:rsidRDefault="00E76B95" w:rsidP="00E76B95">
      <w:pPr>
        <w:pStyle w:val="XMLCode"/>
      </w:pPr>
      <w:r w:rsidRPr="00E76B95">
        <w:tab/>
      </w:r>
      <w:r w:rsidRPr="00E76B95">
        <w:tab/>
      </w:r>
      <w:r w:rsidRPr="00E76B95">
        <w:tab/>
      </w:r>
      <w:r w:rsidRPr="00E76B95">
        <w:tab/>
        <w:t>&lt;/Agt&gt;</w:t>
      </w:r>
    </w:p>
    <w:p w14:paraId="79197002" w14:textId="77777777" w:rsidR="00E76B95" w:rsidRPr="00E76B95" w:rsidRDefault="00E76B95" w:rsidP="00E76B95">
      <w:pPr>
        <w:pStyle w:val="XMLCode"/>
      </w:pPr>
      <w:r w:rsidRPr="00E76B95">
        <w:tab/>
      </w:r>
      <w:r w:rsidRPr="00E76B95">
        <w:tab/>
      </w:r>
      <w:r w:rsidRPr="00E76B95">
        <w:tab/>
        <w:t>&lt;/Rqstr&gt;</w:t>
      </w:r>
    </w:p>
    <w:p w14:paraId="5FEAEB8B" w14:textId="77777777" w:rsidR="00E76B95" w:rsidRPr="00E76B95" w:rsidRDefault="00E76B95" w:rsidP="00E76B95">
      <w:pPr>
        <w:pStyle w:val="XMLCode"/>
      </w:pPr>
      <w:r w:rsidRPr="00E76B95">
        <w:tab/>
      </w:r>
      <w:r w:rsidRPr="00E76B95">
        <w:tab/>
      </w:r>
      <w:r w:rsidRPr="00E76B95">
        <w:tab/>
        <w:t>&lt;Rspndr&gt;</w:t>
      </w:r>
    </w:p>
    <w:p w14:paraId="525B2636" w14:textId="77777777" w:rsidR="00E76B95" w:rsidRPr="00E76B95" w:rsidRDefault="00E76B95" w:rsidP="00E76B95">
      <w:pPr>
        <w:pStyle w:val="XMLCode"/>
      </w:pPr>
      <w:r w:rsidRPr="00E76B95">
        <w:tab/>
      </w:r>
      <w:r w:rsidRPr="00E76B95">
        <w:tab/>
      </w:r>
      <w:r w:rsidRPr="00E76B95">
        <w:tab/>
      </w:r>
      <w:r w:rsidRPr="00E76B95">
        <w:tab/>
        <w:t>&lt;Agt&gt;</w:t>
      </w:r>
    </w:p>
    <w:p w14:paraId="0DD5C2FB" w14:textId="77777777" w:rsidR="00E76B95" w:rsidRPr="00E76B95" w:rsidRDefault="00E76B95" w:rsidP="00E76B95">
      <w:pPr>
        <w:pStyle w:val="XMLCode"/>
      </w:pPr>
      <w:r w:rsidRPr="00E76B95">
        <w:tab/>
      </w:r>
      <w:r w:rsidRPr="00E76B95">
        <w:tab/>
      </w:r>
      <w:r w:rsidRPr="00E76B95">
        <w:tab/>
      </w:r>
      <w:r w:rsidRPr="00E76B95">
        <w:tab/>
      </w:r>
      <w:r w:rsidRPr="00E76B95">
        <w:tab/>
        <w:t>&lt;FinInstnId&gt;</w:t>
      </w:r>
    </w:p>
    <w:p w14:paraId="5CA5D719" w14:textId="77777777" w:rsidR="00E76B95" w:rsidRPr="00E76B95" w:rsidRDefault="00E76B95" w:rsidP="00E76B95">
      <w:pPr>
        <w:pStyle w:val="XMLCode"/>
      </w:pPr>
      <w:r w:rsidRPr="00E76B95">
        <w:tab/>
      </w:r>
      <w:r w:rsidRPr="00E76B95">
        <w:tab/>
      </w:r>
      <w:r w:rsidRPr="00E76B95">
        <w:tab/>
      </w:r>
      <w:r w:rsidRPr="00E76B95">
        <w:tab/>
      </w:r>
      <w:r w:rsidRPr="00E76B95">
        <w:tab/>
      </w:r>
      <w:r w:rsidRPr="00E76B95">
        <w:tab/>
        <w:t>&lt;BICFI&gt;ABCDZAJJ&lt;/BICFI&gt;</w:t>
      </w:r>
    </w:p>
    <w:p w14:paraId="6139B199" w14:textId="77777777" w:rsidR="00E76B95" w:rsidRPr="00E76B95" w:rsidRDefault="00E76B95" w:rsidP="00E76B95">
      <w:pPr>
        <w:pStyle w:val="XMLCode"/>
      </w:pPr>
      <w:r w:rsidRPr="00E76B95">
        <w:tab/>
      </w:r>
      <w:r w:rsidRPr="00E76B95">
        <w:tab/>
      </w:r>
      <w:r w:rsidRPr="00E76B95">
        <w:tab/>
      </w:r>
      <w:r w:rsidRPr="00E76B95">
        <w:tab/>
      </w:r>
      <w:r w:rsidRPr="00E76B95">
        <w:tab/>
        <w:t>&lt;/FinInstnId&gt;</w:t>
      </w:r>
    </w:p>
    <w:p w14:paraId="7D5F1A69" w14:textId="77777777" w:rsidR="00E76B95" w:rsidRPr="00E76B95" w:rsidRDefault="00E76B95" w:rsidP="00E76B95">
      <w:pPr>
        <w:pStyle w:val="XMLCode"/>
      </w:pPr>
      <w:r w:rsidRPr="00E76B95">
        <w:tab/>
      </w:r>
      <w:r w:rsidRPr="00E76B95">
        <w:tab/>
      </w:r>
      <w:r w:rsidRPr="00E76B95">
        <w:tab/>
      </w:r>
      <w:r w:rsidRPr="00E76B95">
        <w:tab/>
        <w:t>&lt;/Agt&gt;</w:t>
      </w:r>
    </w:p>
    <w:p w14:paraId="44853A8F" w14:textId="77777777" w:rsidR="00E76B95" w:rsidRPr="00E76B95" w:rsidRDefault="00E76B95" w:rsidP="00E76B95">
      <w:pPr>
        <w:pStyle w:val="XMLCode"/>
      </w:pPr>
      <w:r w:rsidRPr="00E76B95">
        <w:tab/>
      </w:r>
      <w:r w:rsidRPr="00E76B95">
        <w:tab/>
      </w:r>
      <w:r w:rsidRPr="00E76B95">
        <w:tab/>
        <w:t>&lt;/Rspndr&gt;</w:t>
      </w:r>
    </w:p>
    <w:p w14:paraId="46246913" w14:textId="77777777" w:rsidR="00E76B95" w:rsidRPr="00E76B95" w:rsidRDefault="00E76B95" w:rsidP="00E76B95">
      <w:pPr>
        <w:pStyle w:val="XMLCode"/>
      </w:pPr>
      <w:r w:rsidRPr="00E76B95">
        <w:tab/>
      </w:r>
      <w:r w:rsidRPr="00E76B95">
        <w:tab/>
        <w:t>&lt;/InvstgtnReq&gt;</w:t>
      </w:r>
    </w:p>
    <w:p w14:paraId="7DDFD1AB" w14:textId="77777777" w:rsidR="00E76B95" w:rsidRPr="00E76B95" w:rsidRDefault="00E76B95" w:rsidP="00E76B95">
      <w:pPr>
        <w:pStyle w:val="XMLCode"/>
      </w:pPr>
      <w:r w:rsidRPr="00E76B95">
        <w:tab/>
      </w:r>
      <w:r w:rsidRPr="00E76B95">
        <w:tab/>
        <w:t>&lt;InvstgtnData&gt;</w:t>
      </w:r>
    </w:p>
    <w:p w14:paraId="0E7B902D" w14:textId="77777777" w:rsidR="00E76B95" w:rsidRPr="00E76B95" w:rsidRDefault="00E76B95" w:rsidP="00E76B95">
      <w:pPr>
        <w:pStyle w:val="XMLCode"/>
      </w:pPr>
      <w:r w:rsidRPr="00E76B95">
        <w:tab/>
      </w:r>
      <w:r w:rsidRPr="00E76B95">
        <w:tab/>
      </w:r>
      <w:r w:rsidRPr="00E76B95">
        <w:tab/>
        <w:t>&lt;Rsn&gt;</w:t>
      </w:r>
    </w:p>
    <w:p w14:paraId="3556B5FC" w14:textId="77777777" w:rsidR="00E76B95" w:rsidRPr="00E76B95" w:rsidRDefault="00E76B95" w:rsidP="00E76B95">
      <w:pPr>
        <w:pStyle w:val="XMLCode"/>
      </w:pPr>
      <w:r w:rsidRPr="00E76B95">
        <w:tab/>
      </w:r>
      <w:r w:rsidRPr="00E76B95">
        <w:tab/>
      </w:r>
      <w:r w:rsidRPr="00E76B95">
        <w:tab/>
      </w:r>
      <w:r w:rsidRPr="00E76B95">
        <w:tab/>
        <w:t>&lt;Cd&gt;RQCD&lt;/Cd&gt;</w:t>
      </w:r>
    </w:p>
    <w:p w14:paraId="5A9061C2" w14:textId="77777777" w:rsidR="00E76B95" w:rsidRPr="00E76B95" w:rsidRDefault="00E76B95" w:rsidP="00E76B95">
      <w:pPr>
        <w:pStyle w:val="XMLCode"/>
      </w:pPr>
      <w:r w:rsidRPr="00E76B95">
        <w:tab/>
      </w:r>
      <w:r w:rsidRPr="00E76B95">
        <w:tab/>
      </w:r>
      <w:r w:rsidRPr="00E76B95">
        <w:tab/>
      </w:r>
      <w:r w:rsidRPr="00E76B95">
        <w:tab/>
        <w:t>&lt;!-- Request Closure Date. --&gt;</w:t>
      </w:r>
    </w:p>
    <w:p w14:paraId="700327D0" w14:textId="77777777" w:rsidR="00E76B95" w:rsidRPr="00E76B95" w:rsidRDefault="00E76B95" w:rsidP="00E76B95">
      <w:pPr>
        <w:pStyle w:val="XMLCode"/>
      </w:pPr>
      <w:r w:rsidRPr="00E76B95">
        <w:tab/>
      </w:r>
      <w:r w:rsidRPr="00E76B95">
        <w:tab/>
      </w:r>
      <w:r w:rsidRPr="00E76B95">
        <w:tab/>
        <w:t>&lt;/Rsn&gt;</w:t>
      </w:r>
    </w:p>
    <w:p w14:paraId="441B5CAF" w14:textId="77777777" w:rsidR="00E76B95" w:rsidRPr="00E76B95" w:rsidRDefault="00E76B95" w:rsidP="00E76B95">
      <w:pPr>
        <w:pStyle w:val="XMLCode"/>
      </w:pPr>
      <w:r w:rsidRPr="00E76B95">
        <w:tab/>
      </w:r>
      <w:r w:rsidRPr="00E76B95">
        <w:tab/>
        <w:t>&lt;/InvstgtnData&gt;</w:t>
      </w:r>
    </w:p>
    <w:p w14:paraId="68BF84CE" w14:textId="77777777" w:rsidR="00E76B95" w:rsidRPr="00E76B95" w:rsidRDefault="00E76B95" w:rsidP="00E76B95">
      <w:pPr>
        <w:pStyle w:val="XMLCode"/>
      </w:pPr>
      <w:r w:rsidRPr="00E76B95">
        <w:tab/>
        <w:t>&lt;/InvstgtnReq&gt;</w:t>
      </w:r>
    </w:p>
    <w:p w14:paraId="67386109" w14:textId="1656CDDF" w:rsidR="00E76B95" w:rsidRPr="00867CEB" w:rsidRDefault="00E76B95" w:rsidP="00E76B95">
      <w:pPr>
        <w:pStyle w:val="XMLCode"/>
      </w:pPr>
      <w:r w:rsidRPr="00E76B95">
        <w:t>&lt;/Document&gt;</w:t>
      </w:r>
    </w:p>
    <w:p w14:paraId="02BDC4F1" w14:textId="77777777" w:rsidR="00867CEB" w:rsidRDefault="00867CEB" w:rsidP="00867CEB"/>
    <w:p w14:paraId="19268858" w14:textId="77777777" w:rsidR="0037504A" w:rsidRDefault="0037504A" w:rsidP="00867CEB"/>
    <w:p w14:paraId="66D97D73" w14:textId="77777777" w:rsidR="0037504A" w:rsidRDefault="0037504A" w:rsidP="00867CEB"/>
    <w:p w14:paraId="30958365" w14:textId="77777777" w:rsidR="0037504A" w:rsidRDefault="0037504A" w:rsidP="00867CEB"/>
    <w:p w14:paraId="36106186" w14:textId="77777777" w:rsidR="0037504A" w:rsidRDefault="0037504A" w:rsidP="00867CEB"/>
    <w:p w14:paraId="5A0B1741" w14:textId="77777777" w:rsidR="0037504A" w:rsidRDefault="0037504A" w:rsidP="00867CEB"/>
    <w:p w14:paraId="6A03D7AC" w14:textId="77777777" w:rsidR="0037504A" w:rsidRDefault="0037504A" w:rsidP="00867CEB"/>
    <w:p w14:paraId="644C6A47" w14:textId="77777777" w:rsidR="0037504A" w:rsidRDefault="0037504A" w:rsidP="00867CEB"/>
    <w:p w14:paraId="79CA7BB7" w14:textId="77777777" w:rsidR="0037504A" w:rsidRDefault="0037504A" w:rsidP="00867CEB"/>
    <w:p w14:paraId="5347797E" w14:textId="77777777" w:rsidR="0037504A" w:rsidRDefault="0037504A" w:rsidP="00867CEB"/>
    <w:p w14:paraId="122DCF92" w14:textId="77777777" w:rsidR="0037504A" w:rsidRDefault="0037504A" w:rsidP="00867CEB"/>
    <w:p w14:paraId="7E7234FF" w14:textId="77777777" w:rsidR="0037504A" w:rsidRDefault="0037504A" w:rsidP="00867CEB"/>
    <w:p w14:paraId="30FC5B45" w14:textId="77777777" w:rsidR="0037504A" w:rsidRDefault="0037504A" w:rsidP="00867CEB"/>
    <w:p w14:paraId="4A63B937" w14:textId="77777777" w:rsidR="0037504A" w:rsidRDefault="0037504A" w:rsidP="00867CEB"/>
    <w:p w14:paraId="36B8EADE" w14:textId="77777777" w:rsidR="0037504A" w:rsidRDefault="0037504A" w:rsidP="00867CEB"/>
    <w:p w14:paraId="3088D2B7" w14:textId="77777777" w:rsidR="0037504A" w:rsidRPr="00867CEB" w:rsidRDefault="0037504A" w:rsidP="00867CEB"/>
    <w:p w14:paraId="4538FE82" w14:textId="19B477AF" w:rsidR="00867CEB" w:rsidRPr="00867CEB" w:rsidRDefault="00867CEB" w:rsidP="00FC2CEC">
      <w:pPr>
        <w:pStyle w:val="Heading4"/>
      </w:pPr>
      <w:r w:rsidRPr="00867CEB">
        <w:lastRenderedPageBreak/>
        <w:t xml:space="preserve">Investigation </w:t>
      </w:r>
      <w:r w:rsidR="008E54E7">
        <w:t>r</w:t>
      </w:r>
      <w:r w:rsidRPr="00867CEB">
        <w:t xml:space="preserve">esponse </w:t>
      </w:r>
    </w:p>
    <w:p w14:paraId="36889A78" w14:textId="77777777" w:rsidR="00867CEB" w:rsidRPr="00867CEB" w:rsidRDefault="00867CEB" w:rsidP="00867CEB">
      <w:pPr>
        <w:rPr>
          <w:rStyle w:val="Bold"/>
        </w:rPr>
      </w:pPr>
      <w:r w:rsidRPr="00867CEB">
        <w:rPr>
          <w:rStyle w:val="Bold"/>
        </w:rPr>
        <w:t>Description</w:t>
      </w:r>
    </w:p>
    <w:p w14:paraId="319AC4E3" w14:textId="59E5B65A" w:rsidR="00867CEB" w:rsidRPr="00867CEB" w:rsidRDefault="00867CEB" w:rsidP="00867CEB">
      <w:pPr>
        <w:pStyle w:val="Normal2"/>
      </w:pPr>
      <w:r w:rsidRPr="00867CEB">
        <w:t xml:space="preserve">The </w:t>
      </w:r>
      <w:r w:rsidR="00701931">
        <w:t>I</w:t>
      </w:r>
      <w:r w:rsidRPr="00867CEB">
        <w:t xml:space="preserve">nvestigation </w:t>
      </w:r>
      <w:r w:rsidR="00701931">
        <w:t>R</w:t>
      </w:r>
      <w:r w:rsidRPr="00867CEB">
        <w:t>esponder (A</w:t>
      </w:r>
      <w:r w:rsidR="008F1DC1">
        <w:t>BCD</w:t>
      </w:r>
      <w:r w:rsidRPr="00867CEB">
        <w:t xml:space="preserve">ZAJJ) sends an investigation response (camt.111) to the </w:t>
      </w:r>
      <w:r w:rsidR="00701931">
        <w:t>I</w:t>
      </w:r>
      <w:r w:rsidRPr="00867CEB">
        <w:t xml:space="preserve">nvestigation </w:t>
      </w:r>
      <w:r w:rsidR="00701931">
        <w:t>R</w:t>
      </w:r>
      <w:r w:rsidRPr="00867CEB">
        <w:t>equestor (DD</w:t>
      </w:r>
      <w:r w:rsidR="008F1DC1">
        <w:t>DD</w:t>
      </w:r>
      <w:r w:rsidRPr="00867CEB">
        <w:t>GB2L)</w:t>
      </w:r>
      <w:r w:rsidRPr="00867CEB">
        <w:rPr>
          <w:rStyle w:val="Bold"/>
        </w:rPr>
        <w:t xml:space="preserve"> wi</w:t>
      </w:r>
      <w:r w:rsidRPr="00867CEB">
        <w:t xml:space="preserve">th </w:t>
      </w:r>
      <w:r w:rsidR="00701931">
        <w:t>the planned account closure date</w:t>
      </w:r>
      <w:r w:rsidRPr="00867CEB">
        <w:t>.</w:t>
      </w:r>
    </w:p>
    <w:p w14:paraId="19800365" w14:textId="77777777" w:rsidR="00867CEB" w:rsidRPr="00867CEB" w:rsidRDefault="00867CEB" w:rsidP="00867CEB"/>
    <w:p w14:paraId="5F0F05BE" w14:textId="5C9173C9" w:rsidR="00867CEB" w:rsidRPr="00867CEB" w:rsidRDefault="00867CEB" w:rsidP="00867CEB">
      <w:pPr>
        <w:rPr>
          <w:rStyle w:val="Bold"/>
        </w:rPr>
      </w:pPr>
      <w:r w:rsidRPr="00867CEB">
        <w:rPr>
          <w:rStyle w:val="Bold"/>
        </w:rPr>
        <w:t xml:space="preserve">Business </w:t>
      </w:r>
      <w:r w:rsidR="00662D27">
        <w:rPr>
          <w:rStyle w:val="Bold"/>
        </w:rPr>
        <w:t>d</w:t>
      </w:r>
      <w:r w:rsidRPr="00867CEB">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3"/>
        <w:gridCol w:w="2170"/>
        <w:gridCol w:w="2036"/>
      </w:tblGrid>
      <w:tr w:rsidR="00867CEB" w14:paraId="7DE42CD5" w14:textId="77777777" w:rsidTr="003C231B">
        <w:trPr>
          <w:cantSplit/>
          <w:tblHeader/>
        </w:trPr>
        <w:tc>
          <w:tcPr>
            <w:tcW w:w="393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E5C31DF" w14:textId="77777777" w:rsidR="00867CEB" w:rsidRPr="00867CEB" w:rsidRDefault="00867CEB" w:rsidP="00867CEB">
            <w:pPr>
              <w:pStyle w:val="TableHeading"/>
            </w:pPr>
            <w:r w:rsidRPr="00867CEB">
              <w:t>Element</w:t>
            </w:r>
          </w:p>
        </w:tc>
        <w:tc>
          <w:tcPr>
            <w:tcW w:w="217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1F22EC7" w14:textId="77777777" w:rsidR="00867CEB" w:rsidRPr="00867CEB" w:rsidRDefault="00867CEB" w:rsidP="00867CEB">
            <w:pPr>
              <w:pStyle w:val="TableHeading"/>
            </w:pPr>
            <w:r w:rsidRPr="00867CEB">
              <w:t>XML Tag</w:t>
            </w:r>
          </w:p>
        </w:tc>
        <w:tc>
          <w:tcPr>
            <w:tcW w:w="203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2F937F3" w14:textId="77777777" w:rsidR="00867CEB" w:rsidRPr="00867CEB" w:rsidRDefault="00867CEB" w:rsidP="00867CEB">
            <w:pPr>
              <w:pStyle w:val="TableHeading"/>
            </w:pPr>
            <w:r w:rsidRPr="00867CEB">
              <w:t>Content</w:t>
            </w:r>
          </w:p>
        </w:tc>
      </w:tr>
      <w:tr w:rsidR="00867CEB" w14:paraId="0B1075F1" w14:textId="77777777" w:rsidTr="003C231B">
        <w:tc>
          <w:tcPr>
            <w:tcW w:w="3933" w:type="dxa"/>
            <w:shd w:val="clear" w:color="auto" w:fill="FFFFFF"/>
          </w:tcPr>
          <w:p w14:paraId="3598D320" w14:textId="77777777" w:rsidR="00867CEB" w:rsidRPr="00867CEB" w:rsidRDefault="00867CEB" w:rsidP="00867CEB">
            <w:pPr>
              <w:pStyle w:val="TableText"/>
            </w:pPr>
            <w:r w:rsidRPr="00867CEB">
              <w:t>Responder Investigation Identification</w:t>
            </w:r>
          </w:p>
        </w:tc>
        <w:tc>
          <w:tcPr>
            <w:tcW w:w="2170" w:type="dxa"/>
            <w:shd w:val="clear" w:color="auto" w:fill="FFFFFF"/>
          </w:tcPr>
          <w:p w14:paraId="42E85442" w14:textId="77777777" w:rsidR="00867CEB" w:rsidRPr="00867CEB" w:rsidRDefault="00867CEB" w:rsidP="00867CEB">
            <w:pPr>
              <w:pStyle w:val="TableText"/>
            </w:pPr>
            <w:r w:rsidRPr="00867CEB">
              <w:t>&lt;RspndrInvstgtnId&gt;</w:t>
            </w:r>
          </w:p>
        </w:tc>
        <w:tc>
          <w:tcPr>
            <w:tcW w:w="2036" w:type="dxa"/>
            <w:shd w:val="clear" w:color="auto" w:fill="FFFFFF"/>
          </w:tcPr>
          <w:p w14:paraId="65F53573" w14:textId="77777777" w:rsidR="00867CEB" w:rsidRPr="00867CEB" w:rsidRDefault="00867CEB" w:rsidP="00FF2CC3">
            <w:pPr>
              <w:pStyle w:val="TableTextCentre"/>
              <w:jc w:val="left"/>
              <w:rPr>
                <w:rStyle w:val="Bold"/>
              </w:rPr>
            </w:pPr>
            <w:r w:rsidRPr="00867CEB">
              <w:rPr>
                <w:rStyle w:val="Bold"/>
              </w:rPr>
              <w:t>ABSA45670</w:t>
            </w:r>
          </w:p>
        </w:tc>
      </w:tr>
      <w:tr w:rsidR="00867CEB" w14:paraId="00E43FEF" w14:textId="77777777" w:rsidTr="003C231B">
        <w:tc>
          <w:tcPr>
            <w:tcW w:w="3933" w:type="dxa"/>
            <w:shd w:val="clear" w:color="auto" w:fill="FFFFFF"/>
          </w:tcPr>
          <w:p w14:paraId="11894704" w14:textId="2F950429" w:rsidR="00867CEB" w:rsidRPr="00867CEB" w:rsidRDefault="00867CEB" w:rsidP="00867CEB">
            <w:pPr>
              <w:pStyle w:val="TableText"/>
            </w:pPr>
            <w:r w:rsidRPr="00867CEB">
              <w:t>Status</w:t>
            </w:r>
          </w:p>
        </w:tc>
        <w:tc>
          <w:tcPr>
            <w:tcW w:w="2170" w:type="dxa"/>
            <w:shd w:val="clear" w:color="auto" w:fill="FFFFFF"/>
          </w:tcPr>
          <w:p w14:paraId="5A761B39" w14:textId="77777777" w:rsidR="00867CEB" w:rsidRPr="00867CEB" w:rsidRDefault="00867CEB" w:rsidP="00867CEB">
            <w:pPr>
              <w:pStyle w:val="TableText"/>
            </w:pPr>
            <w:r w:rsidRPr="00867CEB">
              <w:t>&lt;Sts&gt;</w:t>
            </w:r>
          </w:p>
        </w:tc>
        <w:tc>
          <w:tcPr>
            <w:tcW w:w="2036" w:type="dxa"/>
            <w:shd w:val="clear" w:color="auto" w:fill="FFFFFF"/>
          </w:tcPr>
          <w:p w14:paraId="7FFF5170" w14:textId="77777777" w:rsidR="00867CEB" w:rsidRPr="00867CEB" w:rsidRDefault="00867CEB" w:rsidP="00867CEB">
            <w:pPr>
              <w:pStyle w:val="TableText"/>
              <w:rPr>
                <w:rStyle w:val="Bold"/>
              </w:rPr>
            </w:pPr>
            <w:r w:rsidRPr="00867CEB">
              <w:rPr>
                <w:rStyle w:val="Bold"/>
              </w:rPr>
              <w:t>CLSD</w:t>
            </w:r>
          </w:p>
        </w:tc>
      </w:tr>
      <w:tr w:rsidR="00867CEB" w14:paraId="3807E1B3" w14:textId="77777777" w:rsidTr="003C231B">
        <w:tc>
          <w:tcPr>
            <w:tcW w:w="3933" w:type="dxa"/>
            <w:shd w:val="clear" w:color="auto" w:fill="FFFFFF"/>
          </w:tcPr>
          <w:p w14:paraId="4F756C3F" w14:textId="02CD7403" w:rsidR="00867CEB" w:rsidRPr="00867CEB" w:rsidRDefault="00867CEB" w:rsidP="00867CEB">
            <w:pPr>
              <w:pStyle w:val="TableText"/>
            </w:pPr>
            <w:r w:rsidRPr="00867CEB">
              <w:t>Original Investigation Reason</w:t>
            </w:r>
          </w:p>
        </w:tc>
        <w:tc>
          <w:tcPr>
            <w:tcW w:w="2170" w:type="dxa"/>
            <w:shd w:val="clear" w:color="auto" w:fill="FFFFFF"/>
          </w:tcPr>
          <w:p w14:paraId="66C67E1C" w14:textId="77777777" w:rsidR="00867CEB" w:rsidRPr="00867CEB" w:rsidRDefault="00867CEB" w:rsidP="00867CEB">
            <w:pPr>
              <w:pStyle w:val="TableText"/>
            </w:pPr>
            <w:r w:rsidRPr="00867CEB">
              <w:t>&lt;Cd&gt;</w:t>
            </w:r>
          </w:p>
        </w:tc>
        <w:tc>
          <w:tcPr>
            <w:tcW w:w="2036" w:type="dxa"/>
            <w:shd w:val="clear" w:color="auto" w:fill="FFFFFF"/>
          </w:tcPr>
          <w:p w14:paraId="67E0D994" w14:textId="5313BEBC" w:rsidR="00867CEB" w:rsidRPr="00867CEB" w:rsidRDefault="00172DB3" w:rsidP="00867CEB">
            <w:pPr>
              <w:pStyle w:val="TableText"/>
              <w:rPr>
                <w:rStyle w:val="Bold"/>
              </w:rPr>
            </w:pPr>
            <w:r>
              <w:rPr>
                <w:rStyle w:val="Bold"/>
              </w:rPr>
              <w:t>RQCD</w:t>
            </w:r>
          </w:p>
        </w:tc>
      </w:tr>
      <w:tr w:rsidR="00867CEB" w14:paraId="3CAF5428" w14:textId="77777777" w:rsidTr="003C231B">
        <w:tc>
          <w:tcPr>
            <w:tcW w:w="3933" w:type="dxa"/>
            <w:shd w:val="clear" w:color="auto" w:fill="FFFFFF"/>
          </w:tcPr>
          <w:p w14:paraId="0A28CA24" w14:textId="77777777" w:rsidR="00867CEB" w:rsidRPr="00867CEB" w:rsidRDefault="00867CEB" w:rsidP="00867CEB">
            <w:pPr>
              <w:pStyle w:val="TableText"/>
            </w:pPr>
            <w:r w:rsidRPr="00867CEB">
              <w:t>Reponse Narrative</w:t>
            </w:r>
          </w:p>
        </w:tc>
        <w:tc>
          <w:tcPr>
            <w:tcW w:w="2170" w:type="dxa"/>
            <w:shd w:val="clear" w:color="auto" w:fill="FFFFFF"/>
          </w:tcPr>
          <w:p w14:paraId="59DF8DE2" w14:textId="77777777" w:rsidR="00867CEB" w:rsidRPr="00867CEB" w:rsidRDefault="00867CEB" w:rsidP="00867CEB">
            <w:pPr>
              <w:pStyle w:val="TableText"/>
            </w:pPr>
            <w:r w:rsidRPr="00867CEB">
              <w:t>&lt;RspnNrrtv&gt;</w:t>
            </w:r>
          </w:p>
        </w:tc>
        <w:tc>
          <w:tcPr>
            <w:tcW w:w="2036" w:type="dxa"/>
            <w:shd w:val="clear" w:color="auto" w:fill="FFFFFF"/>
          </w:tcPr>
          <w:p w14:paraId="705309E4" w14:textId="61C1B536" w:rsidR="00867CEB" w:rsidRPr="00867CEB" w:rsidRDefault="003328FE" w:rsidP="00867CEB">
            <w:pPr>
              <w:pStyle w:val="TableText"/>
              <w:rPr>
                <w:rStyle w:val="Bold"/>
              </w:rPr>
            </w:pPr>
            <w:r>
              <w:rPr>
                <w:rStyle w:val="Bold"/>
              </w:rPr>
              <w:t>PLEASE BE ADVISED ACCOUNT WILL BE CLOSED FRIDAY 1ST DECEMBER</w:t>
            </w:r>
          </w:p>
        </w:tc>
      </w:tr>
      <w:tr w:rsidR="00867CEB" w14:paraId="6835582A" w14:textId="77777777" w:rsidTr="003C231B">
        <w:tc>
          <w:tcPr>
            <w:tcW w:w="3933" w:type="dxa"/>
            <w:shd w:val="clear" w:color="auto" w:fill="FFFFFF"/>
          </w:tcPr>
          <w:p w14:paraId="2D3C64C4" w14:textId="765EEB35" w:rsidR="00867CEB" w:rsidRPr="00867CEB" w:rsidRDefault="00867CEB" w:rsidP="00867CEB">
            <w:pPr>
              <w:pStyle w:val="TableText"/>
            </w:pPr>
            <w:r w:rsidRPr="00867CEB">
              <w:t>Requestor</w:t>
            </w:r>
            <w:r w:rsidR="00A9299B">
              <w:t xml:space="preserve"> </w:t>
            </w:r>
            <w:r w:rsidRPr="00867CEB">
              <w:t>Investigation</w:t>
            </w:r>
            <w:r w:rsidR="00A9299B">
              <w:t xml:space="preserve"> </w:t>
            </w:r>
            <w:r w:rsidRPr="00867CEB">
              <w:t>Identification</w:t>
            </w:r>
          </w:p>
        </w:tc>
        <w:tc>
          <w:tcPr>
            <w:tcW w:w="2170" w:type="dxa"/>
            <w:shd w:val="clear" w:color="auto" w:fill="FFFFFF"/>
          </w:tcPr>
          <w:p w14:paraId="00F26BB4" w14:textId="77777777" w:rsidR="00867CEB" w:rsidRPr="00867CEB" w:rsidRDefault="00867CEB" w:rsidP="00867CEB">
            <w:pPr>
              <w:pStyle w:val="TableText"/>
            </w:pPr>
            <w:r w:rsidRPr="00867CEB">
              <w:t>&lt;RqstrInvstgtnId&gt;</w:t>
            </w:r>
          </w:p>
        </w:tc>
        <w:tc>
          <w:tcPr>
            <w:tcW w:w="2036" w:type="dxa"/>
            <w:shd w:val="clear" w:color="auto" w:fill="FFFFFF"/>
          </w:tcPr>
          <w:p w14:paraId="6F1A8A37" w14:textId="77777777" w:rsidR="00867CEB" w:rsidRPr="00867CEB" w:rsidRDefault="00867CEB" w:rsidP="00867CEB">
            <w:pPr>
              <w:pStyle w:val="TableText"/>
              <w:rPr>
                <w:rStyle w:val="Bold"/>
              </w:rPr>
            </w:pPr>
            <w:r w:rsidRPr="00867CEB">
              <w:rPr>
                <w:rStyle w:val="Bold"/>
              </w:rPr>
              <w:t>DDMZ123450</w:t>
            </w:r>
          </w:p>
        </w:tc>
      </w:tr>
      <w:tr w:rsidR="00867CEB" w14:paraId="69A8F8CF" w14:textId="77777777" w:rsidTr="003C231B">
        <w:tc>
          <w:tcPr>
            <w:tcW w:w="3933" w:type="dxa"/>
            <w:shd w:val="clear" w:color="auto" w:fill="FFFFFF"/>
          </w:tcPr>
          <w:p w14:paraId="6184361F" w14:textId="5F51C33D" w:rsidR="00867CEB" w:rsidRPr="00867CEB" w:rsidRDefault="00867CEB" w:rsidP="00867CEB">
            <w:pPr>
              <w:pStyle w:val="TableText"/>
            </w:pPr>
            <w:r w:rsidRPr="00867CEB">
              <w:t>Investigation Type</w:t>
            </w:r>
          </w:p>
        </w:tc>
        <w:tc>
          <w:tcPr>
            <w:tcW w:w="2170" w:type="dxa"/>
            <w:shd w:val="clear" w:color="auto" w:fill="FFFFFF"/>
          </w:tcPr>
          <w:p w14:paraId="281D2E90" w14:textId="77777777" w:rsidR="00867CEB" w:rsidRPr="00867CEB" w:rsidRDefault="00867CEB" w:rsidP="00867CEB">
            <w:pPr>
              <w:pStyle w:val="TableText"/>
            </w:pPr>
            <w:r w:rsidRPr="00867CEB">
              <w:t>&lt;Cd&gt;</w:t>
            </w:r>
          </w:p>
        </w:tc>
        <w:tc>
          <w:tcPr>
            <w:tcW w:w="2036" w:type="dxa"/>
            <w:shd w:val="clear" w:color="auto" w:fill="FFFFFF"/>
          </w:tcPr>
          <w:p w14:paraId="029001FD" w14:textId="5EBBE735" w:rsidR="00867CEB" w:rsidRPr="00867CEB" w:rsidRDefault="00423B75" w:rsidP="00867CEB">
            <w:pPr>
              <w:pStyle w:val="TableText"/>
              <w:rPr>
                <w:rStyle w:val="Bold"/>
              </w:rPr>
            </w:pPr>
            <w:r>
              <w:rPr>
                <w:rStyle w:val="Bold"/>
              </w:rPr>
              <w:t>ACCT</w:t>
            </w:r>
          </w:p>
        </w:tc>
      </w:tr>
      <w:tr w:rsidR="00867CEB" w14:paraId="5925E035" w14:textId="77777777" w:rsidTr="003C231B">
        <w:tc>
          <w:tcPr>
            <w:tcW w:w="3933" w:type="dxa"/>
            <w:shd w:val="clear" w:color="auto" w:fill="FFFFFF"/>
          </w:tcPr>
          <w:p w14:paraId="125E1C5C" w14:textId="77777777" w:rsidR="00867CEB" w:rsidRPr="00867CEB" w:rsidRDefault="00867CEB" w:rsidP="00867CEB">
            <w:pPr>
              <w:pStyle w:val="TableText"/>
            </w:pPr>
            <w:r w:rsidRPr="00867CEB">
              <w:t>Account Identification</w:t>
            </w:r>
          </w:p>
        </w:tc>
        <w:tc>
          <w:tcPr>
            <w:tcW w:w="2170" w:type="dxa"/>
            <w:shd w:val="clear" w:color="auto" w:fill="FFFFFF"/>
          </w:tcPr>
          <w:p w14:paraId="3F72A2E7" w14:textId="77777777" w:rsidR="00867CEB" w:rsidRPr="00867CEB" w:rsidRDefault="00867CEB" w:rsidP="00867CEB">
            <w:pPr>
              <w:pStyle w:val="TableText"/>
            </w:pPr>
            <w:r w:rsidRPr="00867CEB">
              <w:t>&lt;Id&gt;</w:t>
            </w:r>
          </w:p>
        </w:tc>
        <w:tc>
          <w:tcPr>
            <w:tcW w:w="2036" w:type="dxa"/>
            <w:shd w:val="clear" w:color="auto" w:fill="FFFFFF"/>
          </w:tcPr>
          <w:p w14:paraId="2BE05B93" w14:textId="6C999E89" w:rsidR="00867CEB" w:rsidRPr="00867CEB" w:rsidRDefault="00867CEB" w:rsidP="00867CEB">
            <w:pPr>
              <w:pStyle w:val="TableText"/>
              <w:rPr>
                <w:rStyle w:val="Bold"/>
              </w:rPr>
            </w:pPr>
            <w:r w:rsidRPr="00867CEB">
              <w:rPr>
                <w:rStyle w:val="Bold"/>
              </w:rPr>
              <w:t>12345678</w:t>
            </w:r>
          </w:p>
        </w:tc>
      </w:tr>
      <w:tr w:rsidR="00867CEB" w14:paraId="18425A5A" w14:textId="77777777" w:rsidTr="003C231B">
        <w:tc>
          <w:tcPr>
            <w:tcW w:w="3933" w:type="dxa"/>
            <w:shd w:val="clear" w:color="auto" w:fill="FFFFFF"/>
          </w:tcPr>
          <w:p w14:paraId="1D1727E0" w14:textId="69A1B33E" w:rsidR="00867CEB" w:rsidRPr="00867CEB" w:rsidRDefault="00867CEB" w:rsidP="00867CEB">
            <w:pPr>
              <w:pStyle w:val="TableText"/>
            </w:pPr>
            <w:r w:rsidRPr="00867CEB">
              <w:t>Requestor</w:t>
            </w:r>
          </w:p>
        </w:tc>
        <w:tc>
          <w:tcPr>
            <w:tcW w:w="2170" w:type="dxa"/>
            <w:shd w:val="clear" w:color="auto" w:fill="FFFFFF"/>
          </w:tcPr>
          <w:p w14:paraId="1C616EF4" w14:textId="77777777" w:rsidR="00867CEB" w:rsidRPr="00867CEB" w:rsidRDefault="00867CEB" w:rsidP="00867CEB">
            <w:pPr>
              <w:pStyle w:val="TableText"/>
            </w:pPr>
            <w:r w:rsidRPr="00867CEB">
              <w:t>&lt;BICFI&gt;</w:t>
            </w:r>
          </w:p>
        </w:tc>
        <w:tc>
          <w:tcPr>
            <w:tcW w:w="2036" w:type="dxa"/>
            <w:shd w:val="clear" w:color="auto" w:fill="FFFFFF"/>
          </w:tcPr>
          <w:p w14:paraId="60EA516B" w14:textId="7B664D4D" w:rsidR="00867CEB" w:rsidRPr="00867CEB" w:rsidRDefault="00867CEB" w:rsidP="00867CEB">
            <w:pPr>
              <w:pStyle w:val="TableText"/>
              <w:rPr>
                <w:rStyle w:val="Bold"/>
              </w:rPr>
            </w:pPr>
            <w:r w:rsidRPr="00867CEB">
              <w:rPr>
                <w:rStyle w:val="Bold"/>
              </w:rPr>
              <w:t>DD</w:t>
            </w:r>
            <w:r w:rsidR="005237BB">
              <w:rPr>
                <w:rStyle w:val="Bold"/>
              </w:rPr>
              <w:t>DD</w:t>
            </w:r>
            <w:r w:rsidRPr="00867CEB">
              <w:rPr>
                <w:rStyle w:val="Bold"/>
              </w:rPr>
              <w:t>GB2L</w:t>
            </w:r>
          </w:p>
        </w:tc>
      </w:tr>
      <w:tr w:rsidR="00867CEB" w14:paraId="2B8112AF" w14:textId="77777777" w:rsidTr="003C231B">
        <w:tc>
          <w:tcPr>
            <w:tcW w:w="3933" w:type="dxa"/>
            <w:shd w:val="clear" w:color="auto" w:fill="FFFFFF"/>
          </w:tcPr>
          <w:p w14:paraId="4490F86D" w14:textId="1EB085E0" w:rsidR="00867CEB" w:rsidRPr="00867CEB" w:rsidRDefault="00867CEB" w:rsidP="00867CEB">
            <w:pPr>
              <w:pStyle w:val="TableText"/>
            </w:pPr>
            <w:r w:rsidRPr="00867CEB">
              <w:t>Responder</w:t>
            </w:r>
          </w:p>
        </w:tc>
        <w:tc>
          <w:tcPr>
            <w:tcW w:w="2170" w:type="dxa"/>
            <w:shd w:val="clear" w:color="auto" w:fill="FFFFFF"/>
          </w:tcPr>
          <w:p w14:paraId="08973D40" w14:textId="77777777" w:rsidR="00867CEB" w:rsidRPr="00867CEB" w:rsidRDefault="00867CEB" w:rsidP="00867CEB">
            <w:pPr>
              <w:pStyle w:val="TableText"/>
            </w:pPr>
            <w:r w:rsidRPr="00867CEB">
              <w:t>&lt;BICFI&gt;</w:t>
            </w:r>
          </w:p>
        </w:tc>
        <w:tc>
          <w:tcPr>
            <w:tcW w:w="2036" w:type="dxa"/>
            <w:shd w:val="clear" w:color="auto" w:fill="FFFFFF"/>
          </w:tcPr>
          <w:p w14:paraId="2D1576F3" w14:textId="750CA270" w:rsidR="00867CEB" w:rsidRPr="00867CEB" w:rsidRDefault="00867CEB" w:rsidP="00867CEB">
            <w:pPr>
              <w:pStyle w:val="TableText"/>
              <w:rPr>
                <w:rStyle w:val="Bold"/>
              </w:rPr>
            </w:pPr>
            <w:r w:rsidRPr="00867CEB">
              <w:rPr>
                <w:rStyle w:val="Bold"/>
              </w:rPr>
              <w:t>AB</w:t>
            </w:r>
            <w:r w:rsidR="005237BB">
              <w:rPr>
                <w:rStyle w:val="Bold"/>
              </w:rPr>
              <w:t>CD</w:t>
            </w:r>
            <w:r w:rsidRPr="00867CEB">
              <w:rPr>
                <w:rStyle w:val="Bold"/>
              </w:rPr>
              <w:t>ZAJJ</w:t>
            </w:r>
          </w:p>
        </w:tc>
      </w:tr>
    </w:tbl>
    <w:p w14:paraId="11B68537" w14:textId="77777777" w:rsidR="00867CEB" w:rsidRPr="00867CEB" w:rsidRDefault="00867CEB" w:rsidP="00867CEB"/>
    <w:p w14:paraId="222146F4" w14:textId="7E40A7F7" w:rsidR="00867CEB" w:rsidRPr="00867CEB" w:rsidRDefault="00867CEB" w:rsidP="00867CEB">
      <w:pPr>
        <w:pStyle w:val="BlockLabelBeforeXML"/>
      </w:pPr>
      <w:r w:rsidRPr="00867CEB">
        <w:t xml:space="preserve">Message </w:t>
      </w:r>
      <w:r w:rsidR="00662D27">
        <w:t>i</w:t>
      </w:r>
      <w:r w:rsidRPr="00867CEB">
        <w:t>nstance</w:t>
      </w:r>
    </w:p>
    <w:p w14:paraId="2089BBE4" w14:textId="479F90DB" w:rsidR="006557C1" w:rsidRPr="006557C1" w:rsidRDefault="006557C1" w:rsidP="006557C1">
      <w:pPr>
        <w:pStyle w:val="XMLCode"/>
      </w:pPr>
      <w:r w:rsidRPr="006557C1">
        <w:t>&lt;?xml version="1.0" encoding="UTF-8"?&gt;</w:t>
      </w:r>
    </w:p>
    <w:p w14:paraId="5EF9D791" w14:textId="009658A3" w:rsidR="006557C1" w:rsidRPr="006557C1" w:rsidRDefault="006557C1" w:rsidP="006557C1">
      <w:pPr>
        <w:pStyle w:val="XMLCode"/>
      </w:pPr>
      <w:r w:rsidRPr="006557C1">
        <w:t>&lt;Document xmlns="urn:iso:std:iso:20022:tech:xsd:DRAFT1</w:t>
      </w:r>
      <w:r w:rsidR="00BF0BA7">
        <w:t>camt.111.001.0</w:t>
      </w:r>
      <w:r w:rsidR="00A827A4">
        <w:t>3</w:t>
      </w:r>
      <w:r w:rsidRPr="006557C1">
        <w:t>" xmlns:xsi="http://www.w3.org/2001/XMLSchema-instance"&gt;</w:t>
      </w:r>
    </w:p>
    <w:p w14:paraId="31CFC94B" w14:textId="77777777" w:rsidR="006557C1" w:rsidRPr="006557C1" w:rsidRDefault="006557C1" w:rsidP="006557C1">
      <w:pPr>
        <w:pStyle w:val="XMLCode"/>
      </w:pPr>
      <w:r w:rsidRPr="006557C1">
        <w:tab/>
        <w:t>&lt;InvstgtnRspn&gt;</w:t>
      </w:r>
    </w:p>
    <w:p w14:paraId="0B6A0024" w14:textId="77777777" w:rsidR="006557C1" w:rsidRDefault="006557C1" w:rsidP="006557C1">
      <w:pPr>
        <w:pStyle w:val="XMLCode"/>
      </w:pPr>
      <w:r w:rsidRPr="006557C1">
        <w:tab/>
      </w:r>
      <w:r w:rsidRPr="006557C1">
        <w:tab/>
        <w:t>&lt;InvstgtnRspn&gt;</w:t>
      </w:r>
    </w:p>
    <w:p w14:paraId="3394C630" w14:textId="77777777" w:rsidR="000C1E5D" w:rsidRPr="00A909A7" w:rsidRDefault="000C1E5D" w:rsidP="000C1E5D">
      <w:pPr>
        <w:pStyle w:val="XMLCode"/>
      </w:pPr>
      <w:r w:rsidRPr="00A909A7">
        <w:tab/>
      </w:r>
      <w:r w:rsidRPr="00A909A7">
        <w:tab/>
      </w:r>
      <w:r w:rsidRPr="00A909A7">
        <w:tab/>
        <w:t>&lt;</w:t>
      </w:r>
      <w:r>
        <w:t>Msg</w:t>
      </w:r>
      <w:r w:rsidRPr="00A909A7">
        <w:t>Id&gt;</w:t>
      </w:r>
      <w:r>
        <w:t>6789</w:t>
      </w:r>
      <w:r w:rsidRPr="00A909A7">
        <w:t>&lt;/</w:t>
      </w:r>
      <w:r>
        <w:t>MsgId</w:t>
      </w:r>
      <w:r w:rsidRPr="00A909A7">
        <w:t>&gt;</w:t>
      </w:r>
    </w:p>
    <w:p w14:paraId="7C9419E6" w14:textId="77777777" w:rsidR="006557C1" w:rsidRPr="006557C1" w:rsidRDefault="006557C1" w:rsidP="006557C1">
      <w:pPr>
        <w:pStyle w:val="XMLCode"/>
      </w:pPr>
      <w:r w:rsidRPr="006557C1">
        <w:tab/>
      </w:r>
      <w:r w:rsidRPr="006557C1">
        <w:tab/>
      </w:r>
      <w:r w:rsidRPr="006557C1">
        <w:tab/>
        <w:t>&lt;RspndrInvstgtnId&gt;ABSA45670&lt;/RspndrInvstgtnId&gt;</w:t>
      </w:r>
    </w:p>
    <w:p w14:paraId="58B28EEE" w14:textId="77777777" w:rsidR="006557C1" w:rsidRPr="006557C1" w:rsidRDefault="006557C1" w:rsidP="006557C1">
      <w:pPr>
        <w:pStyle w:val="XMLCode"/>
      </w:pPr>
      <w:r w:rsidRPr="006557C1">
        <w:tab/>
      </w:r>
      <w:r w:rsidRPr="006557C1">
        <w:tab/>
      </w:r>
      <w:r w:rsidRPr="006557C1">
        <w:tab/>
        <w:t>&lt;InvstgtnSts&gt;</w:t>
      </w:r>
    </w:p>
    <w:p w14:paraId="55221C66" w14:textId="77777777" w:rsidR="006557C1" w:rsidRPr="006557C1" w:rsidRDefault="006557C1" w:rsidP="006557C1">
      <w:pPr>
        <w:pStyle w:val="XMLCode"/>
      </w:pPr>
      <w:r w:rsidRPr="006557C1">
        <w:tab/>
      </w:r>
      <w:r w:rsidRPr="006557C1">
        <w:tab/>
      </w:r>
      <w:r w:rsidRPr="006557C1">
        <w:tab/>
      </w:r>
      <w:r w:rsidRPr="006557C1">
        <w:tab/>
        <w:t>&lt;Sts&gt;CLSD&lt;/Sts&gt;</w:t>
      </w:r>
    </w:p>
    <w:p w14:paraId="18A84A07" w14:textId="77777777" w:rsidR="006557C1" w:rsidRPr="006557C1" w:rsidRDefault="006557C1" w:rsidP="006557C1">
      <w:pPr>
        <w:pStyle w:val="XMLCode"/>
      </w:pPr>
      <w:r w:rsidRPr="006557C1">
        <w:tab/>
      </w:r>
      <w:r w:rsidRPr="006557C1">
        <w:tab/>
      </w:r>
      <w:r w:rsidRPr="006557C1">
        <w:tab/>
        <w:t>&lt;/InvstgtnSts&gt;</w:t>
      </w:r>
    </w:p>
    <w:p w14:paraId="0B2CA146" w14:textId="77777777" w:rsidR="006557C1" w:rsidRPr="006557C1" w:rsidRDefault="006557C1" w:rsidP="006557C1">
      <w:pPr>
        <w:pStyle w:val="XMLCode"/>
      </w:pPr>
      <w:r w:rsidRPr="006557C1">
        <w:tab/>
      </w:r>
      <w:r w:rsidRPr="006557C1">
        <w:tab/>
      </w:r>
      <w:r w:rsidRPr="006557C1">
        <w:tab/>
        <w:t>&lt;InvstgtnData&gt;</w:t>
      </w:r>
    </w:p>
    <w:p w14:paraId="4A33ACC8" w14:textId="77777777" w:rsidR="006557C1" w:rsidRPr="006557C1" w:rsidRDefault="006557C1" w:rsidP="006557C1">
      <w:pPr>
        <w:pStyle w:val="XMLCode"/>
      </w:pPr>
      <w:r w:rsidRPr="006557C1">
        <w:tab/>
      </w:r>
      <w:r w:rsidRPr="006557C1">
        <w:tab/>
      </w:r>
      <w:r w:rsidRPr="006557C1">
        <w:tab/>
      </w:r>
      <w:r w:rsidRPr="006557C1">
        <w:tab/>
        <w:t>&lt;OrgnlInvstgtnRsn&gt;</w:t>
      </w:r>
    </w:p>
    <w:p w14:paraId="3B7850E5" w14:textId="77777777" w:rsidR="006557C1" w:rsidRPr="006557C1" w:rsidRDefault="006557C1" w:rsidP="006557C1">
      <w:pPr>
        <w:pStyle w:val="XMLCode"/>
      </w:pPr>
      <w:r w:rsidRPr="006557C1">
        <w:tab/>
      </w:r>
      <w:r w:rsidRPr="006557C1">
        <w:tab/>
      </w:r>
      <w:r w:rsidRPr="006557C1">
        <w:tab/>
      </w:r>
      <w:r w:rsidRPr="006557C1">
        <w:tab/>
      </w:r>
      <w:r w:rsidRPr="006557C1">
        <w:tab/>
        <w:t>&lt;Cd&gt;RQCD&lt;/Cd&gt;&lt;!-- Request Closure Date. --&gt;</w:t>
      </w:r>
    </w:p>
    <w:p w14:paraId="11C42BAC" w14:textId="77777777" w:rsidR="006557C1" w:rsidRPr="006557C1" w:rsidRDefault="006557C1" w:rsidP="006557C1">
      <w:pPr>
        <w:pStyle w:val="XMLCode"/>
      </w:pPr>
      <w:r w:rsidRPr="006557C1">
        <w:tab/>
      </w:r>
      <w:r w:rsidRPr="006557C1">
        <w:tab/>
      </w:r>
      <w:r w:rsidRPr="006557C1">
        <w:tab/>
      </w:r>
      <w:r w:rsidRPr="006557C1">
        <w:tab/>
        <w:t>&lt;/OrgnlInvstgtnRsn&gt;</w:t>
      </w:r>
    </w:p>
    <w:p w14:paraId="2DCC2E17" w14:textId="77777777" w:rsidR="006557C1" w:rsidRPr="006557C1" w:rsidRDefault="006557C1" w:rsidP="006557C1">
      <w:pPr>
        <w:pStyle w:val="XMLCode"/>
      </w:pPr>
      <w:r w:rsidRPr="006557C1">
        <w:tab/>
      </w:r>
      <w:r w:rsidRPr="006557C1">
        <w:tab/>
      </w:r>
      <w:r w:rsidRPr="006557C1">
        <w:tab/>
      </w:r>
      <w:r w:rsidRPr="006557C1">
        <w:tab/>
        <w:t>&lt;RspnData&gt;</w:t>
      </w:r>
    </w:p>
    <w:p w14:paraId="0D110293" w14:textId="77777777" w:rsidR="006557C1" w:rsidRPr="006557C1" w:rsidRDefault="006557C1" w:rsidP="006557C1">
      <w:pPr>
        <w:pStyle w:val="XMLCode"/>
      </w:pPr>
      <w:r w:rsidRPr="006557C1">
        <w:tab/>
      </w:r>
      <w:r w:rsidRPr="006557C1">
        <w:tab/>
      </w:r>
      <w:r w:rsidRPr="006557C1">
        <w:tab/>
      </w:r>
      <w:r w:rsidRPr="006557C1">
        <w:tab/>
      </w:r>
      <w:r w:rsidRPr="006557C1">
        <w:tab/>
        <w:t>&lt;RspnNrrtv&gt;PLEASE BE ADVISED ACCOUNT WILL BE CLOSED FRIDAY 1ST DECEMBER&lt;/RspnNrrtv&gt;</w:t>
      </w:r>
    </w:p>
    <w:p w14:paraId="609C6930" w14:textId="77777777" w:rsidR="006557C1" w:rsidRPr="006557C1" w:rsidRDefault="006557C1" w:rsidP="006557C1">
      <w:pPr>
        <w:pStyle w:val="XMLCode"/>
      </w:pPr>
      <w:r w:rsidRPr="006557C1">
        <w:tab/>
      </w:r>
      <w:r w:rsidRPr="006557C1">
        <w:tab/>
      </w:r>
      <w:r w:rsidRPr="006557C1">
        <w:tab/>
      </w:r>
      <w:r w:rsidRPr="006557C1">
        <w:tab/>
        <w:t>&lt;/RspnData&gt;</w:t>
      </w:r>
    </w:p>
    <w:p w14:paraId="6B7C4195" w14:textId="77777777" w:rsidR="006557C1" w:rsidRPr="006557C1" w:rsidRDefault="006557C1" w:rsidP="006557C1">
      <w:pPr>
        <w:pStyle w:val="XMLCode"/>
      </w:pPr>
      <w:r w:rsidRPr="006557C1">
        <w:lastRenderedPageBreak/>
        <w:tab/>
      </w:r>
      <w:r w:rsidRPr="006557C1">
        <w:tab/>
      </w:r>
      <w:r w:rsidRPr="006557C1">
        <w:tab/>
        <w:t>&lt;/InvstgtnData&gt;</w:t>
      </w:r>
    </w:p>
    <w:p w14:paraId="18ECE798" w14:textId="77777777" w:rsidR="006557C1" w:rsidRPr="006557C1" w:rsidRDefault="006557C1" w:rsidP="006557C1">
      <w:pPr>
        <w:pStyle w:val="XMLCode"/>
      </w:pPr>
      <w:r w:rsidRPr="006557C1">
        <w:tab/>
      </w:r>
      <w:r w:rsidRPr="006557C1">
        <w:tab/>
        <w:t>&lt;/InvstgtnRspn&gt;</w:t>
      </w:r>
    </w:p>
    <w:p w14:paraId="537D6C70" w14:textId="77777777" w:rsidR="006557C1" w:rsidRDefault="006557C1" w:rsidP="006557C1">
      <w:pPr>
        <w:pStyle w:val="XMLCode"/>
      </w:pPr>
      <w:r w:rsidRPr="006557C1">
        <w:tab/>
      </w:r>
      <w:r w:rsidRPr="006557C1">
        <w:tab/>
        <w:t>&lt;OrgnlInvstgtnReq&gt;</w:t>
      </w:r>
    </w:p>
    <w:p w14:paraId="6F8B6655" w14:textId="77777777" w:rsidR="006B4A66" w:rsidRPr="00A909A7" w:rsidRDefault="006B4A66" w:rsidP="006B4A66">
      <w:pPr>
        <w:pStyle w:val="XMLCode"/>
      </w:pPr>
      <w:r w:rsidRPr="00A909A7">
        <w:tab/>
      </w:r>
      <w:r w:rsidRPr="00A909A7">
        <w:tab/>
      </w:r>
      <w:r w:rsidRPr="00A909A7">
        <w:tab/>
        <w:t>&lt;</w:t>
      </w:r>
      <w:r>
        <w:t>Msg</w:t>
      </w:r>
      <w:r w:rsidRPr="00A909A7">
        <w:t>Id&gt;</w:t>
      </w:r>
      <w:r>
        <w:t>ABCDE</w:t>
      </w:r>
      <w:r w:rsidRPr="00A909A7">
        <w:t>&lt;/</w:t>
      </w:r>
      <w:r>
        <w:t>MsgId</w:t>
      </w:r>
      <w:r w:rsidRPr="00A909A7">
        <w:t>&gt;</w:t>
      </w:r>
    </w:p>
    <w:p w14:paraId="0DB5E3B3" w14:textId="77777777" w:rsidR="006557C1" w:rsidRPr="006557C1" w:rsidRDefault="006557C1" w:rsidP="006557C1">
      <w:pPr>
        <w:pStyle w:val="XMLCode"/>
      </w:pPr>
      <w:r w:rsidRPr="006557C1">
        <w:tab/>
      </w:r>
      <w:r w:rsidRPr="006557C1">
        <w:tab/>
      </w:r>
      <w:r w:rsidRPr="006557C1">
        <w:tab/>
        <w:t>&lt;RqstrInvstgtnId&gt;DDMZ123450&lt;/RqstrInvstgtnId&gt;</w:t>
      </w:r>
    </w:p>
    <w:p w14:paraId="15ED09CB" w14:textId="77777777" w:rsidR="006557C1" w:rsidRPr="006557C1" w:rsidRDefault="006557C1" w:rsidP="006557C1">
      <w:pPr>
        <w:pStyle w:val="XMLCode"/>
      </w:pPr>
      <w:r w:rsidRPr="006557C1">
        <w:tab/>
      </w:r>
      <w:r w:rsidRPr="006557C1">
        <w:tab/>
      </w:r>
      <w:r w:rsidRPr="006557C1">
        <w:tab/>
        <w:t>&lt;InvstgtnTp&gt;</w:t>
      </w:r>
    </w:p>
    <w:p w14:paraId="419D7A53" w14:textId="77777777" w:rsidR="006557C1" w:rsidRPr="006557C1" w:rsidRDefault="006557C1" w:rsidP="006557C1">
      <w:pPr>
        <w:pStyle w:val="XMLCode"/>
      </w:pPr>
      <w:r w:rsidRPr="006557C1">
        <w:tab/>
      </w:r>
      <w:r w:rsidRPr="006557C1">
        <w:tab/>
      </w:r>
      <w:r w:rsidRPr="006557C1">
        <w:tab/>
      </w:r>
      <w:r w:rsidRPr="006557C1">
        <w:tab/>
        <w:t>&lt;Cd&gt;ACCT&lt;/Cd&gt;</w:t>
      </w:r>
    </w:p>
    <w:p w14:paraId="516AAA3A" w14:textId="77777777" w:rsidR="006557C1" w:rsidRPr="006557C1" w:rsidRDefault="006557C1" w:rsidP="006557C1">
      <w:pPr>
        <w:pStyle w:val="XMLCode"/>
      </w:pPr>
      <w:r w:rsidRPr="006557C1">
        <w:tab/>
      </w:r>
      <w:r w:rsidRPr="006557C1">
        <w:tab/>
      </w:r>
      <w:r w:rsidRPr="006557C1">
        <w:tab/>
        <w:t>&lt;/InvstgtnTp&gt;</w:t>
      </w:r>
    </w:p>
    <w:p w14:paraId="04115861" w14:textId="77777777" w:rsidR="006557C1" w:rsidRPr="006557C1" w:rsidRDefault="006557C1" w:rsidP="006557C1">
      <w:pPr>
        <w:pStyle w:val="XMLCode"/>
      </w:pPr>
      <w:r w:rsidRPr="006557C1">
        <w:tab/>
      </w:r>
      <w:r w:rsidRPr="006557C1">
        <w:tab/>
      </w:r>
      <w:r w:rsidRPr="006557C1">
        <w:tab/>
        <w:t>&lt;Undrlyg&gt;</w:t>
      </w:r>
    </w:p>
    <w:p w14:paraId="28782488" w14:textId="77777777" w:rsidR="006557C1" w:rsidRPr="006557C1" w:rsidRDefault="006557C1" w:rsidP="006557C1">
      <w:pPr>
        <w:pStyle w:val="XMLCode"/>
      </w:pPr>
      <w:r w:rsidRPr="006557C1">
        <w:tab/>
      </w:r>
      <w:r w:rsidRPr="006557C1">
        <w:tab/>
      </w:r>
      <w:r w:rsidRPr="006557C1">
        <w:tab/>
      </w:r>
      <w:r w:rsidRPr="006557C1">
        <w:tab/>
        <w:t>&lt;Acct&gt;</w:t>
      </w:r>
    </w:p>
    <w:p w14:paraId="241E3E17" w14:textId="77777777" w:rsidR="006557C1" w:rsidRPr="006557C1" w:rsidRDefault="006557C1" w:rsidP="006557C1">
      <w:pPr>
        <w:pStyle w:val="XMLCode"/>
      </w:pPr>
      <w:r w:rsidRPr="006557C1">
        <w:tab/>
      </w:r>
      <w:r w:rsidRPr="006557C1">
        <w:tab/>
      </w:r>
      <w:r w:rsidRPr="006557C1">
        <w:tab/>
      </w:r>
      <w:r w:rsidRPr="006557C1">
        <w:tab/>
      </w:r>
      <w:r w:rsidRPr="006557C1">
        <w:tab/>
        <w:t>&lt;Id&gt;</w:t>
      </w:r>
    </w:p>
    <w:p w14:paraId="3740B32D" w14:textId="77777777" w:rsidR="006557C1" w:rsidRPr="006557C1" w:rsidRDefault="006557C1" w:rsidP="006557C1">
      <w:pPr>
        <w:pStyle w:val="XMLCode"/>
      </w:pPr>
      <w:r w:rsidRPr="006557C1">
        <w:tab/>
      </w:r>
      <w:r w:rsidRPr="006557C1">
        <w:tab/>
      </w:r>
      <w:r w:rsidRPr="006557C1">
        <w:tab/>
      </w:r>
      <w:r w:rsidRPr="006557C1">
        <w:tab/>
      </w:r>
      <w:r w:rsidRPr="006557C1">
        <w:tab/>
      </w:r>
      <w:r w:rsidRPr="006557C1">
        <w:tab/>
        <w:t>&lt;Othr&gt;</w:t>
      </w:r>
    </w:p>
    <w:p w14:paraId="48268F60" w14:textId="77777777" w:rsidR="006557C1" w:rsidRPr="006557C1" w:rsidRDefault="006557C1" w:rsidP="006557C1">
      <w:pPr>
        <w:pStyle w:val="XMLCode"/>
      </w:pPr>
      <w:r w:rsidRPr="006557C1">
        <w:tab/>
      </w:r>
      <w:r w:rsidRPr="006557C1">
        <w:tab/>
      </w:r>
      <w:r w:rsidRPr="006557C1">
        <w:tab/>
      </w:r>
      <w:r w:rsidRPr="006557C1">
        <w:tab/>
      </w:r>
      <w:r w:rsidRPr="006557C1">
        <w:tab/>
      </w:r>
      <w:r w:rsidRPr="006557C1">
        <w:tab/>
      </w:r>
      <w:r w:rsidRPr="006557C1">
        <w:tab/>
        <w:t>&lt;Id&gt;12345678&lt;/Id&gt;</w:t>
      </w:r>
    </w:p>
    <w:p w14:paraId="0A574167" w14:textId="77777777" w:rsidR="006557C1" w:rsidRPr="006557C1" w:rsidRDefault="006557C1" w:rsidP="006557C1">
      <w:pPr>
        <w:pStyle w:val="XMLCode"/>
      </w:pPr>
      <w:r w:rsidRPr="006557C1">
        <w:tab/>
      </w:r>
      <w:r w:rsidRPr="006557C1">
        <w:tab/>
      </w:r>
      <w:r w:rsidRPr="006557C1">
        <w:tab/>
      </w:r>
      <w:r w:rsidRPr="006557C1">
        <w:tab/>
      </w:r>
      <w:r w:rsidRPr="006557C1">
        <w:tab/>
      </w:r>
      <w:r w:rsidRPr="006557C1">
        <w:tab/>
        <w:t>&lt;/Othr&gt;</w:t>
      </w:r>
    </w:p>
    <w:p w14:paraId="5074B2A1" w14:textId="77777777" w:rsidR="006557C1" w:rsidRPr="006557C1" w:rsidRDefault="006557C1" w:rsidP="006557C1">
      <w:pPr>
        <w:pStyle w:val="XMLCode"/>
      </w:pPr>
      <w:r w:rsidRPr="006557C1">
        <w:tab/>
      </w:r>
      <w:r w:rsidRPr="006557C1">
        <w:tab/>
      </w:r>
      <w:r w:rsidRPr="006557C1">
        <w:tab/>
      </w:r>
      <w:r w:rsidRPr="006557C1">
        <w:tab/>
      </w:r>
      <w:r w:rsidRPr="006557C1">
        <w:tab/>
        <w:t>&lt;/Id&gt;</w:t>
      </w:r>
    </w:p>
    <w:p w14:paraId="27F5BCC1" w14:textId="77777777" w:rsidR="006557C1" w:rsidRPr="006557C1" w:rsidRDefault="006557C1" w:rsidP="006557C1">
      <w:pPr>
        <w:pStyle w:val="XMLCode"/>
      </w:pPr>
      <w:r w:rsidRPr="006557C1">
        <w:tab/>
      </w:r>
      <w:r w:rsidRPr="006557C1">
        <w:tab/>
      </w:r>
      <w:r w:rsidRPr="006557C1">
        <w:tab/>
      </w:r>
      <w:r w:rsidRPr="006557C1">
        <w:tab/>
        <w:t>&lt;/Acct&gt;</w:t>
      </w:r>
    </w:p>
    <w:p w14:paraId="19571208" w14:textId="77777777" w:rsidR="006557C1" w:rsidRPr="006557C1" w:rsidRDefault="006557C1" w:rsidP="006557C1">
      <w:pPr>
        <w:pStyle w:val="XMLCode"/>
      </w:pPr>
      <w:r w:rsidRPr="006557C1">
        <w:tab/>
      </w:r>
      <w:r w:rsidRPr="006557C1">
        <w:tab/>
      </w:r>
      <w:r w:rsidRPr="006557C1">
        <w:tab/>
        <w:t>&lt;/Undrlyg&gt;</w:t>
      </w:r>
    </w:p>
    <w:p w14:paraId="3C5B6F2F" w14:textId="77777777" w:rsidR="006557C1" w:rsidRPr="006557C1" w:rsidRDefault="006557C1" w:rsidP="006557C1">
      <w:pPr>
        <w:pStyle w:val="XMLCode"/>
      </w:pPr>
      <w:r w:rsidRPr="006557C1">
        <w:tab/>
      </w:r>
      <w:r w:rsidRPr="006557C1">
        <w:tab/>
      </w:r>
      <w:r w:rsidRPr="006557C1">
        <w:tab/>
        <w:t>&lt;Rqstr&gt;</w:t>
      </w:r>
    </w:p>
    <w:p w14:paraId="1AC53358" w14:textId="77777777" w:rsidR="006557C1" w:rsidRPr="006557C1" w:rsidRDefault="006557C1" w:rsidP="006557C1">
      <w:pPr>
        <w:pStyle w:val="XMLCode"/>
      </w:pPr>
      <w:r w:rsidRPr="006557C1">
        <w:tab/>
      </w:r>
      <w:r w:rsidRPr="006557C1">
        <w:tab/>
      </w:r>
      <w:r w:rsidRPr="006557C1">
        <w:tab/>
      </w:r>
      <w:r w:rsidRPr="006557C1">
        <w:tab/>
        <w:t>&lt;Agt&gt;</w:t>
      </w:r>
    </w:p>
    <w:p w14:paraId="1A4F8592" w14:textId="77777777" w:rsidR="006557C1" w:rsidRPr="006557C1" w:rsidRDefault="006557C1" w:rsidP="006557C1">
      <w:pPr>
        <w:pStyle w:val="XMLCode"/>
      </w:pPr>
      <w:r w:rsidRPr="006557C1">
        <w:tab/>
      </w:r>
      <w:r w:rsidRPr="006557C1">
        <w:tab/>
      </w:r>
      <w:r w:rsidRPr="006557C1">
        <w:tab/>
      </w:r>
      <w:r w:rsidRPr="006557C1">
        <w:tab/>
      </w:r>
      <w:r w:rsidRPr="006557C1">
        <w:tab/>
        <w:t>&lt;FinInstnId&gt;</w:t>
      </w:r>
    </w:p>
    <w:p w14:paraId="77C3FA44" w14:textId="77777777" w:rsidR="006557C1" w:rsidRPr="006557C1" w:rsidRDefault="006557C1" w:rsidP="006557C1">
      <w:pPr>
        <w:pStyle w:val="XMLCode"/>
      </w:pPr>
      <w:r w:rsidRPr="006557C1">
        <w:tab/>
      </w:r>
      <w:r w:rsidRPr="006557C1">
        <w:tab/>
      </w:r>
      <w:r w:rsidRPr="006557C1">
        <w:tab/>
      </w:r>
      <w:r w:rsidRPr="006557C1">
        <w:tab/>
      </w:r>
      <w:r w:rsidRPr="006557C1">
        <w:tab/>
      </w:r>
      <w:r w:rsidRPr="006557C1">
        <w:tab/>
        <w:t>&lt;BICFI&gt;DDDDGB2L&lt;/BICFI&gt;</w:t>
      </w:r>
    </w:p>
    <w:p w14:paraId="346506CE" w14:textId="77777777" w:rsidR="006557C1" w:rsidRPr="006557C1" w:rsidRDefault="006557C1" w:rsidP="006557C1">
      <w:pPr>
        <w:pStyle w:val="XMLCode"/>
      </w:pPr>
      <w:r w:rsidRPr="006557C1">
        <w:tab/>
      </w:r>
      <w:r w:rsidRPr="006557C1">
        <w:tab/>
      </w:r>
      <w:r w:rsidRPr="006557C1">
        <w:tab/>
      </w:r>
      <w:r w:rsidRPr="006557C1">
        <w:tab/>
      </w:r>
      <w:r w:rsidRPr="006557C1">
        <w:tab/>
        <w:t>&lt;/FinInstnId&gt;</w:t>
      </w:r>
    </w:p>
    <w:p w14:paraId="22C2C94E" w14:textId="77777777" w:rsidR="006557C1" w:rsidRPr="006557C1" w:rsidRDefault="006557C1" w:rsidP="006557C1">
      <w:pPr>
        <w:pStyle w:val="XMLCode"/>
      </w:pPr>
      <w:r w:rsidRPr="006557C1">
        <w:tab/>
      </w:r>
      <w:r w:rsidRPr="006557C1">
        <w:tab/>
      </w:r>
      <w:r w:rsidRPr="006557C1">
        <w:tab/>
      </w:r>
      <w:r w:rsidRPr="006557C1">
        <w:tab/>
        <w:t>&lt;/Agt&gt;</w:t>
      </w:r>
    </w:p>
    <w:p w14:paraId="25B17F38" w14:textId="77777777" w:rsidR="006557C1" w:rsidRPr="006557C1" w:rsidRDefault="006557C1" w:rsidP="006557C1">
      <w:pPr>
        <w:pStyle w:val="XMLCode"/>
      </w:pPr>
      <w:r w:rsidRPr="006557C1">
        <w:tab/>
      </w:r>
      <w:r w:rsidRPr="006557C1">
        <w:tab/>
      </w:r>
      <w:r w:rsidRPr="006557C1">
        <w:tab/>
        <w:t>&lt;/Rqstr&gt;</w:t>
      </w:r>
    </w:p>
    <w:p w14:paraId="256A3E91" w14:textId="77777777" w:rsidR="006557C1" w:rsidRPr="006557C1" w:rsidRDefault="006557C1" w:rsidP="006557C1">
      <w:pPr>
        <w:pStyle w:val="XMLCode"/>
      </w:pPr>
      <w:r w:rsidRPr="006557C1">
        <w:tab/>
      </w:r>
      <w:r w:rsidRPr="006557C1">
        <w:tab/>
      </w:r>
      <w:r w:rsidRPr="006557C1">
        <w:tab/>
        <w:t>&lt;Rspndr&gt;</w:t>
      </w:r>
    </w:p>
    <w:p w14:paraId="77EF157E" w14:textId="77777777" w:rsidR="006557C1" w:rsidRPr="006557C1" w:rsidRDefault="006557C1" w:rsidP="006557C1">
      <w:pPr>
        <w:pStyle w:val="XMLCode"/>
      </w:pPr>
      <w:r w:rsidRPr="006557C1">
        <w:tab/>
      </w:r>
      <w:r w:rsidRPr="006557C1">
        <w:tab/>
      </w:r>
      <w:r w:rsidRPr="006557C1">
        <w:tab/>
      </w:r>
      <w:r w:rsidRPr="006557C1">
        <w:tab/>
        <w:t>&lt;Agt&gt;</w:t>
      </w:r>
    </w:p>
    <w:p w14:paraId="2A18744B" w14:textId="77777777" w:rsidR="006557C1" w:rsidRPr="006557C1" w:rsidRDefault="006557C1" w:rsidP="006557C1">
      <w:pPr>
        <w:pStyle w:val="XMLCode"/>
      </w:pPr>
      <w:r w:rsidRPr="006557C1">
        <w:tab/>
      </w:r>
      <w:r w:rsidRPr="006557C1">
        <w:tab/>
      </w:r>
      <w:r w:rsidRPr="006557C1">
        <w:tab/>
      </w:r>
      <w:r w:rsidRPr="006557C1">
        <w:tab/>
      </w:r>
      <w:r w:rsidRPr="006557C1">
        <w:tab/>
        <w:t>&lt;FinInstnId&gt;</w:t>
      </w:r>
    </w:p>
    <w:p w14:paraId="07321BEB" w14:textId="77777777" w:rsidR="006557C1" w:rsidRPr="006557C1" w:rsidRDefault="006557C1" w:rsidP="006557C1">
      <w:pPr>
        <w:pStyle w:val="XMLCode"/>
      </w:pPr>
      <w:r w:rsidRPr="006557C1">
        <w:tab/>
      </w:r>
      <w:r w:rsidRPr="006557C1">
        <w:tab/>
      </w:r>
      <w:r w:rsidRPr="006557C1">
        <w:tab/>
      </w:r>
      <w:r w:rsidRPr="006557C1">
        <w:tab/>
      </w:r>
      <w:r w:rsidRPr="006557C1">
        <w:tab/>
      </w:r>
      <w:r w:rsidRPr="006557C1">
        <w:tab/>
        <w:t>&lt;BICFI&gt;ABCDZAJJ&lt;/BICFI&gt;</w:t>
      </w:r>
    </w:p>
    <w:p w14:paraId="2865C277" w14:textId="77777777" w:rsidR="006557C1" w:rsidRPr="006557C1" w:rsidRDefault="006557C1" w:rsidP="006557C1">
      <w:pPr>
        <w:pStyle w:val="XMLCode"/>
      </w:pPr>
      <w:r w:rsidRPr="006557C1">
        <w:tab/>
      </w:r>
      <w:r w:rsidRPr="006557C1">
        <w:tab/>
      </w:r>
      <w:r w:rsidRPr="006557C1">
        <w:tab/>
      </w:r>
      <w:r w:rsidRPr="006557C1">
        <w:tab/>
      </w:r>
      <w:r w:rsidRPr="006557C1">
        <w:tab/>
        <w:t>&lt;/FinInstnId&gt;</w:t>
      </w:r>
    </w:p>
    <w:p w14:paraId="62E21CA1" w14:textId="77777777" w:rsidR="006557C1" w:rsidRPr="006557C1" w:rsidRDefault="006557C1" w:rsidP="006557C1">
      <w:pPr>
        <w:pStyle w:val="XMLCode"/>
      </w:pPr>
      <w:r w:rsidRPr="006557C1">
        <w:tab/>
      </w:r>
      <w:r w:rsidRPr="006557C1">
        <w:tab/>
      </w:r>
      <w:r w:rsidRPr="006557C1">
        <w:tab/>
      </w:r>
      <w:r w:rsidRPr="006557C1">
        <w:tab/>
        <w:t>&lt;/Agt&gt;</w:t>
      </w:r>
    </w:p>
    <w:p w14:paraId="17713EAF" w14:textId="77777777" w:rsidR="006557C1" w:rsidRPr="006557C1" w:rsidRDefault="006557C1" w:rsidP="006557C1">
      <w:pPr>
        <w:pStyle w:val="XMLCode"/>
      </w:pPr>
      <w:r w:rsidRPr="006557C1">
        <w:tab/>
      </w:r>
      <w:r w:rsidRPr="006557C1">
        <w:tab/>
      </w:r>
      <w:r w:rsidRPr="006557C1">
        <w:tab/>
        <w:t>&lt;/Rspndr&gt;</w:t>
      </w:r>
    </w:p>
    <w:p w14:paraId="6E7E6C27" w14:textId="77777777" w:rsidR="006557C1" w:rsidRPr="006557C1" w:rsidRDefault="006557C1" w:rsidP="006557C1">
      <w:pPr>
        <w:pStyle w:val="XMLCode"/>
      </w:pPr>
      <w:r w:rsidRPr="006557C1">
        <w:tab/>
      </w:r>
      <w:r w:rsidRPr="006557C1">
        <w:tab/>
        <w:t>&lt;/OrgnlInvstgtnReq&gt;</w:t>
      </w:r>
    </w:p>
    <w:p w14:paraId="0308174C" w14:textId="77777777" w:rsidR="006557C1" w:rsidRPr="006557C1" w:rsidRDefault="006557C1" w:rsidP="006557C1">
      <w:pPr>
        <w:pStyle w:val="XMLCode"/>
      </w:pPr>
      <w:r w:rsidRPr="006557C1">
        <w:tab/>
        <w:t>&lt;/InvstgtnRspn&gt;</w:t>
      </w:r>
    </w:p>
    <w:p w14:paraId="6096CD28" w14:textId="68726D4A" w:rsidR="006557C1" w:rsidRPr="00867CEB" w:rsidRDefault="006557C1" w:rsidP="006557C1">
      <w:pPr>
        <w:pStyle w:val="XMLCode"/>
      </w:pPr>
      <w:r w:rsidRPr="006557C1">
        <w:t>&lt;/Document&gt;</w:t>
      </w:r>
    </w:p>
    <w:p w14:paraId="1A1B1595" w14:textId="77777777" w:rsidR="00867CEB" w:rsidRPr="00867CEB" w:rsidRDefault="00867CEB" w:rsidP="00867CEB"/>
    <w:p w14:paraId="7F3AC49C" w14:textId="77777777" w:rsidR="00867CEB" w:rsidRPr="00867CEB" w:rsidRDefault="00867CEB" w:rsidP="0007317B"/>
    <w:p w14:paraId="5CEA2F55" w14:textId="77555528" w:rsidR="00931B59" w:rsidRPr="00061661" w:rsidRDefault="00931B59" w:rsidP="00D24CFE">
      <w:pPr>
        <w:pStyle w:val="XMLCode"/>
      </w:pPr>
    </w:p>
    <w:p w14:paraId="4A1C416D" w14:textId="77777777" w:rsidR="002123B5" w:rsidRDefault="002123B5" w:rsidP="00D24CFE">
      <w:pPr>
        <w:pStyle w:val="XMLCode"/>
      </w:pPr>
    </w:p>
    <w:p w14:paraId="5B7FF498" w14:textId="028547F3" w:rsidR="002123B5" w:rsidRDefault="002123B5" w:rsidP="00FC2CEC">
      <w:pPr>
        <w:pStyle w:val="Heading2"/>
      </w:pPr>
      <w:bookmarkStart w:id="35" w:name="_Toc140824886"/>
      <w:bookmarkStart w:id="36" w:name="_Toc224330111"/>
      <w:bookmarkEnd w:id="35"/>
      <w:r>
        <w:lastRenderedPageBreak/>
        <w:t xml:space="preserve">Pending </w:t>
      </w:r>
      <w:r w:rsidR="00245947">
        <w:t>r</w:t>
      </w:r>
      <w:r>
        <w:t>esponse (Generic)</w:t>
      </w:r>
      <w:bookmarkEnd w:id="36"/>
    </w:p>
    <w:p w14:paraId="7D934A61" w14:textId="77777777" w:rsidR="00A22667" w:rsidRPr="00867CEB" w:rsidRDefault="00A22667" w:rsidP="00A22667">
      <w:pPr>
        <w:rPr>
          <w:rStyle w:val="Bold"/>
        </w:rPr>
      </w:pPr>
      <w:r w:rsidRPr="00867CEB">
        <w:rPr>
          <w:rStyle w:val="Bold"/>
        </w:rPr>
        <w:t>Description</w:t>
      </w:r>
    </w:p>
    <w:p w14:paraId="3AEB08DD" w14:textId="4F850E94" w:rsidR="004F2E08" w:rsidRDefault="00A22667" w:rsidP="004F2E08">
      <w:r>
        <w:t xml:space="preserve">A pending </w:t>
      </w:r>
      <w:r w:rsidR="00D518EA">
        <w:t>response</w:t>
      </w:r>
      <w:r w:rsidR="008F1175">
        <w:t xml:space="preserve"> can be</w:t>
      </w:r>
      <w:r w:rsidR="00D518EA">
        <w:t xml:space="preserve"> used as an intermeidate stage before providing a final outcome</w:t>
      </w:r>
      <w:r w:rsidR="008F1175">
        <w:t xml:space="preserve"> or as an </w:t>
      </w:r>
      <w:r w:rsidR="004F2E08">
        <w:t>initial a</w:t>
      </w:r>
      <w:r w:rsidR="004F2E08" w:rsidRPr="004F2E08">
        <w:t>cknowledgement</w:t>
      </w:r>
      <w:r w:rsidR="009866CB">
        <w:t xml:space="preserve"> of the Investigation Requestor's initial investigation request.</w:t>
      </w:r>
      <w:r w:rsidR="004F2E08" w:rsidRPr="004F2E08">
        <w:t xml:space="preserve"> </w:t>
      </w:r>
    </w:p>
    <w:p w14:paraId="5966374F" w14:textId="4858685A" w:rsidR="00A97B1A" w:rsidRPr="00A97B1A" w:rsidRDefault="00A97B1A" w:rsidP="00A97B1A">
      <w:r w:rsidRPr="00A97B1A">
        <w:t xml:space="preserve">The Investigation Responder </w:t>
      </w:r>
      <w:r>
        <w:t>(</w:t>
      </w:r>
      <w:r w:rsidRPr="00A97B1A">
        <w:t>BBBBDEMM)</w:t>
      </w:r>
      <w:r>
        <w:t xml:space="preserve"> acknowedges receipt of the Investigation Requestor's (</w:t>
      </w:r>
      <w:r w:rsidRPr="00A97B1A">
        <w:t>AAAAGB2L</w:t>
      </w:r>
      <w:r>
        <w:t xml:space="preserve">) </w:t>
      </w:r>
      <w:r w:rsidR="004A325C">
        <w:t>investigation request.</w:t>
      </w:r>
      <w:r w:rsidRPr="00A97B1A">
        <w:t xml:space="preserve"> </w:t>
      </w:r>
    </w:p>
    <w:p w14:paraId="6E5398E7" w14:textId="3E8D289F" w:rsidR="004A42C5" w:rsidRDefault="004A42C5" w:rsidP="00A22667"/>
    <w:p w14:paraId="48DB24FB" w14:textId="77777777" w:rsidR="00B05BF7" w:rsidRPr="00F07126" w:rsidRDefault="00B05BF7" w:rsidP="00B05BF7">
      <w:pPr>
        <w:rPr>
          <w:rStyle w:val="Bold"/>
        </w:rPr>
      </w:pPr>
      <w:r w:rsidRPr="00F07126">
        <w:rPr>
          <w:rStyle w:val="Bold"/>
        </w:rPr>
        <w:t xml:space="preserve">Business </w:t>
      </w:r>
      <w:r>
        <w:rPr>
          <w:rStyle w:val="Bold"/>
        </w:rPr>
        <w:t>d</w:t>
      </w:r>
      <w:r w:rsidRPr="00F07126">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4"/>
        <w:gridCol w:w="2131"/>
        <w:gridCol w:w="4124"/>
      </w:tblGrid>
      <w:tr w:rsidR="00B05BF7" w14:paraId="39BA5901" w14:textId="77777777" w:rsidTr="009866CB">
        <w:trPr>
          <w:cantSplit/>
          <w:tblHeader/>
        </w:trPr>
        <w:tc>
          <w:tcPr>
            <w:tcW w:w="188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A268D59" w14:textId="77777777" w:rsidR="00B05BF7" w:rsidRPr="00B05BF7" w:rsidRDefault="00B05BF7" w:rsidP="00B05BF7">
            <w:pPr>
              <w:pStyle w:val="TableHeading"/>
            </w:pPr>
            <w:r w:rsidRPr="00F7213C">
              <w:t>Element</w:t>
            </w:r>
          </w:p>
        </w:tc>
        <w:tc>
          <w:tcPr>
            <w:tcW w:w="2131"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40952D7" w14:textId="77777777" w:rsidR="00B05BF7" w:rsidRPr="00B05BF7" w:rsidRDefault="00B05BF7" w:rsidP="00B05BF7">
            <w:pPr>
              <w:pStyle w:val="TableHeading"/>
            </w:pPr>
            <w:r w:rsidRPr="00F7213C">
              <w:t>XML Tag</w:t>
            </w:r>
          </w:p>
        </w:tc>
        <w:tc>
          <w:tcPr>
            <w:tcW w:w="412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4BBF533" w14:textId="77777777" w:rsidR="00B05BF7" w:rsidRPr="00B05BF7" w:rsidRDefault="00B05BF7" w:rsidP="00B05BF7">
            <w:pPr>
              <w:pStyle w:val="TableHeading"/>
            </w:pPr>
            <w:r w:rsidRPr="00F7213C">
              <w:t>Content</w:t>
            </w:r>
          </w:p>
        </w:tc>
      </w:tr>
      <w:tr w:rsidR="00B05BF7" w14:paraId="73E65F83" w14:textId="77777777" w:rsidTr="009866CB">
        <w:tc>
          <w:tcPr>
            <w:tcW w:w="1884" w:type="dxa"/>
            <w:shd w:val="clear" w:color="auto" w:fill="FFFFFF"/>
          </w:tcPr>
          <w:p w14:paraId="3CF54D09" w14:textId="77777777" w:rsidR="00B05BF7" w:rsidRPr="00B05BF7" w:rsidRDefault="00B05BF7" w:rsidP="00B05BF7">
            <w:pPr>
              <w:pStyle w:val="TableText"/>
            </w:pPr>
            <w:r w:rsidRPr="00CE4D3C">
              <w:t xml:space="preserve">Responder </w:t>
            </w:r>
            <w:r w:rsidRPr="00B05BF7">
              <w:t>Investigation Identification</w:t>
            </w:r>
          </w:p>
        </w:tc>
        <w:tc>
          <w:tcPr>
            <w:tcW w:w="2131" w:type="dxa"/>
            <w:shd w:val="clear" w:color="auto" w:fill="FFFFFF"/>
          </w:tcPr>
          <w:p w14:paraId="29992BA9" w14:textId="77777777" w:rsidR="00B05BF7" w:rsidRPr="00B05BF7" w:rsidRDefault="00B05BF7" w:rsidP="00B05BF7">
            <w:pPr>
              <w:pStyle w:val="TableText"/>
            </w:pPr>
            <w:r w:rsidRPr="00F7213C">
              <w:t>&lt;RspndrInvstgtnId&gt;</w:t>
            </w:r>
          </w:p>
        </w:tc>
        <w:tc>
          <w:tcPr>
            <w:tcW w:w="4124" w:type="dxa"/>
            <w:shd w:val="clear" w:color="auto" w:fill="FFFFFF"/>
          </w:tcPr>
          <w:p w14:paraId="742CC09E" w14:textId="4BEDC50F" w:rsidR="00B05BF7" w:rsidRPr="00B05BF7" w:rsidRDefault="00C03A9F" w:rsidP="005A0A5B">
            <w:pPr>
              <w:pStyle w:val="TableTextCentre"/>
              <w:jc w:val="left"/>
              <w:rPr>
                <w:rStyle w:val="Bold"/>
              </w:rPr>
            </w:pPr>
            <w:r w:rsidRPr="00C03A9F">
              <w:rPr>
                <w:rStyle w:val="Bold"/>
              </w:rPr>
              <w:t>BANKBENEREF1</w:t>
            </w:r>
          </w:p>
        </w:tc>
      </w:tr>
      <w:tr w:rsidR="00B05BF7" w14:paraId="79415025" w14:textId="77777777" w:rsidTr="009866CB">
        <w:tc>
          <w:tcPr>
            <w:tcW w:w="1884" w:type="dxa"/>
            <w:shd w:val="clear" w:color="auto" w:fill="FFFFFF"/>
          </w:tcPr>
          <w:p w14:paraId="67EB1701" w14:textId="77777777" w:rsidR="00B05BF7" w:rsidRPr="00B05BF7" w:rsidRDefault="00B05BF7" w:rsidP="00B05BF7">
            <w:pPr>
              <w:pStyle w:val="TableText"/>
            </w:pPr>
            <w:r w:rsidRPr="00F7213C">
              <w:t>Status</w:t>
            </w:r>
          </w:p>
        </w:tc>
        <w:tc>
          <w:tcPr>
            <w:tcW w:w="2131" w:type="dxa"/>
            <w:shd w:val="clear" w:color="auto" w:fill="FFFFFF"/>
          </w:tcPr>
          <w:p w14:paraId="40DE694A" w14:textId="77777777" w:rsidR="00B05BF7" w:rsidRPr="00B05BF7" w:rsidRDefault="00B05BF7" w:rsidP="00B05BF7">
            <w:pPr>
              <w:pStyle w:val="TableText"/>
            </w:pPr>
            <w:r w:rsidRPr="00F7213C">
              <w:t>&lt;</w:t>
            </w:r>
            <w:r w:rsidRPr="00B05BF7">
              <w:t xml:space="preserve">Sts&gt; </w:t>
            </w:r>
          </w:p>
        </w:tc>
        <w:tc>
          <w:tcPr>
            <w:tcW w:w="4124" w:type="dxa"/>
            <w:shd w:val="clear" w:color="auto" w:fill="FFFFFF"/>
          </w:tcPr>
          <w:p w14:paraId="2F7A1340" w14:textId="10A9613D" w:rsidR="00B05BF7" w:rsidRPr="00B05BF7" w:rsidRDefault="00B05BF7" w:rsidP="005A0A5B">
            <w:pPr>
              <w:pStyle w:val="TableTextCentre"/>
              <w:jc w:val="left"/>
              <w:rPr>
                <w:rStyle w:val="Bold"/>
              </w:rPr>
            </w:pPr>
            <w:r>
              <w:rPr>
                <w:rStyle w:val="Bold"/>
              </w:rPr>
              <w:t>PDNG</w:t>
            </w:r>
          </w:p>
        </w:tc>
      </w:tr>
      <w:tr w:rsidR="00B05BF7" w14:paraId="24FE6C52" w14:textId="77777777" w:rsidTr="009866CB">
        <w:tc>
          <w:tcPr>
            <w:tcW w:w="1884" w:type="dxa"/>
            <w:shd w:val="clear" w:color="auto" w:fill="FFFFFF"/>
          </w:tcPr>
          <w:p w14:paraId="57D5B237" w14:textId="77777777" w:rsidR="00B05BF7" w:rsidRPr="00B05BF7" w:rsidRDefault="00B05BF7" w:rsidP="00B05BF7">
            <w:pPr>
              <w:pStyle w:val="TableText"/>
            </w:pPr>
            <w:r w:rsidRPr="00F7213C">
              <w:t>Requestor Investigation Identifier</w:t>
            </w:r>
          </w:p>
        </w:tc>
        <w:tc>
          <w:tcPr>
            <w:tcW w:w="2131" w:type="dxa"/>
            <w:shd w:val="clear" w:color="auto" w:fill="FFFFFF"/>
          </w:tcPr>
          <w:p w14:paraId="3C22C21F" w14:textId="77777777" w:rsidR="00B05BF7" w:rsidRPr="00B05BF7" w:rsidRDefault="00B05BF7" w:rsidP="00B05BF7">
            <w:pPr>
              <w:pStyle w:val="TableText"/>
            </w:pPr>
            <w:r w:rsidRPr="00F7213C">
              <w:t>&lt;RqstrInvstgtnId&gt;</w:t>
            </w:r>
          </w:p>
        </w:tc>
        <w:tc>
          <w:tcPr>
            <w:tcW w:w="4124" w:type="dxa"/>
            <w:shd w:val="clear" w:color="auto" w:fill="FFFFFF"/>
          </w:tcPr>
          <w:p w14:paraId="1C7DE672" w14:textId="17048D27" w:rsidR="00B05BF7" w:rsidRPr="00B05BF7" w:rsidRDefault="009F037F" w:rsidP="005A0A5B">
            <w:pPr>
              <w:pStyle w:val="TableTextCentre"/>
              <w:jc w:val="left"/>
              <w:rPr>
                <w:rStyle w:val="Bold"/>
              </w:rPr>
            </w:pPr>
            <w:r w:rsidRPr="009F037F">
              <w:rPr>
                <w:rStyle w:val="Bold"/>
              </w:rPr>
              <w:t>REQUESTOR_RE12345</w:t>
            </w:r>
          </w:p>
        </w:tc>
      </w:tr>
    </w:tbl>
    <w:p w14:paraId="367789EE" w14:textId="77777777" w:rsidR="00B05BF7" w:rsidRDefault="00B05BF7" w:rsidP="00B05BF7"/>
    <w:p w14:paraId="5A1A7694" w14:textId="77777777" w:rsidR="00FC1655" w:rsidRPr="00FC1655" w:rsidRDefault="00FC1655" w:rsidP="00FC1655">
      <w:pPr>
        <w:pStyle w:val="BlockLabelBeforeXML"/>
      </w:pPr>
      <w:r w:rsidRPr="00FC1655">
        <w:t>Message instance</w:t>
      </w:r>
    </w:p>
    <w:p w14:paraId="505176C6" w14:textId="77777777" w:rsidR="0093564E" w:rsidRPr="0093564E" w:rsidRDefault="0093564E" w:rsidP="0093564E">
      <w:pPr>
        <w:pStyle w:val="XMLCode"/>
      </w:pPr>
      <w:r w:rsidRPr="0093564E">
        <w:t>&lt;?xml version="1.0" encoding="UTF-8"?&gt;</w:t>
      </w:r>
    </w:p>
    <w:p w14:paraId="60466797" w14:textId="1248834C" w:rsidR="0093564E" w:rsidRPr="0093564E" w:rsidRDefault="0093564E" w:rsidP="0093564E">
      <w:pPr>
        <w:pStyle w:val="XMLCode"/>
      </w:pPr>
      <w:r w:rsidRPr="0093564E">
        <w:t>&lt;Document xmlns="urn:iso:std:iso:20022:tech:xsd:DRAFT1</w:t>
      </w:r>
      <w:r w:rsidR="00BF0BA7">
        <w:t>camt.111.001.0</w:t>
      </w:r>
      <w:r w:rsidR="00A827A4">
        <w:t>3</w:t>
      </w:r>
      <w:r w:rsidRPr="0093564E">
        <w:t>" xmlns:xsi="http://www.w3.org/2001/XMLSchema-instance"&gt;</w:t>
      </w:r>
    </w:p>
    <w:p w14:paraId="0800E7A5" w14:textId="77777777" w:rsidR="0093564E" w:rsidRPr="0093564E" w:rsidRDefault="0093564E" w:rsidP="0093564E">
      <w:pPr>
        <w:pStyle w:val="XMLCode"/>
      </w:pPr>
      <w:r w:rsidRPr="0093564E">
        <w:tab/>
        <w:t>&lt;InvstgtnRspn&gt;</w:t>
      </w:r>
    </w:p>
    <w:p w14:paraId="25C36BFA" w14:textId="77777777" w:rsidR="0093564E" w:rsidRDefault="0093564E" w:rsidP="0093564E">
      <w:pPr>
        <w:pStyle w:val="XMLCode"/>
      </w:pPr>
      <w:r w:rsidRPr="0093564E">
        <w:tab/>
      </w:r>
      <w:r w:rsidRPr="0093564E">
        <w:tab/>
        <w:t>&lt;InvstgtnRspn&gt;</w:t>
      </w:r>
    </w:p>
    <w:p w14:paraId="0C698137" w14:textId="77777777" w:rsidR="000C1E5D" w:rsidRPr="00A909A7" w:rsidRDefault="000C1E5D" w:rsidP="000C1E5D">
      <w:pPr>
        <w:pStyle w:val="XMLCode"/>
      </w:pPr>
      <w:r w:rsidRPr="00A909A7">
        <w:tab/>
      </w:r>
      <w:r w:rsidRPr="00A909A7">
        <w:tab/>
      </w:r>
      <w:r w:rsidRPr="00A909A7">
        <w:tab/>
        <w:t>&lt;</w:t>
      </w:r>
      <w:r>
        <w:t>Msg</w:t>
      </w:r>
      <w:r w:rsidRPr="00A909A7">
        <w:t>Id&gt;</w:t>
      </w:r>
      <w:r>
        <w:t>6789</w:t>
      </w:r>
      <w:r w:rsidRPr="00A909A7">
        <w:t>&lt;/</w:t>
      </w:r>
      <w:r>
        <w:t>MsgId</w:t>
      </w:r>
      <w:r w:rsidRPr="00A909A7">
        <w:t>&gt;</w:t>
      </w:r>
    </w:p>
    <w:p w14:paraId="551210CA" w14:textId="77777777" w:rsidR="0093564E" w:rsidRPr="0093564E" w:rsidRDefault="0093564E" w:rsidP="0093564E">
      <w:pPr>
        <w:pStyle w:val="XMLCode"/>
      </w:pPr>
      <w:r w:rsidRPr="0093564E">
        <w:tab/>
      </w:r>
      <w:r w:rsidRPr="0093564E">
        <w:tab/>
      </w:r>
      <w:r w:rsidRPr="0093564E">
        <w:tab/>
        <w:t>&lt;RspndrInvstgtnId&gt;BANKBENEREF1&lt;/RspndrInvstgtnId&gt;</w:t>
      </w:r>
    </w:p>
    <w:p w14:paraId="311AED5A" w14:textId="77777777" w:rsidR="0093564E" w:rsidRPr="0093564E" w:rsidRDefault="0093564E" w:rsidP="0093564E">
      <w:pPr>
        <w:pStyle w:val="XMLCode"/>
      </w:pPr>
      <w:r w:rsidRPr="0093564E">
        <w:tab/>
      </w:r>
      <w:r w:rsidRPr="0093564E">
        <w:tab/>
      </w:r>
      <w:r w:rsidRPr="0093564E">
        <w:tab/>
        <w:t>&lt;InvstgtnSts&gt;</w:t>
      </w:r>
    </w:p>
    <w:p w14:paraId="7110529C" w14:textId="77777777" w:rsidR="0093564E" w:rsidRPr="0093564E" w:rsidRDefault="0093564E" w:rsidP="0093564E">
      <w:pPr>
        <w:pStyle w:val="XMLCode"/>
      </w:pPr>
      <w:r w:rsidRPr="0093564E">
        <w:tab/>
      </w:r>
      <w:r w:rsidRPr="0093564E">
        <w:tab/>
      </w:r>
      <w:r w:rsidRPr="0093564E">
        <w:tab/>
      </w:r>
      <w:r w:rsidRPr="0093564E">
        <w:tab/>
        <w:t>&lt;Sts&gt;PDNG&lt;/Sts&gt;</w:t>
      </w:r>
    </w:p>
    <w:p w14:paraId="1A3E1E5D" w14:textId="52E6202A" w:rsidR="0093564E" w:rsidRPr="0093564E" w:rsidRDefault="0093564E" w:rsidP="0093564E">
      <w:pPr>
        <w:pStyle w:val="XMLCode"/>
      </w:pPr>
      <w:r w:rsidRPr="0093564E">
        <w:tab/>
      </w:r>
      <w:r w:rsidRPr="0093564E">
        <w:tab/>
      </w:r>
      <w:r w:rsidRPr="0093564E">
        <w:tab/>
        <w:t>&lt;/InvstgtnSts&gt;</w:t>
      </w:r>
    </w:p>
    <w:p w14:paraId="5C1F9AA5" w14:textId="77777777" w:rsidR="0093564E" w:rsidRPr="0093564E" w:rsidRDefault="0093564E" w:rsidP="0093564E">
      <w:pPr>
        <w:pStyle w:val="XMLCode"/>
      </w:pPr>
      <w:r w:rsidRPr="0093564E">
        <w:tab/>
      </w:r>
      <w:r w:rsidRPr="0093564E">
        <w:tab/>
      </w:r>
      <w:r w:rsidRPr="0093564E">
        <w:tab/>
        <w:t>&lt;InvstgtnData&gt;</w:t>
      </w:r>
    </w:p>
    <w:p w14:paraId="437C8302" w14:textId="77777777" w:rsidR="0093564E" w:rsidRPr="0093564E" w:rsidRDefault="0093564E" w:rsidP="0093564E">
      <w:pPr>
        <w:pStyle w:val="XMLCode"/>
      </w:pPr>
      <w:r w:rsidRPr="0093564E">
        <w:tab/>
      </w:r>
      <w:r w:rsidRPr="0093564E">
        <w:tab/>
      </w:r>
      <w:r w:rsidRPr="0093564E">
        <w:tab/>
      </w:r>
      <w:r w:rsidRPr="0093564E">
        <w:tab/>
        <w:t>&lt;OrgnlInvstgtnRsn&gt;</w:t>
      </w:r>
    </w:p>
    <w:p w14:paraId="1ABAC01E" w14:textId="77777777" w:rsidR="0093564E" w:rsidRPr="0093564E" w:rsidRDefault="0093564E" w:rsidP="0093564E">
      <w:pPr>
        <w:pStyle w:val="XMLCode"/>
      </w:pPr>
      <w:r w:rsidRPr="0093564E">
        <w:tab/>
      </w:r>
      <w:r w:rsidRPr="0093564E">
        <w:tab/>
      </w:r>
      <w:r w:rsidRPr="0093564E">
        <w:tab/>
      </w:r>
      <w:r w:rsidRPr="0093564E">
        <w:tab/>
      </w:r>
      <w:r w:rsidRPr="0093564E">
        <w:tab/>
        <w:t>&lt;Cd&gt;RQVA&lt;/Cd&gt;</w:t>
      </w:r>
    </w:p>
    <w:p w14:paraId="0968F0F4" w14:textId="77777777" w:rsidR="0093564E" w:rsidRPr="0093564E" w:rsidRDefault="0093564E" w:rsidP="0093564E">
      <w:pPr>
        <w:pStyle w:val="XMLCode"/>
      </w:pPr>
      <w:r w:rsidRPr="0093564E">
        <w:tab/>
      </w:r>
      <w:r w:rsidRPr="0093564E">
        <w:tab/>
      </w:r>
      <w:r w:rsidRPr="0093564E">
        <w:tab/>
      </w:r>
      <w:r w:rsidRPr="0093564E">
        <w:tab/>
        <w:t>&lt;/OrgnlInvstgtnRsn&gt;</w:t>
      </w:r>
    </w:p>
    <w:p w14:paraId="19F08102" w14:textId="77777777" w:rsidR="0093564E" w:rsidRPr="0093564E" w:rsidRDefault="0093564E" w:rsidP="0093564E">
      <w:pPr>
        <w:pStyle w:val="XMLCode"/>
      </w:pPr>
      <w:r w:rsidRPr="0093564E">
        <w:tab/>
      </w:r>
      <w:r w:rsidRPr="0093564E">
        <w:tab/>
      </w:r>
      <w:r w:rsidRPr="0093564E">
        <w:tab/>
      </w:r>
      <w:r w:rsidRPr="0093564E">
        <w:tab/>
        <w:t>&lt;RspnData&gt;</w:t>
      </w:r>
    </w:p>
    <w:p w14:paraId="3A91DE54" w14:textId="77777777" w:rsidR="0093564E" w:rsidRPr="0093564E" w:rsidRDefault="0093564E" w:rsidP="0093564E">
      <w:pPr>
        <w:pStyle w:val="XMLCode"/>
      </w:pPr>
      <w:r w:rsidRPr="0093564E">
        <w:tab/>
      </w:r>
      <w:r w:rsidRPr="0093564E">
        <w:tab/>
      </w:r>
      <w:r w:rsidRPr="0093564E">
        <w:tab/>
      </w:r>
      <w:r w:rsidRPr="0093564E">
        <w:tab/>
      </w:r>
      <w:r w:rsidRPr="0093564E">
        <w:tab/>
        <w:t>&lt;RspnNrrtv&gt;WE CONFIRM RECEIPT OF YOUR MESSAGE. PLEASE QUOTE OUR RESPONDER INVESTIGATION IDENTIFICATION ON ALL FUTURE MESSAGES RELATED TO THIS REQUEST&lt;/RspnNrrtv&gt;</w:t>
      </w:r>
    </w:p>
    <w:p w14:paraId="090B03A0" w14:textId="77777777" w:rsidR="0093564E" w:rsidRPr="0093564E" w:rsidRDefault="0093564E" w:rsidP="0093564E">
      <w:pPr>
        <w:pStyle w:val="XMLCode"/>
      </w:pPr>
      <w:r w:rsidRPr="0093564E">
        <w:tab/>
      </w:r>
      <w:r w:rsidRPr="0093564E">
        <w:tab/>
      </w:r>
      <w:r w:rsidRPr="0093564E">
        <w:tab/>
      </w:r>
      <w:r w:rsidRPr="0093564E">
        <w:tab/>
        <w:t>&lt;/RspnData&gt;</w:t>
      </w:r>
    </w:p>
    <w:p w14:paraId="0696D311" w14:textId="77777777" w:rsidR="0093564E" w:rsidRPr="0093564E" w:rsidRDefault="0093564E" w:rsidP="0093564E">
      <w:pPr>
        <w:pStyle w:val="XMLCode"/>
      </w:pPr>
      <w:r w:rsidRPr="0093564E">
        <w:tab/>
      </w:r>
      <w:r w:rsidRPr="0093564E">
        <w:tab/>
      </w:r>
      <w:r w:rsidRPr="0093564E">
        <w:tab/>
        <w:t>&lt;/InvstgtnData&gt;</w:t>
      </w:r>
    </w:p>
    <w:p w14:paraId="632BE0A8" w14:textId="77777777" w:rsidR="0093564E" w:rsidRPr="0093564E" w:rsidRDefault="0093564E" w:rsidP="0093564E">
      <w:pPr>
        <w:pStyle w:val="XMLCode"/>
      </w:pPr>
      <w:r w:rsidRPr="0093564E">
        <w:tab/>
      </w:r>
      <w:r w:rsidRPr="0093564E">
        <w:tab/>
        <w:t>&lt;/InvstgtnRspn&gt;</w:t>
      </w:r>
    </w:p>
    <w:p w14:paraId="255670B0" w14:textId="77777777" w:rsidR="0093564E" w:rsidRDefault="0093564E" w:rsidP="0093564E">
      <w:pPr>
        <w:pStyle w:val="XMLCode"/>
      </w:pPr>
      <w:r w:rsidRPr="0093564E">
        <w:tab/>
      </w:r>
      <w:r w:rsidRPr="0093564E">
        <w:tab/>
        <w:t>&lt;OrgnlInvstgtnReq&gt;</w:t>
      </w:r>
    </w:p>
    <w:p w14:paraId="36355D9A" w14:textId="4182E980" w:rsidR="00CB5486" w:rsidRPr="00A909A7" w:rsidRDefault="00CB5486" w:rsidP="00CB5486">
      <w:pPr>
        <w:pStyle w:val="XMLCode"/>
      </w:pPr>
      <w:r w:rsidRPr="00A909A7">
        <w:lastRenderedPageBreak/>
        <w:tab/>
      </w:r>
      <w:r w:rsidRPr="00A909A7">
        <w:tab/>
      </w:r>
      <w:r w:rsidRPr="00A909A7">
        <w:tab/>
        <w:t>&lt;</w:t>
      </w:r>
      <w:r>
        <w:t>Msg</w:t>
      </w:r>
      <w:r w:rsidRPr="00A909A7">
        <w:t>Id&gt;</w:t>
      </w:r>
      <w:r>
        <w:t>1011</w:t>
      </w:r>
      <w:r w:rsidRPr="00A909A7">
        <w:t>&lt;/</w:t>
      </w:r>
      <w:r>
        <w:t>MsgId</w:t>
      </w:r>
      <w:r w:rsidRPr="00A909A7">
        <w:t>&gt;</w:t>
      </w:r>
    </w:p>
    <w:p w14:paraId="002DD9BF" w14:textId="77777777" w:rsidR="0093564E" w:rsidRPr="0093564E" w:rsidRDefault="0093564E" w:rsidP="0093564E">
      <w:pPr>
        <w:pStyle w:val="XMLCode"/>
      </w:pPr>
      <w:r w:rsidRPr="0093564E">
        <w:tab/>
      </w:r>
      <w:r w:rsidRPr="0093564E">
        <w:tab/>
      </w:r>
      <w:r w:rsidRPr="0093564E">
        <w:tab/>
        <w:t>&lt;RqstrInvstgtnId&gt;REQUESTOR_RE12345&lt;/RqstrInvstgtnId&gt;</w:t>
      </w:r>
    </w:p>
    <w:p w14:paraId="7A0724A3" w14:textId="77777777" w:rsidR="0093564E" w:rsidRPr="0093564E" w:rsidRDefault="0093564E" w:rsidP="0093564E">
      <w:pPr>
        <w:pStyle w:val="XMLCode"/>
      </w:pPr>
      <w:r w:rsidRPr="0093564E">
        <w:tab/>
      </w:r>
      <w:r w:rsidRPr="0093564E">
        <w:tab/>
      </w:r>
      <w:r w:rsidRPr="0093564E">
        <w:tab/>
        <w:t>&lt;InvstgtnTp&gt;</w:t>
      </w:r>
    </w:p>
    <w:p w14:paraId="7F158084" w14:textId="77777777" w:rsidR="0093564E" w:rsidRPr="0093564E" w:rsidRDefault="0093564E" w:rsidP="0093564E">
      <w:pPr>
        <w:pStyle w:val="XMLCode"/>
      </w:pPr>
      <w:r w:rsidRPr="0093564E">
        <w:tab/>
      </w:r>
      <w:r w:rsidRPr="0093564E">
        <w:tab/>
      </w:r>
      <w:r w:rsidRPr="0093564E">
        <w:tab/>
      </w:r>
      <w:r w:rsidRPr="0093564E">
        <w:tab/>
        <w:t>&lt;Cd&gt;RQVA&lt;/Cd&gt;</w:t>
      </w:r>
    </w:p>
    <w:p w14:paraId="76F0478E" w14:textId="77777777" w:rsidR="0093564E" w:rsidRPr="0093564E" w:rsidRDefault="0093564E" w:rsidP="0093564E">
      <w:pPr>
        <w:pStyle w:val="XMLCode"/>
      </w:pPr>
      <w:r w:rsidRPr="0093564E">
        <w:tab/>
      </w:r>
      <w:r w:rsidRPr="0093564E">
        <w:tab/>
      </w:r>
      <w:r w:rsidRPr="0093564E">
        <w:tab/>
        <w:t>&lt;/InvstgtnTp&gt;</w:t>
      </w:r>
    </w:p>
    <w:p w14:paraId="7AF5F94F" w14:textId="77777777" w:rsidR="0093564E" w:rsidRPr="0093564E" w:rsidRDefault="0093564E" w:rsidP="0093564E">
      <w:pPr>
        <w:pStyle w:val="XMLCode"/>
      </w:pPr>
      <w:r w:rsidRPr="0093564E">
        <w:tab/>
      </w:r>
      <w:r w:rsidRPr="0093564E">
        <w:tab/>
      </w:r>
      <w:r w:rsidRPr="0093564E">
        <w:tab/>
        <w:t>&lt;Undrlyg&gt;</w:t>
      </w:r>
    </w:p>
    <w:p w14:paraId="496A4D1A" w14:textId="77777777" w:rsidR="0093564E" w:rsidRPr="0093564E" w:rsidRDefault="0093564E" w:rsidP="0093564E">
      <w:pPr>
        <w:pStyle w:val="XMLCode"/>
      </w:pPr>
      <w:r w:rsidRPr="0093564E">
        <w:tab/>
      </w:r>
      <w:r w:rsidRPr="0093564E">
        <w:tab/>
      </w:r>
      <w:r w:rsidRPr="0093564E">
        <w:tab/>
      </w:r>
      <w:r w:rsidRPr="0093564E">
        <w:tab/>
        <w:t>&lt;IntrBk&gt;</w:t>
      </w:r>
    </w:p>
    <w:p w14:paraId="0E1CAC99" w14:textId="77777777" w:rsidR="0093564E" w:rsidRPr="0093564E" w:rsidRDefault="0093564E" w:rsidP="0093564E">
      <w:pPr>
        <w:pStyle w:val="XMLCode"/>
      </w:pPr>
      <w:r w:rsidRPr="0093564E">
        <w:tab/>
      </w:r>
      <w:r w:rsidRPr="0093564E">
        <w:tab/>
      </w:r>
      <w:r w:rsidRPr="0093564E">
        <w:tab/>
      </w:r>
      <w:r w:rsidRPr="0093564E">
        <w:tab/>
      </w:r>
      <w:r w:rsidRPr="0093564E">
        <w:tab/>
        <w:t>&lt;OrgnlUETR&gt;174c245f-2682-4291-ad67-2a41e530cd27&lt;/OrgnlUETR&gt;</w:t>
      </w:r>
    </w:p>
    <w:p w14:paraId="7D162E5D" w14:textId="77777777" w:rsidR="0093564E" w:rsidRPr="0093564E" w:rsidRDefault="0093564E" w:rsidP="0093564E">
      <w:pPr>
        <w:pStyle w:val="XMLCode"/>
      </w:pPr>
      <w:r w:rsidRPr="0093564E">
        <w:tab/>
      </w:r>
      <w:r w:rsidRPr="0093564E">
        <w:tab/>
      </w:r>
      <w:r w:rsidRPr="0093564E">
        <w:tab/>
      </w:r>
      <w:r w:rsidRPr="0093564E">
        <w:tab/>
      </w:r>
      <w:r w:rsidRPr="0093564E">
        <w:tab/>
        <w:t>&lt;OrgnlIntrBkSttlmAmt Ccy="EUR"&gt;3000000.00&lt;/OrgnlIntrBkSttlmAmt&gt;</w:t>
      </w:r>
    </w:p>
    <w:p w14:paraId="56FD9C3F" w14:textId="77777777" w:rsidR="0093564E" w:rsidRPr="0093564E" w:rsidRDefault="0093564E" w:rsidP="0093564E">
      <w:pPr>
        <w:pStyle w:val="XMLCode"/>
      </w:pPr>
      <w:r w:rsidRPr="0093564E">
        <w:tab/>
      </w:r>
      <w:r w:rsidRPr="0093564E">
        <w:tab/>
      </w:r>
      <w:r w:rsidRPr="0093564E">
        <w:tab/>
      </w:r>
      <w:r w:rsidRPr="0093564E">
        <w:tab/>
      </w:r>
      <w:r w:rsidRPr="0093564E">
        <w:tab/>
        <w:t>&lt;OrgnlIntrBkSttlmDt&gt;2023-01-06&lt;/OrgnlIntrBkSttlmDt&gt;</w:t>
      </w:r>
    </w:p>
    <w:p w14:paraId="5A5FFD78" w14:textId="77777777" w:rsidR="0093564E" w:rsidRPr="0093564E" w:rsidRDefault="0093564E" w:rsidP="0093564E">
      <w:pPr>
        <w:pStyle w:val="XMLCode"/>
      </w:pPr>
      <w:r w:rsidRPr="0093564E">
        <w:tab/>
      </w:r>
      <w:r w:rsidRPr="0093564E">
        <w:tab/>
      </w:r>
      <w:r w:rsidRPr="0093564E">
        <w:tab/>
      </w:r>
      <w:r w:rsidRPr="0093564E">
        <w:tab/>
        <w:t>&lt;/IntrBk&gt;</w:t>
      </w:r>
    </w:p>
    <w:p w14:paraId="2F8BC39B" w14:textId="77777777" w:rsidR="0093564E" w:rsidRPr="0093564E" w:rsidRDefault="0093564E" w:rsidP="0093564E">
      <w:pPr>
        <w:pStyle w:val="XMLCode"/>
      </w:pPr>
      <w:r w:rsidRPr="0093564E">
        <w:tab/>
      </w:r>
      <w:r w:rsidRPr="0093564E">
        <w:tab/>
      </w:r>
      <w:r w:rsidRPr="0093564E">
        <w:tab/>
        <w:t>&lt;/Undrlyg&gt;</w:t>
      </w:r>
    </w:p>
    <w:p w14:paraId="1FDBD113" w14:textId="77777777" w:rsidR="0093564E" w:rsidRPr="0093564E" w:rsidRDefault="0093564E" w:rsidP="0093564E">
      <w:pPr>
        <w:pStyle w:val="XMLCode"/>
      </w:pPr>
      <w:r w:rsidRPr="0093564E">
        <w:tab/>
      </w:r>
      <w:r w:rsidRPr="0093564E">
        <w:tab/>
      </w:r>
      <w:r w:rsidRPr="0093564E">
        <w:tab/>
        <w:t>&lt;Rqstr&gt;</w:t>
      </w:r>
    </w:p>
    <w:p w14:paraId="4EF08F7B" w14:textId="77777777" w:rsidR="0093564E" w:rsidRPr="0093564E" w:rsidRDefault="0093564E" w:rsidP="0093564E">
      <w:pPr>
        <w:pStyle w:val="XMLCode"/>
      </w:pPr>
      <w:r w:rsidRPr="0093564E">
        <w:tab/>
      </w:r>
      <w:r w:rsidRPr="0093564E">
        <w:tab/>
      </w:r>
      <w:r w:rsidRPr="0093564E">
        <w:tab/>
      </w:r>
      <w:r w:rsidRPr="0093564E">
        <w:tab/>
        <w:t>&lt;Agt&gt;</w:t>
      </w:r>
    </w:p>
    <w:p w14:paraId="7DBD49C1" w14:textId="77777777" w:rsidR="0093564E" w:rsidRPr="0093564E" w:rsidRDefault="0093564E" w:rsidP="0093564E">
      <w:pPr>
        <w:pStyle w:val="XMLCode"/>
      </w:pPr>
      <w:r w:rsidRPr="0093564E">
        <w:tab/>
      </w:r>
      <w:r w:rsidRPr="0093564E">
        <w:tab/>
      </w:r>
      <w:r w:rsidRPr="0093564E">
        <w:tab/>
      </w:r>
      <w:r w:rsidRPr="0093564E">
        <w:tab/>
      </w:r>
      <w:r w:rsidRPr="0093564E">
        <w:tab/>
        <w:t>&lt;FinInstnId&gt;</w:t>
      </w:r>
    </w:p>
    <w:p w14:paraId="61C37CC7" w14:textId="77777777" w:rsidR="0093564E" w:rsidRPr="0093564E" w:rsidRDefault="0093564E" w:rsidP="0093564E">
      <w:pPr>
        <w:pStyle w:val="XMLCode"/>
      </w:pPr>
      <w:r w:rsidRPr="0093564E">
        <w:tab/>
      </w:r>
      <w:r w:rsidRPr="0093564E">
        <w:tab/>
      </w:r>
      <w:r w:rsidRPr="0093564E">
        <w:tab/>
      </w:r>
      <w:r w:rsidRPr="0093564E">
        <w:tab/>
      </w:r>
      <w:r w:rsidRPr="0093564E">
        <w:tab/>
      </w:r>
      <w:r w:rsidRPr="0093564E">
        <w:tab/>
        <w:t>&lt;BICFI&gt;AAAAGB2L&lt;/BICFI&gt;</w:t>
      </w:r>
    </w:p>
    <w:p w14:paraId="2396CE50" w14:textId="77777777" w:rsidR="0093564E" w:rsidRPr="0093564E" w:rsidRDefault="0093564E" w:rsidP="0093564E">
      <w:pPr>
        <w:pStyle w:val="XMLCode"/>
      </w:pPr>
      <w:r w:rsidRPr="0093564E">
        <w:tab/>
      </w:r>
      <w:r w:rsidRPr="0093564E">
        <w:tab/>
      </w:r>
      <w:r w:rsidRPr="0093564E">
        <w:tab/>
      </w:r>
      <w:r w:rsidRPr="0093564E">
        <w:tab/>
      </w:r>
      <w:r w:rsidRPr="0093564E">
        <w:tab/>
        <w:t>&lt;/FinInstnId&gt;</w:t>
      </w:r>
    </w:p>
    <w:p w14:paraId="6B759BBE" w14:textId="77777777" w:rsidR="0093564E" w:rsidRPr="0093564E" w:rsidRDefault="0093564E" w:rsidP="0093564E">
      <w:pPr>
        <w:pStyle w:val="XMLCode"/>
      </w:pPr>
      <w:r w:rsidRPr="0093564E">
        <w:tab/>
      </w:r>
      <w:r w:rsidRPr="0093564E">
        <w:tab/>
      </w:r>
      <w:r w:rsidRPr="0093564E">
        <w:tab/>
      </w:r>
      <w:r w:rsidRPr="0093564E">
        <w:tab/>
        <w:t>&lt;/Agt&gt;</w:t>
      </w:r>
    </w:p>
    <w:p w14:paraId="19E4A935" w14:textId="77777777" w:rsidR="0093564E" w:rsidRPr="0093564E" w:rsidRDefault="0093564E" w:rsidP="0093564E">
      <w:pPr>
        <w:pStyle w:val="XMLCode"/>
      </w:pPr>
      <w:r w:rsidRPr="0093564E">
        <w:tab/>
      </w:r>
      <w:r w:rsidRPr="0093564E">
        <w:tab/>
      </w:r>
      <w:r w:rsidRPr="0093564E">
        <w:tab/>
        <w:t>&lt;/Rqstr&gt;</w:t>
      </w:r>
    </w:p>
    <w:p w14:paraId="743C205B" w14:textId="77777777" w:rsidR="0093564E" w:rsidRPr="0093564E" w:rsidRDefault="0093564E" w:rsidP="0093564E">
      <w:pPr>
        <w:pStyle w:val="XMLCode"/>
      </w:pPr>
      <w:r w:rsidRPr="0093564E">
        <w:tab/>
      </w:r>
      <w:r w:rsidRPr="0093564E">
        <w:tab/>
      </w:r>
      <w:r w:rsidRPr="0093564E">
        <w:tab/>
        <w:t>&lt;Rspndr&gt;</w:t>
      </w:r>
    </w:p>
    <w:p w14:paraId="41B2358D" w14:textId="77777777" w:rsidR="0093564E" w:rsidRPr="0093564E" w:rsidRDefault="0093564E" w:rsidP="0093564E">
      <w:pPr>
        <w:pStyle w:val="XMLCode"/>
      </w:pPr>
      <w:r w:rsidRPr="0093564E">
        <w:tab/>
      </w:r>
      <w:r w:rsidRPr="0093564E">
        <w:tab/>
      </w:r>
      <w:r w:rsidRPr="0093564E">
        <w:tab/>
      </w:r>
      <w:r w:rsidRPr="0093564E">
        <w:tab/>
        <w:t>&lt;Agt&gt;</w:t>
      </w:r>
    </w:p>
    <w:p w14:paraId="6CBD2AAD" w14:textId="77777777" w:rsidR="0093564E" w:rsidRPr="0093564E" w:rsidRDefault="0093564E" w:rsidP="0093564E">
      <w:pPr>
        <w:pStyle w:val="XMLCode"/>
      </w:pPr>
      <w:r w:rsidRPr="0093564E">
        <w:tab/>
      </w:r>
      <w:r w:rsidRPr="0093564E">
        <w:tab/>
      </w:r>
      <w:r w:rsidRPr="0093564E">
        <w:tab/>
      </w:r>
      <w:r w:rsidRPr="0093564E">
        <w:tab/>
      </w:r>
      <w:r w:rsidRPr="0093564E">
        <w:tab/>
        <w:t>&lt;FinInstnId&gt;</w:t>
      </w:r>
    </w:p>
    <w:p w14:paraId="301B217D" w14:textId="77777777" w:rsidR="0093564E" w:rsidRPr="0093564E" w:rsidRDefault="0093564E" w:rsidP="0093564E">
      <w:pPr>
        <w:pStyle w:val="XMLCode"/>
      </w:pPr>
      <w:r w:rsidRPr="0093564E">
        <w:tab/>
      </w:r>
      <w:r w:rsidRPr="0093564E">
        <w:tab/>
      </w:r>
      <w:r w:rsidRPr="0093564E">
        <w:tab/>
      </w:r>
      <w:r w:rsidRPr="0093564E">
        <w:tab/>
      </w:r>
      <w:r w:rsidRPr="0093564E">
        <w:tab/>
      </w:r>
      <w:r w:rsidRPr="0093564E">
        <w:tab/>
        <w:t>&lt;BICFI&gt;BBBBDEMM&lt;/BICFI&gt;</w:t>
      </w:r>
    </w:p>
    <w:p w14:paraId="1BE08EF4" w14:textId="77777777" w:rsidR="0093564E" w:rsidRPr="0093564E" w:rsidRDefault="0093564E" w:rsidP="0093564E">
      <w:pPr>
        <w:pStyle w:val="XMLCode"/>
      </w:pPr>
      <w:r w:rsidRPr="0093564E">
        <w:tab/>
      </w:r>
      <w:r w:rsidRPr="0093564E">
        <w:tab/>
      </w:r>
      <w:r w:rsidRPr="0093564E">
        <w:tab/>
      </w:r>
      <w:r w:rsidRPr="0093564E">
        <w:tab/>
      </w:r>
      <w:r w:rsidRPr="0093564E">
        <w:tab/>
        <w:t>&lt;/FinInstnId&gt;</w:t>
      </w:r>
    </w:p>
    <w:p w14:paraId="10D8F89E" w14:textId="77777777" w:rsidR="0093564E" w:rsidRPr="0093564E" w:rsidRDefault="0093564E" w:rsidP="0093564E">
      <w:pPr>
        <w:pStyle w:val="XMLCode"/>
      </w:pPr>
      <w:r w:rsidRPr="0093564E">
        <w:tab/>
      </w:r>
      <w:r w:rsidRPr="0093564E">
        <w:tab/>
      </w:r>
      <w:r w:rsidRPr="0093564E">
        <w:tab/>
      </w:r>
      <w:r w:rsidRPr="0093564E">
        <w:tab/>
        <w:t>&lt;/Agt&gt;</w:t>
      </w:r>
    </w:p>
    <w:p w14:paraId="6EC66DEF" w14:textId="77777777" w:rsidR="0093564E" w:rsidRPr="0093564E" w:rsidRDefault="0093564E" w:rsidP="0093564E">
      <w:pPr>
        <w:pStyle w:val="XMLCode"/>
      </w:pPr>
      <w:r w:rsidRPr="0093564E">
        <w:tab/>
      </w:r>
      <w:r w:rsidRPr="0093564E">
        <w:tab/>
      </w:r>
      <w:r w:rsidRPr="0093564E">
        <w:tab/>
        <w:t>&lt;/Rspndr&gt;</w:t>
      </w:r>
    </w:p>
    <w:p w14:paraId="4D744DEE" w14:textId="77777777" w:rsidR="0093564E" w:rsidRPr="0093564E" w:rsidRDefault="0093564E" w:rsidP="0093564E">
      <w:pPr>
        <w:pStyle w:val="XMLCode"/>
      </w:pPr>
      <w:r w:rsidRPr="0093564E">
        <w:tab/>
      </w:r>
      <w:r w:rsidRPr="0093564E">
        <w:tab/>
        <w:t>&lt;/OrgnlInvstgtnReq&gt;</w:t>
      </w:r>
    </w:p>
    <w:p w14:paraId="01DE70B7" w14:textId="77777777" w:rsidR="0093564E" w:rsidRPr="0093564E" w:rsidRDefault="0093564E" w:rsidP="0093564E">
      <w:pPr>
        <w:pStyle w:val="XMLCode"/>
      </w:pPr>
      <w:r w:rsidRPr="0093564E">
        <w:tab/>
        <w:t>&lt;/InvstgtnRspn&gt;</w:t>
      </w:r>
    </w:p>
    <w:p w14:paraId="2482EF6F" w14:textId="2E08F834" w:rsidR="00FC1655" w:rsidRDefault="0093564E" w:rsidP="009866CB">
      <w:pPr>
        <w:pStyle w:val="XMLCode"/>
      </w:pPr>
      <w:r w:rsidRPr="0093564E">
        <w:t>&lt;/Document&gt;</w:t>
      </w:r>
    </w:p>
    <w:p w14:paraId="4980A33D" w14:textId="77777777" w:rsidR="00FD68BD" w:rsidRDefault="00FD68BD" w:rsidP="005A0A5B"/>
    <w:p w14:paraId="46300455" w14:textId="77777777" w:rsidR="008A396F" w:rsidRDefault="008A396F" w:rsidP="005A0A5B"/>
    <w:p w14:paraId="7CBDD700" w14:textId="77777777" w:rsidR="008A396F" w:rsidRDefault="008A396F" w:rsidP="005A0A5B"/>
    <w:p w14:paraId="6643810F" w14:textId="77777777" w:rsidR="008A396F" w:rsidRDefault="008A396F" w:rsidP="005A0A5B"/>
    <w:p w14:paraId="5951F0F1" w14:textId="77777777" w:rsidR="008A396F" w:rsidRDefault="008A396F" w:rsidP="005A0A5B"/>
    <w:p w14:paraId="4124F616" w14:textId="77777777" w:rsidR="008A396F" w:rsidRDefault="008A396F" w:rsidP="005A0A5B"/>
    <w:p w14:paraId="16056747" w14:textId="77777777" w:rsidR="008A396F" w:rsidRDefault="008A396F" w:rsidP="005A0A5B"/>
    <w:p w14:paraId="2BA52C83" w14:textId="77777777" w:rsidR="008A396F" w:rsidRDefault="008A396F" w:rsidP="005A0A5B"/>
    <w:p w14:paraId="3FE5C0C7" w14:textId="355FEFF5" w:rsidR="002123B5" w:rsidRDefault="002123B5" w:rsidP="00FC2CEC">
      <w:pPr>
        <w:pStyle w:val="Heading2"/>
      </w:pPr>
      <w:bookmarkStart w:id="37" w:name="_Toc140824888"/>
      <w:bookmarkStart w:id="38" w:name="_Toc224330112"/>
      <w:bookmarkEnd w:id="37"/>
      <w:r>
        <w:lastRenderedPageBreak/>
        <w:t xml:space="preserve">Rejection </w:t>
      </w:r>
      <w:r w:rsidR="00245947">
        <w:t>r</w:t>
      </w:r>
      <w:r>
        <w:t>esponse (Generic)</w:t>
      </w:r>
      <w:bookmarkEnd w:id="38"/>
    </w:p>
    <w:p w14:paraId="65480678" w14:textId="77777777" w:rsidR="00292300" w:rsidRPr="00867CEB" w:rsidRDefault="00292300" w:rsidP="00292300">
      <w:pPr>
        <w:rPr>
          <w:rStyle w:val="Bold"/>
        </w:rPr>
      </w:pPr>
      <w:r w:rsidRPr="00867CEB">
        <w:rPr>
          <w:rStyle w:val="Bold"/>
        </w:rPr>
        <w:t>Description</w:t>
      </w:r>
    </w:p>
    <w:p w14:paraId="172D175E" w14:textId="7D4D1D22" w:rsidR="00292300" w:rsidRDefault="00292300" w:rsidP="00292300">
      <w:r>
        <w:t xml:space="preserve">A reject response is used as a final negative outcome, where the investigation request is rejected.  </w:t>
      </w:r>
    </w:p>
    <w:p w14:paraId="37E62899" w14:textId="105D96ED" w:rsidR="00292300" w:rsidRDefault="00292300" w:rsidP="00292300">
      <w:r w:rsidRPr="00867CEB">
        <w:t xml:space="preserve">The </w:t>
      </w:r>
      <w:r w:rsidRPr="00A22667">
        <w:t>Investigation Re</w:t>
      </w:r>
      <w:r>
        <w:t>sponder (</w:t>
      </w:r>
      <w:r w:rsidR="00082727" w:rsidRPr="003623B0">
        <w:t>BBBBROMM</w:t>
      </w:r>
      <w:r>
        <w:t>) rejects</w:t>
      </w:r>
      <w:r w:rsidR="00E81B6E">
        <w:t xml:space="preserve"> the </w:t>
      </w:r>
      <w:r>
        <w:t>investigation</w:t>
      </w:r>
      <w:r w:rsidR="00E81B6E">
        <w:t xml:space="preserve"> request</w:t>
      </w:r>
      <w:r w:rsidR="000870EC">
        <w:t xml:space="preserve"> from the Investigation Requestor (</w:t>
      </w:r>
      <w:r w:rsidR="000870EC" w:rsidRPr="003623B0">
        <w:t>AAAAGB2L</w:t>
      </w:r>
      <w:r w:rsidR="000870EC">
        <w:t>)</w:t>
      </w:r>
      <w:r w:rsidR="00E81B6E">
        <w:t xml:space="preserve"> as the </w:t>
      </w:r>
      <w:r w:rsidR="00C90121">
        <w:t xml:space="preserve">orginal </w:t>
      </w:r>
      <w:r w:rsidR="0052745B">
        <w:t>transaction</w:t>
      </w:r>
      <w:r w:rsidR="00C90121">
        <w:t xml:space="preserve"> was never </w:t>
      </w:r>
      <w:r w:rsidR="001D7448">
        <w:t>received.</w:t>
      </w:r>
      <w:r>
        <w:t xml:space="preserve"> </w:t>
      </w:r>
    </w:p>
    <w:p w14:paraId="13B038F2" w14:textId="77777777" w:rsidR="00292300" w:rsidRDefault="00292300" w:rsidP="00292300"/>
    <w:p w14:paraId="6A855AB4" w14:textId="77777777" w:rsidR="00292300" w:rsidRPr="00F07126" w:rsidRDefault="00292300" w:rsidP="00292300">
      <w:pPr>
        <w:rPr>
          <w:rStyle w:val="Bold"/>
        </w:rPr>
      </w:pPr>
      <w:r w:rsidRPr="00F07126">
        <w:rPr>
          <w:rStyle w:val="Bold"/>
        </w:rPr>
        <w:t xml:space="preserve">Business </w:t>
      </w:r>
      <w:r>
        <w:rPr>
          <w:rStyle w:val="Bold"/>
        </w:rPr>
        <w:t>d</w:t>
      </w:r>
      <w:r w:rsidRPr="00F07126">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248"/>
        <w:gridCol w:w="3734"/>
      </w:tblGrid>
      <w:tr w:rsidR="00292300" w14:paraId="217A640F" w14:textId="77777777" w:rsidTr="00794CB1">
        <w:trPr>
          <w:cantSplit/>
          <w:tblHeader/>
        </w:trPr>
        <w:tc>
          <w:tcPr>
            <w:tcW w:w="21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8F58D79" w14:textId="77777777" w:rsidR="00292300" w:rsidRPr="00292300" w:rsidRDefault="00292300" w:rsidP="00292300">
            <w:pPr>
              <w:pStyle w:val="TableHeading"/>
            </w:pPr>
            <w:r w:rsidRPr="00F7213C">
              <w:t>Element</w:t>
            </w:r>
          </w:p>
        </w:tc>
        <w:tc>
          <w:tcPr>
            <w:tcW w:w="224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F412BE2" w14:textId="77777777" w:rsidR="00292300" w:rsidRPr="00292300" w:rsidRDefault="00292300" w:rsidP="00292300">
            <w:pPr>
              <w:pStyle w:val="TableHeading"/>
            </w:pPr>
            <w:r w:rsidRPr="00F7213C">
              <w:t>XML Tag</w:t>
            </w:r>
          </w:p>
        </w:tc>
        <w:tc>
          <w:tcPr>
            <w:tcW w:w="373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23D372C" w14:textId="77777777" w:rsidR="00292300" w:rsidRPr="00292300" w:rsidRDefault="00292300" w:rsidP="00292300">
            <w:pPr>
              <w:pStyle w:val="TableHeading"/>
            </w:pPr>
            <w:r w:rsidRPr="00F7213C">
              <w:t>Content</w:t>
            </w:r>
          </w:p>
        </w:tc>
      </w:tr>
      <w:tr w:rsidR="00292300" w14:paraId="7B6D9DDC" w14:textId="77777777" w:rsidTr="00794CB1">
        <w:tc>
          <w:tcPr>
            <w:tcW w:w="2157" w:type="dxa"/>
            <w:shd w:val="clear" w:color="auto" w:fill="FFFFFF"/>
          </w:tcPr>
          <w:p w14:paraId="6F5D5B74" w14:textId="77777777" w:rsidR="00292300" w:rsidRPr="00292300" w:rsidRDefault="00292300" w:rsidP="00292300">
            <w:pPr>
              <w:pStyle w:val="TableText"/>
            </w:pPr>
            <w:r w:rsidRPr="00CE4D3C">
              <w:t xml:space="preserve">Responder </w:t>
            </w:r>
            <w:r w:rsidRPr="00292300">
              <w:t>Investigation Identification</w:t>
            </w:r>
          </w:p>
        </w:tc>
        <w:tc>
          <w:tcPr>
            <w:tcW w:w="2248" w:type="dxa"/>
            <w:shd w:val="clear" w:color="auto" w:fill="FFFFFF"/>
          </w:tcPr>
          <w:p w14:paraId="6B8A6055" w14:textId="77777777" w:rsidR="00292300" w:rsidRPr="00292300" w:rsidRDefault="00292300" w:rsidP="00292300">
            <w:pPr>
              <w:pStyle w:val="TableText"/>
            </w:pPr>
            <w:r w:rsidRPr="00F7213C">
              <w:t>&lt;RspndrInvstgtnId&gt;</w:t>
            </w:r>
          </w:p>
        </w:tc>
        <w:tc>
          <w:tcPr>
            <w:tcW w:w="3734" w:type="dxa"/>
            <w:shd w:val="clear" w:color="auto" w:fill="FFFFFF"/>
          </w:tcPr>
          <w:p w14:paraId="369E8C00" w14:textId="0E008F9A" w:rsidR="00292300" w:rsidRPr="00292300" w:rsidRDefault="00BB55BD" w:rsidP="005A0A5B">
            <w:pPr>
              <w:pStyle w:val="TableTextCentre"/>
              <w:jc w:val="left"/>
              <w:rPr>
                <w:rStyle w:val="Bold"/>
              </w:rPr>
            </w:pPr>
            <w:r w:rsidRPr="00BB55BD">
              <w:rPr>
                <w:rStyle w:val="Bold"/>
              </w:rPr>
              <w:t>BANKBENEREF1</w:t>
            </w:r>
          </w:p>
        </w:tc>
      </w:tr>
      <w:tr w:rsidR="00292300" w14:paraId="6AEEE1ED" w14:textId="77777777" w:rsidTr="00794CB1">
        <w:tc>
          <w:tcPr>
            <w:tcW w:w="2157" w:type="dxa"/>
            <w:shd w:val="clear" w:color="auto" w:fill="FFFFFF"/>
          </w:tcPr>
          <w:p w14:paraId="374DF42A" w14:textId="77777777" w:rsidR="00292300" w:rsidRPr="00292300" w:rsidRDefault="00292300" w:rsidP="00292300">
            <w:pPr>
              <w:pStyle w:val="TableText"/>
            </w:pPr>
            <w:r w:rsidRPr="00F7213C">
              <w:t>Status</w:t>
            </w:r>
          </w:p>
        </w:tc>
        <w:tc>
          <w:tcPr>
            <w:tcW w:w="2248" w:type="dxa"/>
            <w:shd w:val="clear" w:color="auto" w:fill="FFFFFF"/>
          </w:tcPr>
          <w:p w14:paraId="449CB0D2" w14:textId="77777777" w:rsidR="00292300" w:rsidRPr="00292300" w:rsidRDefault="00292300" w:rsidP="00292300">
            <w:pPr>
              <w:pStyle w:val="TableText"/>
            </w:pPr>
            <w:r w:rsidRPr="00F7213C">
              <w:t>&lt;</w:t>
            </w:r>
            <w:r w:rsidRPr="00292300">
              <w:t xml:space="preserve">Sts&gt; </w:t>
            </w:r>
          </w:p>
        </w:tc>
        <w:tc>
          <w:tcPr>
            <w:tcW w:w="3734" w:type="dxa"/>
            <w:shd w:val="clear" w:color="auto" w:fill="FFFFFF"/>
          </w:tcPr>
          <w:p w14:paraId="4A383FA8" w14:textId="30AFB79B" w:rsidR="00292300" w:rsidRPr="00292300" w:rsidRDefault="00C90121" w:rsidP="005A0A5B">
            <w:pPr>
              <w:pStyle w:val="TableTextCentre"/>
              <w:jc w:val="left"/>
              <w:rPr>
                <w:rStyle w:val="Bold"/>
              </w:rPr>
            </w:pPr>
            <w:r>
              <w:rPr>
                <w:rStyle w:val="Bold"/>
              </w:rPr>
              <w:t>RJCT</w:t>
            </w:r>
          </w:p>
        </w:tc>
      </w:tr>
      <w:tr w:rsidR="00292300" w14:paraId="6240C9A4" w14:textId="77777777" w:rsidTr="00794CB1">
        <w:tc>
          <w:tcPr>
            <w:tcW w:w="2157" w:type="dxa"/>
            <w:shd w:val="clear" w:color="auto" w:fill="FFFFFF"/>
          </w:tcPr>
          <w:p w14:paraId="695E2F64" w14:textId="77777777" w:rsidR="00292300" w:rsidRPr="00292300" w:rsidRDefault="00292300" w:rsidP="00292300">
            <w:pPr>
              <w:pStyle w:val="TableText"/>
            </w:pPr>
            <w:r>
              <w:t xml:space="preserve">Status </w:t>
            </w:r>
            <w:r w:rsidRPr="00292300">
              <w:t>Reason</w:t>
            </w:r>
          </w:p>
        </w:tc>
        <w:tc>
          <w:tcPr>
            <w:tcW w:w="2248" w:type="dxa"/>
            <w:shd w:val="clear" w:color="auto" w:fill="FFFFFF"/>
          </w:tcPr>
          <w:p w14:paraId="5D4CF78D" w14:textId="77777777" w:rsidR="00292300" w:rsidRPr="00292300" w:rsidRDefault="00292300" w:rsidP="00292300">
            <w:pPr>
              <w:pStyle w:val="TableText"/>
            </w:pPr>
            <w:r w:rsidRPr="00F7213C">
              <w:t>&lt;</w:t>
            </w:r>
            <w:r w:rsidRPr="00292300">
              <w:t>StsRsn&gt;</w:t>
            </w:r>
          </w:p>
        </w:tc>
        <w:tc>
          <w:tcPr>
            <w:tcW w:w="3734" w:type="dxa"/>
            <w:shd w:val="clear" w:color="auto" w:fill="FFFFFF"/>
          </w:tcPr>
          <w:p w14:paraId="6CC1CF76" w14:textId="6152FFC4" w:rsidR="00292300" w:rsidRPr="00292300" w:rsidRDefault="00BB55BD" w:rsidP="005A0A5B">
            <w:pPr>
              <w:pStyle w:val="TableTextCentre"/>
              <w:jc w:val="left"/>
              <w:rPr>
                <w:rStyle w:val="Bold"/>
              </w:rPr>
            </w:pPr>
            <w:r w:rsidRPr="00BB55BD">
              <w:rPr>
                <w:rStyle w:val="Bold"/>
              </w:rPr>
              <w:t>NOOR</w:t>
            </w:r>
          </w:p>
        </w:tc>
      </w:tr>
      <w:tr w:rsidR="00292300" w14:paraId="7FFC2B60" w14:textId="77777777" w:rsidTr="00794CB1">
        <w:tc>
          <w:tcPr>
            <w:tcW w:w="2157" w:type="dxa"/>
            <w:shd w:val="clear" w:color="auto" w:fill="FFFFFF"/>
          </w:tcPr>
          <w:p w14:paraId="6A848872" w14:textId="77777777" w:rsidR="00292300" w:rsidRPr="00292300" w:rsidRDefault="00292300" w:rsidP="00292300">
            <w:pPr>
              <w:pStyle w:val="TableText"/>
            </w:pPr>
            <w:r w:rsidRPr="00F7213C">
              <w:t>Requestor Investigation Identifier</w:t>
            </w:r>
          </w:p>
        </w:tc>
        <w:tc>
          <w:tcPr>
            <w:tcW w:w="2248" w:type="dxa"/>
            <w:shd w:val="clear" w:color="auto" w:fill="FFFFFF"/>
          </w:tcPr>
          <w:p w14:paraId="79735E85" w14:textId="77777777" w:rsidR="00292300" w:rsidRPr="00292300" w:rsidRDefault="00292300" w:rsidP="00292300">
            <w:pPr>
              <w:pStyle w:val="TableText"/>
            </w:pPr>
            <w:r w:rsidRPr="00F7213C">
              <w:t>&lt;RqstrInvstgtnId&gt;</w:t>
            </w:r>
          </w:p>
        </w:tc>
        <w:tc>
          <w:tcPr>
            <w:tcW w:w="3734" w:type="dxa"/>
            <w:shd w:val="clear" w:color="auto" w:fill="FFFFFF"/>
          </w:tcPr>
          <w:p w14:paraId="59FDFDBD" w14:textId="77777777" w:rsidR="00292300" w:rsidRPr="00292300" w:rsidRDefault="00292300" w:rsidP="005A0A5B">
            <w:pPr>
              <w:pStyle w:val="TableTextCentre"/>
              <w:jc w:val="left"/>
              <w:rPr>
                <w:rStyle w:val="Bold"/>
              </w:rPr>
            </w:pPr>
            <w:r w:rsidRPr="00F7213C">
              <w:rPr>
                <w:rStyle w:val="Bold"/>
              </w:rPr>
              <w:t>REQSTR_REF12345</w:t>
            </w:r>
          </w:p>
        </w:tc>
      </w:tr>
    </w:tbl>
    <w:p w14:paraId="3A145CD8" w14:textId="77777777" w:rsidR="00292300" w:rsidRDefault="00292300" w:rsidP="00292300"/>
    <w:p w14:paraId="4C4F7B78" w14:textId="77777777" w:rsidR="003623B0" w:rsidRPr="003623B0" w:rsidRDefault="003623B0" w:rsidP="003623B0">
      <w:pPr>
        <w:pStyle w:val="BlockLabelBeforeXML"/>
      </w:pPr>
      <w:r w:rsidRPr="003623B0">
        <w:t>Message instance</w:t>
      </w:r>
    </w:p>
    <w:p w14:paraId="55F75CB8" w14:textId="26BD5918" w:rsidR="003623B0" w:rsidRPr="003623B0" w:rsidRDefault="003623B0" w:rsidP="003623B0">
      <w:pPr>
        <w:pStyle w:val="XMLCode"/>
      </w:pPr>
      <w:r w:rsidRPr="003623B0">
        <w:t>&lt;?xml version="1.0" encoding="UTF-8"?&gt;</w:t>
      </w:r>
    </w:p>
    <w:p w14:paraId="0DACF575" w14:textId="7D1DE576" w:rsidR="003623B0" w:rsidRPr="003623B0" w:rsidRDefault="003623B0" w:rsidP="003623B0">
      <w:pPr>
        <w:pStyle w:val="XMLCode"/>
      </w:pPr>
      <w:r w:rsidRPr="003623B0">
        <w:t>&lt;Document xmlns="urn:iso:std:iso:20022:tech:xsd:DRAFT1</w:t>
      </w:r>
      <w:r w:rsidR="00BF0BA7">
        <w:t>camt.111.001.0</w:t>
      </w:r>
      <w:r w:rsidR="00A827A4">
        <w:t>3</w:t>
      </w:r>
      <w:r w:rsidRPr="003623B0">
        <w:t>" xmlns:xsi="http://www.w3.org/2001/XMLSchema-instance"&gt;</w:t>
      </w:r>
    </w:p>
    <w:p w14:paraId="3F515196" w14:textId="77777777" w:rsidR="003623B0" w:rsidRPr="003623B0" w:rsidRDefault="003623B0" w:rsidP="003623B0">
      <w:pPr>
        <w:pStyle w:val="XMLCode"/>
      </w:pPr>
      <w:r w:rsidRPr="003623B0">
        <w:tab/>
        <w:t>&lt;InvstgtnRspn&gt;</w:t>
      </w:r>
    </w:p>
    <w:p w14:paraId="2DB3B74B" w14:textId="77777777" w:rsidR="003623B0" w:rsidRDefault="003623B0" w:rsidP="003623B0">
      <w:pPr>
        <w:pStyle w:val="XMLCode"/>
      </w:pPr>
      <w:r w:rsidRPr="003623B0">
        <w:tab/>
      </w:r>
      <w:r w:rsidRPr="003623B0">
        <w:tab/>
        <w:t>&lt;InvstgtnRspn&gt;</w:t>
      </w:r>
    </w:p>
    <w:p w14:paraId="0607A99F" w14:textId="77777777" w:rsidR="000C1E5D" w:rsidRPr="00A909A7" w:rsidRDefault="000C1E5D" w:rsidP="000C1E5D">
      <w:pPr>
        <w:pStyle w:val="XMLCode"/>
      </w:pPr>
      <w:r w:rsidRPr="00A909A7">
        <w:tab/>
      </w:r>
      <w:r w:rsidRPr="00A909A7">
        <w:tab/>
      </w:r>
      <w:r w:rsidRPr="00A909A7">
        <w:tab/>
        <w:t>&lt;</w:t>
      </w:r>
      <w:r>
        <w:t>Msg</w:t>
      </w:r>
      <w:r w:rsidRPr="00A909A7">
        <w:t>Id&gt;</w:t>
      </w:r>
      <w:r>
        <w:t>6789</w:t>
      </w:r>
      <w:r w:rsidRPr="00A909A7">
        <w:t>&lt;/</w:t>
      </w:r>
      <w:r>
        <w:t>MsgId</w:t>
      </w:r>
      <w:r w:rsidRPr="00A909A7">
        <w:t>&gt;</w:t>
      </w:r>
    </w:p>
    <w:p w14:paraId="628B7CE1" w14:textId="77777777" w:rsidR="003623B0" w:rsidRPr="003623B0" w:rsidRDefault="003623B0" w:rsidP="003623B0">
      <w:pPr>
        <w:pStyle w:val="XMLCode"/>
      </w:pPr>
      <w:r w:rsidRPr="003623B0">
        <w:tab/>
      </w:r>
      <w:r w:rsidRPr="003623B0">
        <w:tab/>
      </w:r>
      <w:r w:rsidRPr="003623B0">
        <w:tab/>
        <w:t>&lt;RspndrInvstgtnId&gt;BANKBENEREF1&lt;/RspndrInvstgtnId&gt;</w:t>
      </w:r>
    </w:p>
    <w:p w14:paraId="1C42AC44" w14:textId="77777777" w:rsidR="003623B0" w:rsidRPr="003623B0" w:rsidRDefault="003623B0" w:rsidP="003623B0">
      <w:pPr>
        <w:pStyle w:val="XMLCode"/>
      </w:pPr>
      <w:r w:rsidRPr="003623B0">
        <w:tab/>
      </w:r>
      <w:r w:rsidRPr="003623B0">
        <w:tab/>
      </w:r>
      <w:r w:rsidRPr="003623B0">
        <w:tab/>
        <w:t>&lt;InvstgtnSts&gt;</w:t>
      </w:r>
    </w:p>
    <w:p w14:paraId="44D76F17" w14:textId="77777777" w:rsidR="003623B0" w:rsidRPr="003623B0" w:rsidRDefault="003623B0" w:rsidP="003623B0">
      <w:pPr>
        <w:pStyle w:val="XMLCode"/>
      </w:pPr>
      <w:r w:rsidRPr="003623B0">
        <w:tab/>
      </w:r>
      <w:r w:rsidRPr="003623B0">
        <w:tab/>
      </w:r>
      <w:r w:rsidRPr="003623B0">
        <w:tab/>
      </w:r>
      <w:r w:rsidRPr="003623B0">
        <w:tab/>
        <w:t>&lt;Sts&gt;RJCT&lt;/Sts&gt;&lt;!-- Rejected--&gt;</w:t>
      </w:r>
    </w:p>
    <w:p w14:paraId="17CD9CA6" w14:textId="77777777" w:rsidR="003623B0" w:rsidRPr="003623B0" w:rsidRDefault="003623B0" w:rsidP="003623B0">
      <w:pPr>
        <w:pStyle w:val="XMLCode"/>
      </w:pPr>
      <w:r w:rsidRPr="003623B0">
        <w:tab/>
      </w:r>
      <w:r w:rsidRPr="003623B0">
        <w:tab/>
      </w:r>
      <w:r w:rsidRPr="003623B0">
        <w:tab/>
      </w:r>
      <w:r w:rsidRPr="003623B0">
        <w:tab/>
        <w:t>&lt;StsRsn&gt;</w:t>
      </w:r>
    </w:p>
    <w:p w14:paraId="45FF573C" w14:textId="77777777" w:rsidR="003623B0" w:rsidRPr="003623B0" w:rsidRDefault="003623B0" w:rsidP="003623B0">
      <w:pPr>
        <w:pStyle w:val="XMLCode"/>
      </w:pPr>
      <w:r w:rsidRPr="003623B0">
        <w:tab/>
      </w:r>
      <w:r w:rsidRPr="003623B0">
        <w:tab/>
      </w:r>
      <w:r w:rsidRPr="003623B0">
        <w:tab/>
      </w:r>
      <w:r w:rsidRPr="003623B0">
        <w:tab/>
      </w:r>
      <w:r w:rsidRPr="003623B0">
        <w:tab/>
        <w:t>&lt;Cd&gt;NOOR&lt;/Cd&gt;&lt;!-- No Original Transaction Received--&gt;</w:t>
      </w:r>
    </w:p>
    <w:p w14:paraId="6FC264D9" w14:textId="77777777" w:rsidR="003623B0" w:rsidRPr="003623B0" w:rsidRDefault="003623B0" w:rsidP="003623B0">
      <w:pPr>
        <w:pStyle w:val="XMLCode"/>
      </w:pPr>
      <w:r w:rsidRPr="003623B0">
        <w:tab/>
      </w:r>
      <w:r w:rsidRPr="003623B0">
        <w:tab/>
      </w:r>
      <w:r w:rsidRPr="003623B0">
        <w:tab/>
      </w:r>
      <w:r w:rsidRPr="003623B0">
        <w:tab/>
        <w:t>&lt;/StsRsn&gt;</w:t>
      </w:r>
    </w:p>
    <w:p w14:paraId="0FA3C0B0" w14:textId="77777777" w:rsidR="003623B0" w:rsidRPr="003623B0" w:rsidRDefault="003623B0" w:rsidP="003623B0">
      <w:pPr>
        <w:pStyle w:val="XMLCode"/>
      </w:pPr>
      <w:r w:rsidRPr="003623B0">
        <w:tab/>
      </w:r>
      <w:r w:rsidRPr="003623B0">
        <w:tab/>
      </w:r>
      <w:r w:rsidRPr="003623B0">
        <w:tab/>
        <w:t>&lt;/InvstgtnSts&gt;</w:t>
      </w:r>
    </w:p>
    <w:p w14:paraId="1823CA20" w14:textId="77777777" w:rsidR="003623B0" w:rsidRPr="003623B0" w:rsidRDefault="003623B0" w:rsidP="003623B0">
      <w:pPr>
        <w:pStyle w:val="XMLCode"/>
      </w:pPr>
      <w:r w:rsidRPr="003623B0">
        <w:tab/>
      </w:r>
      <w:r w:rsidRPr="003623B0">
        <w:tab/>
        <w:t>&lt;/InvstgtnRspn&gt;</w:t>
      </w:r>
    </w:p>
    <w:p w14:paraId="300DEB38" w14:textId="77777777" w:rsidR="003623B0" w:rsidRDefault="003623B0" w:rsidP="003623B0">
      <w:pPr>
        <w:pStyle w:val="XMLCode"/>
      </w:pPr>
      <w:r w:rsidRPr="003623B0">
        <w:tab/>
      </w:r>
      <w:r w:rsidRPr="003623B0">
        <w:tab/>
        <w:t>&lt;OrgnlInvstgtnReq&gt;</w:t>
      </w:r>
    </w:p>
    <w:p w14:paraId="71B160E3" w14:textId="77777777" w:rsidR="00CB5486" w:rsidRPr="00A909A7" w:rsidRDefault="00CB5486" w:rsidP="00CB5486">
      <w:pPr>
        <w:pStyle w:val="XMLCode"/>
      </w:pPr>
      <w:r w:rsidRPr="00A909A7">
        <w:tab/>
      </w:r>
      <w:r w:rsidRPr="00A909A7">
        <w:tab/>
      </w:r>
      <w:r w:rsidRPr="00A909A7">
        <w:tab/>
        <w:t>&lt;</w:t>
      </w:r>
      <w:r>
        <w:t>Msg</w:t>
      </w:r>
      <w:r w:rsidRPr="00A909A7">
        <w:t>Id&gt;</w:t>
      </w:r>
      <w:r>
        <w:t>1011</w:t>
      </w:r>
      <w:r w:rsidRPr="00A909A7">
        <w:t>&lt;/</w:t>
      </w:r>
      <w:r>
        <w:t>MsgId</w:t>
      </w:r>
      <w:r w:rsidRPr="00A909A7">
        <w:t>&gt;</w:t>
      </w:r>
    </w:p>
    <w:p w14:paraId="210582A9" w14:textId="77777777" w:rsidR="003623B0" w:rsidRPr="003623B0" w:rsidRDefault="003623B0" w:rsidP="003623B0">
      <w:pPr>
        <w:pStyle w:val="XMLCode"/>
      </w:pPr>
      <w:r w:rsidRPr="003623B0">
        <w:tab/>
      </w:r>
      <w:r w:rsidRPr="003623B0">
        <w:tab/>
      </w:r>
      <w:r w:rsidRPr="003623B0">
        <w:tab/>
        <w:t>&lt;RqstrInvstgtnId&gt;REQUESTOR_REF1234&lt;/RqstrInvstgtnId&gt;</w:t>
      </w:r>
    </w:p>
    <w:p w14:paraId="6B725386" w14:textId="77777777" w:rsidR="003623B0" w:rsidRPr="003623B0" w:rsidRDefault="003623B0" w:rsidP="003623B0">
      <w:pPr>
        <w:pStyle w:val="XMLCode"/>
      </w:pPr>
      <w:r w:rsidRPr="003623B0">
        <w:tab/>
      </w:r>
      <w:r w:rsidRPr="003623B0">
        <w:tab/>
      </w:r>
      <w:r w:rsidRPr="003623B0">
        <w:tab/>
        <w:t>&lt;InvstgtnTp&gt;</w:t>
      </w:r>
    </w:p>
    <w:p w14:paraId="1BFB3C7C" w14:textId="77777777" w:rsidR="003623B0" w:rsidRPr="003623B0" w:rsidRDefault="003623B0" w:rsidP="003623B0">
      <w:pPr>
        <w:pStyle w:val="XMLCode"/>
      </w:pPr>
      <w:r w:rsidRPr="003623B0">
        <w:tab/>
      </w:r>
      <w:r w:rsidRPr="003623B0">
        <w:tab/>
      </w:r>
      <w:r w:rsidRPr="003623B0">
        <w:tab/>
      </w:r>
      <w:r w:rsidRPr="003623B0">
        <w:tab/>
        <w:t>&lt;Cd&gt;CCNR&lt;/Cd&gt;</w:t>
      </w:r>
    </w:p>
    <w:p w14:paraId="104C1DD1" w14:textId="77777777" w:rsidR="003623B0" w:rsidRPr="003623B0" w:rsidRDefault="003623B0" w:rsidP="003623B0">
      <w:pPr>
        <w:pStyle w:val="XMLCode"/>
      </w:pPr>
      <w:r w:rsidRPr="003623B0">
        <w:tab/>
      </w:r>
      <w:r w:rsidRPr="003623B0">
        <w:tab/>
      </w:r>
      <w:r w:rsidRPr="003623B0">
        <w:tab/>
        <w:t>&lt;/InvstgtnTp&gt;</w:t>
      </w:r>
    </w:p>
    <w:p w14:paraId="53209A50" w14:textId="77777777" w:rsidR="003623B0" w:rsidRPr="003623B0" w:rsidRDefault="003623B0" w:rsidP="003623B0">
      <w:pPr>
        <w:pStyle w:val="XMLCode"/>
      </w:pPr>
      <w:r w:rsidRPr="003623B0">
        <w:tab/>
      </w:r>
      <w:r w:rsidRPr="003623B0">
        <w:tab/>
      </w:r>
      <w:r w:rsidRPr="003623B0">
        <w:tab/>
        <w:t>&lt;UndrlygInstrm&gt;</w:t>
      </w:r>
    </w:p>
    <w:p w14:paraId="24CCE287" w14:textId="18A8A738" w:rsidR="003623B0" w:rsidRPr="003623B0" w:rsidRDefault="003623B0" w:rsidP="003623B0">
      <w:pPr>
        <w:pStyle w:val="XMLCode"/>
      </w:pPr>
      <w:r w:rsidRPr="003623B0">
        <w:tab/>
      </w:r>
      <w:r w:rsidRPr="003623B0">
        <w:tab/>
      </w:r>
      <w:r w:rsidRPr="003623B0">
        <w:tab/>
      </w:r>
      <w:r w:rsidRPr="003623B0">
        <w:tab/>
        <w:t>&lt;Cd&gt;XBCT&lt;/Cd&gt;</w:t>
      </w:r>
    </w:p>
    <w:p w14:paraId="631B2B5C" w14:textId="77777777" w:rsidR="003623B0" w:rsidRPr="003623B0" w:rsidRDefault="003623B0" w:rsidP="003623B0">
      <w:pPr>
        <w:pStyle w:val="XMLCode"/>
      </w:pPr>
      <w:r w:rsidRPr="003623B0">
        <w:lastRenderedPageBreak/>
        <w:tab/>
      </w:r>
      <w:r w:rsidRPr="003623B0">
        <w:tab/>
      </w:r>
      <w:r w:rsidRPr="003623B0">
        <w:tab/>
        <w:t>&lt;/UndrlygInstrm&gt;</w:t>
      </w:r>
    </w:p>
    <w:p w14:paraId="245B4BDB" w14:textId="77777777" w:rsidR="003623B0" w:rsidRPr="003623B0" w:rsidRDefault="003623B0" w:rsidP="003623B0">
      <w:pPr>
        <w:pStyle w:val="XMLCode"/>
      </w:pPr>
      <w:r w:rsidRPr="003623B0">
        <w:tab/>
      </w:r>
      <w:r w:rsidRPr="003623B0">
        <w:tab/>
      </w:r>
      <w:r w:rsidRPr="003623B0">
        <w:tab/>
        <w:t>&lt;Undrlyg&gt;</w:t>
      </w:r>
    </w:p>
    <w:p w14:paraId="5D79C575" w14:textId="77777777" w:rsidR="003623B0" w:rsidRPr="003623B0" w:rsidRDefault="003623B0" w:rsidP="003623B0">
      <w:pPr>
        <w:pStyle w:val="XMLCode"/>
      </w:pPr>
      <w:r w:rsidRPr="003623B0">
        <w:tab/>
      </w:r>
      <w:r w:rsidRPr="003623B0">
        <w:tab/>
      </w:r>
      <w:r w:rsidRPr="003623B0">
        <w:tab/>
      </w:r>
      <w:r w:rsidRPr="003623B0">
        <w:tab/>
        <w:t>&lt;IntrBk&gt;</w:t>
      </w:r>
    </w:p>
    <w:p w14:paraId="2398FC7C" w14:textId="77777777" w:rsidR="003623B0" w:rsidRPr="003623B0" w:rsidRDefault="003623B0" w:rsidP="003623B0">
      <w:pPr>
        <w:pStyle w:val="XMLCode"/>
      </w:pPr>
      <w:r w:rsidRPr="003623B0">
        <w:tab/>
      </w:r>
      <w:r w:rsidRPr="003623B0">
        <w:tab/>
      </w:r>
      <w:r w:rsidRPr="003623B0">
        <w:tab/>
      </w:r>
      <w:r w:rsidRPr="003623B0">
        <w:tab/>
      </w:r>
      <w:r w:rsidRPr="003623B0">
        <w:tab/>
        <w:t>&lt;OrgnlInstrId&gt;FIELD20REF001&lt;/OrgnlInstrId&gt;</w:t>
      </w:r>
    </w:p>
    <w:p w14:paraId="3F1AF8DD" w14:textId="77777777" w:rsidR="003623B0" w:rsidRPr="003623B0" w:rsidRDefault="003623B0" w:rsidP="003623B0">
      <w:pPr>
        <w:pStyle w:val="XMLCode"/>
      </w:pPr>
      <w:r w:rsidRPr="003623B0">
        <w:tab/>
      </w:r>
      <w:r w:rsidRPr="003623B0">
        <w:tab/>
      </w:r>
      <w:r w:rsidRPr="003623B0">
        <w:tab/>
      </w:r>
      <w:r w:rsidRPr="003623B0">
        <w:tab/>
      </w:r>
      <w:r w:rsidRPr="003623B0">
        <w:tab/>
        <w:t>&lt;OrgnlUETR&gt;2bf440bd-56b5-4bd2-94e1-e3a7eaf9b8bf&lt;/OrgnlUETR&gt;</w:t>
      </w:r>
    </w:p>
    <w:p w14:paraId="08CA0BA2" w14:textId="77777777" w:rsidR="003623B0" w:rsidRPr="003623B0" w:rsidRDefault="003623B0" w:rsidP="003623B0">
      <w:pPr>
        <w:pStyle w:val="XMLCode"/>
      </w:pPr>
      <w:r w:rsidRPr="003623B0">
        <w:tab/>
      </w:r>
      <w:r w:rsidRPr="003623B0">
        <w:tab/>
      </w:r>
      <w:r w:rsidRPr="003623B0">
        <w:tab/>
      </w:r>
      <w:r w:rsidRPr="003623B0">
        <w:tab/>
      </w:r>
      <w:r w:rsidRPr="003623B0">
        <w:tab/>
        <w:t>&lt;OrgnlIntrBkSttlmAmt Ccy="RON"&gt;100.00&lt;/OrgnlIntrBkSttlmAmt&gt;</w:t>
      </w:r>
    </w:p>
    <w:p w14:paraId="4A2CF50E" w14:textId="77777777" w:rsidR="003623B0" w:rsidRPr="003623B0" w:rsidRDefault="003623B0" w:rsidP="003623B0">
      <w:pPr>
        <w:pStyle w:val="XMLCode"/>
      </w:pPr>
      <w:r w:rsidRPr="003623B0">
        <w:tab/>
      </w:r>
      <w:r w:rsidRPr="003623B0">
        <w:tab/>
      </w:r>
      <w:r w:rsidRPr="003623B0">
        <w:tab/>
      </w:r>
      <w:r w:rsidRPr="003623B0">
        <w:tab/>
      </w:r>
      <w:r w:rsidRPr="003623B0">
        <w:tab/>
        <w:t>&lt;OrgnlIntrBkSttlmDt&gt;2022-10-17&lt;/OrgnlIntrBkSttlmDt&gt;</w:t>
      </w:r>
    </w:p>
    <w:p w14:paraId="39C2048F" w14:textId="77777777" w:rsidR="003623B0" w:rsidRPr="003623B0" w:rsidRDefault="003623B0" w:rsidP="003623B0">
      <w:pPr>
        <w:pStyle w:val="XMLCode"/>
      </w:pPr>
      <w:r w:rsidRPr="003623B0">
        <w:tab/>
      </w:r>
      <w:r w:rsidRPr="003623B0">
        <w:tab/>
      </w:r>
      <w:r w:rsidRPr="003623B0">
        <w:tab/>
      </w:r>
      <w:r w:rsidRPr="003623B0">
        <w:tab/>
        <w:t>&lt;/IntrBk&gt;</w:t>
      </w:r>
    </w:p>
    <w:p w14:paraId="6335C00F" w14:textId="77777777" w:rsidR="003623B0" w:rsidRPr="003623B0" w:rsidRDefault="003623B0" w:rsidP="003623B0">
      <w:pPr>
        <w:pStyle w:val="XMLCode"/>
      </w:pPr>
      <w:r w:rsidRPr="003623B0">
        <w:tab/>
      </w:r>
      <w:r w:rsidRPr="003623B0">
        <w:tab/>
      </w:r>
      <w:r w:rsidRPr="003623B0">
        <w:tab/>
        <w:t>&lt;/Undrlyg&gt;</w:t>
      </w:r>
    </w:p>
    <w:p w14:paraId="2015DEAF" w14:textId="77777777" w:rsidR="003623B0" w:rsidRPr="003623B0" w:rsidRDefault="003623B0" w:rsidP="003623B0">
      <w:pPr>
        <w:pStyle w:val="XMLCode"/>
      </w:pPr>
      <w:r w:rsidRPr="003623B0">
        <w:tab/>
      </w:r>
      <w:r w:rsidRPr="003623B0">
        <w:tab/>
      </w:r>
      <w:r w:rsidRPr="003623B0">
        <w:tab/>
        <w:t>&lt;Rqstr&gt;</w:t>
      </w:r>
    </w:p>
    <w:p w14:paraId="020CB43F" w14:textId="77777777" w:rsidR="003623B0" w:rsidRPr="003623B0" w:rsidRDefault="003623B0" w:rsidP="003623B0">
      <w:pPr>
        <w:pStyle w:val="XMLCode"/>
      </w:pPr>
      <w:r w:rsidRPr="003623B0">
        <w:tab/>
      </w:r>
      <w:r w:rsidRPr="003623B0">
        <w:tab/>
      </w:r>
      <w:r w:rsidRPr="003623B0">
        <w:tab/>
      </w:r>
      <w:r w:rsidRPr="003623B0">
        <w:tab/>
        <w:t>&lt;Agt&gt;</w:t>
      </w:r>
    </w:p>
    <w:p w14:paraId="3C6B921B" w14:textId="77777777" w:rsidR="003623B0" w:rsidRPr="003623B0" w:rsidRDefault="003623B0" w:rsidP="003623B0">
      <w:pPr>
        <w:pStyle w:val="XMLCode"/>
      </w:pPr>
      <w:r w:rsidRPr="003623B0">
        <w:tab/>
      </w:r>
      <w:r w:rsidRPr="003623B0">
        <w:tab/>
      </w:r>
      <w:r w:rsidRPr="003623B0">
        <w:tab/>
      </w:r>
      <w:r w:rsidRPr="003623B0">
        <w:tab/>
      </w:r>
      <w:r w:rsidRPr="003623B0">
        <w:tab/>
        <w:t>&lt;FinInstnId&gt;</w:t>
      </w:r>
    </w:p>
    <w:p w14:paraId="05D0D8A7" w14:textId="77777777" w:rsidR="003623B0" w:rsidRPr="003623B0" w:rsidRDefault="003623B0" w:rsidP="003623B0">
      <w:pPr>
        <w:pStyle w:val="XMLCode"/>
      </w:pPr>
      <w:r w:rsidRPr="003623B0">
        <w:tab/>
      </w:r>
      <w:r w:rsidRPr="003623B0">
        <w:tab/>
      </w:r>
      <w:r w:rsidRPr="003623B0">
        <w:tab/>
      </w:r>
      <w:r w:rsidRPr="003623B0">
        <w:tab/>
      </w:r>
      <w:r w:rsidRPr="003623B0">
        <w:tab/>
      </w:r>
      <w:r w:rsidRPr="003623B0">
        <w:tab/>
        <w:t>&lt;BICFI&gt;AAAAGB2L&lt;/BICFI&gt;</w:t>
      </w:r>
    </w:p>
    <w:p w14:paraId="381423AF" w14:textId="77777777" w:rsidR="003623B0" w:rsidRPr="003623B0" w:rsidRDefault="003623B0" w:rsidP="003623B0">
      <w:pPr>
        <w:pStyle w:val="XMLCode"/>
      </w:pPr>
      <w:r w:rsidRPr="003623B0">
        <w:tab/>
      </w:r>
      <w:r w:rsidRPr="003623B0">
        <w:tab/>
      </w:r>
      <w:r w:rsidRPr="003623B0">
        <w:tab/>
      </w:r>
      <w:r w:rsidRPr="003623B0">
        <w:tab/>
      </w:r>
      <w:r w:rsidRPr="003623B0">
        <w:tab/>
        <w:t>&lt;/FinInstnId&gt;</w:t>
      </w:r>
    </w:p>
    <w:p w14:paraId="77A9C012" w14:textId="77777777" w:rsidR="003623B0" w:rsidRPr="003623B0" w:rsidRDefault="003623B0" w:rsidP="003623B0">
      <w:pPr>
        <w:pStyle w:val="XMLCode"/>
      </w:pPr>
      <w:r w:rsidRPr="003623B0">
        <w:tab/>
      </w:r>
      <w:r w:rsidRPr="003623B0">
        <w:tab/>
      </w:r>
      <w:r w:rsidRPr="003623B0">
        <w:tab/>
      </w:r>
      <w:r w:rsidRPr="003623B0">
        <w:tab/>
        <w:t>&lt;/Agt&gt;</w:t>
      </w:r>
    </w:p>
    <w:p w14:paraId="463A6807" w14:textId="77777777" w:rsidR="003623B0" w:rsidRPr="003623B0" w:rsidRDefault="003623B0" w:rsidP="003623B0">
      <w:pPr>
        <w:pStyle w:val="XMLCode"/>
      </w:pPr>
      <w:r w:rsidRPr="003623B0">
        <w:tab/>
      </w:r>
      <w:r w:rsidRPr="003623B0">
        <w:tab/>
      </w:r>
      <w:r w:rsidRPr="003623B0">
        <w:tab/>
        <w:t>&lt;/Rqstr&gt;</w:t>
      </w:r>
    </w:p>
    <w:p w14:paraId="49B5A730" w14:textId="77777777" w:rsidR="003623B0" w:rsidRPr="003623B0" w:rsidRDefault="003623B0" w:rsidP="003623B0">
      <w:pPr>
        <w:pStyle w:val="XMLCode"/>
      </w:pPr>
      <w:r w:rsidRPr="003623B0">
        <w:tab/>
      </w:r>
      <w:r w:rsidRPr="003623B0">
        <w:tab/>
      </w:r>
      <w:r w:rsidRPr="003623B0">
        <w:tab/>
        <w:t>&lt;Rspndr&gt;</w:t>
      </w:r>
    </w:p>
    <w:p w14:paraId="58DBC3B0" w14:textId="77777777" w:rsidR="003623B0" w:rsidRPr="003623B0" w:rsidRDefault="003623B0" w:rsidP="003623B0">
      <w:pPr>
        <w:pStyle w:val="XMLCode"/>
      </w:pPr>
      <w:r w:rsidRPr="003623B0">
        <w:tab/>
      </w:r>
      <w:r w:rsidRPr="003623B0">
        <w:tab/>
      </w:r>
      <w:r w:rsidRPr="003623B0">
        <w:tab/>
      </w:r>
      <w:r w:rsidRPr="003623B0">
        <w:tab/>
        <w:t>&lt;Agt&gt;</w:t>
      </w:r>
    </w:p>
    <w:p w14:paraId="01EF1C52" w14:textId="77777777" w:rsidR="003623B0" w:rsidRPr="003623B0" w:rsidRDefault="003623B0" w:rsidP="003623B0">
      <w:pPr>
        <w:pStyle w:val="XMLCode"/>
      </w:pPr>
      <w:r w:rsidRPr="003623B0">
        <w:tab/>
      </w:r>
      <w:r w:rsidRPr="003623B0">
        <w:tab/>
      </w:r>
      <w:r w:rsidRPr="003623B0">
        <w:tab/>
      </w:r>
      <w:r w:rsidRPr="003623B0">
        <w:tab/>
      </w:r>
      <w:r w:rsidRPr="003623B0">
        <w:tab/>
        <w:t>&lt;FinInstnId&gt;</w:t>
      </w:r>
    </w:p>
    <w:p w14:paraId="4D1E200C" w14:textId="77777777" w:rsidR="003623B0" w:rsidRPr="003623B0" w:rsidRDefault="003623B0" w:rsidP="003623B0">
      <w:pPr>
        <w:pStyle w:val="XMLCode"/>
      </w:pPr>
      <w:r w:rsidRPr="003623B0">
        <w:tab/>
      </w:r>
      <w:r w:rsidRPr="003623B0">
        <w:tab/>
      </w:r>
      <w:r w:rsidRPr="003623B0">
        <w:tab/>
      </w:r>
      <w:r w:rsidRPr="003623B0">
        <w:tab/>
      </w:r>
      <w:r w:rsidRPr="003623B0">
        <w:tab/>
      </w:r>
      <w:r w:rsidRPr="003623B0">
        <w:tab/>
        <w:t>&lt;BICFI&gt;BBBBROMM&lt;/BICFI&gt;</w:t>
      </w:r>
    </w:p>
    <w:p w14:paraId="17C0574A" w14:textId="77777777" w:rsidR="003623B0" w:rsidRPr="003623B0" w:rsidRDefault="003623B0" w:rsidP="003623B0">
      <w:pPr>
        <w:pStyle w:val="XMLCode"/>
      </w:pPr>
      <w:r w:rsidRPr="003623B0">
        <w:tab/>
      </w:r>
      <w:r w:rsidRPr="003623B0">
        <w:tab/>
      </w:r>
      <w:r w:rsidRPr="003623B0">
        <w:tab/>
      </w:r>
      <w:r w:rsidRPr="003623B0">
        <w:tab/>
      </w:r>
      <w:r w:rsidRPr="003623B0">
        <w:tab/>
        <w:t>&lt;/FinInstnId&gt;</w:t>
      </w:r>
    </w:p>
    <w:p w14:paraId="48E15DB7" w14:textId="77777777" w:rsidR="003623B0" w:rsidRPr="003623B0" w:rsidRDefault="003623B0" w:rsidP="003623B0">
      <w:pPr>
        <w:pStyle w:val="XMLCode"/>
      </w:pPr>
      <w:r w:rsidRPr="003623B0">
        <w:tab/>
      </w:r>
      <w:r w:rsidRPr="003623B0">
        <w:tab/>
      </w:r>
      <w:r w:rsidRPr="003623B0">
        <w:tab/>
      </w:r>
      <w:r w:rsidRPr="003623B0">
        <w:tab/>
        <w:t>&lt;/Agt&gt;</w:t>
      </w:r>
    </w:p>
    <w:p w14:paraId="08D5194A" w14:textId="77777777" w:rsidR="003623B0" w:rsidRPr="003623B0" w:rsidRDefault="003623B0" w:rsidP="003623B0">
      <w:pPr>
        <w:pStyle w:val="XMLCode"/>
      </w:pPr>
      <w:r w:rsidRPr="003623B0">
        <w:tab/>
      </w:r>
      <w:r w:rsidRPr="003623B0">
        <w:tab/>
      </w:r>
      <w:r w:rsidRPr="003623B0">
        <w:tab/>
        <w:t>&lt;/Rspndr&gt;</w:t>
      </w:r>
    </w:p>
    <w:p w14:paraId="7237DD42" w14:textId="77777777" w:rsidR="003623B0" w:rsidRPr="003623B0" w:rsidRDefault="003623B0" w:rsidP="003623B0">
      <w:pPr>
        <w:pStyle w:val="XMLCode"/>
      </w:pPr>
      <w:r w:rsidRPr="003623B0">
        <w:tab/>
      </w:r>
      <w:r w:rsidRPr="003623B0">
        <w:tab/>
        <w:t>&lt;/OrgnlInvstgtnReq&gt;</w:t>
      </w:r>
    </w:p>
    <w:p w14:paraId="643021B7" w14:textId="77777777" w:rsidR="003623B0" w:rsidRPr="003623B0" w:rsidRDefault="003623B0" w:rsidP="003623B0">
      <w:pPr>
        <w:pStyle w:val="XMLCode"/>
      </w:pPr>
      <w:r w:rsidRPr="003623B0">
        <w:tab/>
        <w:t>&lt;/InvstgtnRspn&gt;</w:t>
      </w:r>
    </w:p>
    <w:p w14:paraId="4EF07F47" w14:textId="258A4352" w:rsidR="003623B0" w:rsidRDefault="003623B0" w:rsidP="003623B0">
      <w:r w:rsidRPr="003623B0">
        <w:t>&lt;/Document&gt;</w:t>
      </w:r>
    </w:p>
    <w:p w14:paraId="1838B777" w14:textId="77777777" w:rsidR="001D7448" w:rsidRDefault="001D7448" w:rsidP="003623B0"/>
    <w:p w14:paraId="08CEE606" w14:textId="77777777" w:rsidR="001D7448" w:rsidRDefault="001D7448" w:rsidP="003623B0"/>
    <w:p w14:paraId="7DB34075" w14:textId="77777777" w:rsidR="001D7448" w:rsidRDefault="001D7448" w:rsidP="003623B0"/>
    <w:p w14:paraId="6D527BE2" w14:textId="77777777" w:rsidR="001D7448" w:rsidRDefault="001D7448" w:rsidP="003623B0"/>
    <w:p w14:paraId="549FBB00" w14:textId="77777777" w:rsidR="001D7448" w:rsidRDefault="001D7448" w:rsidP="003623B0"/>
    <w:p w14:paraId="0F46D630" w14:textId="77777777" w:rsidR="001D7448" w:rsidRDefault="001D7448" w:rsidP="003623B0"/>
    <w:p w14:paraId="7B6BA6D5" w14:textId="77777777" w:rsidR="001D7448" w:rsidRDefault="001D7448" w:rsidP="003623B0"/>
    <w:p w14:paraId="701DDFED" w14:textId="77777777" w:rsidR="001D7448" w:rsidRDefault="001D7448" w:rsidP="003623B0"/>
    <w:p w14:paraId="2C1264D8" w14:textId="77777777" w:rsidR="001D7448" w:rsidRDefault="001D7448" w:rsidP="003623B0"/>
    <w:p w14:paraId="36BBD1A3" w14:textId="77777777" w:rsidR="001D7448" w:rsidRDefault="001D7448" w:rsidP="003623B0"/>
    <w:p w14:paraId="2B16B78E" w14:textId="77777777" w:rsidR="001D7448" w:rsidRPr="00292300" w:rsidRDefault="001D7448" w:rsidP="003623B0"/>
    <w:p w14:paraId="7C5D779B" w14:textId="28D92DE7" w:rsidR="002123B5" w:rsidRDefault="00034972" w:rsidP="00FC2CEC">
      <w:pPr>
        <w:pStyle w:val="Heading2"/>
      </w:pPr>
      <w:bookmarkStart w:id="39" w:name="_Toc224330113"/>
      <w:r>
        <w:lastRenderedPageBreak/>
        <w:t>I</w:t>
      </w:r>
      <w:r w:rsidR="009E0E7E">
        <w:t>n</w:t>
      </w:r>
      <w:r>
        <w:t xml:space="preserve">vestigation </w:t>
      </w:r>
      <w:r w:rsidR="00C9177D">
        <w:t>i</w:t>
      </w:r>
      <w:r w:rsidR="002123B5">
        <w:t>ntermediaries (</w:t>
      </w:r>
      <w:r w:rsidR="00C9177D">
        <w:t>S</w:t>
      </w:r>
      <w:r>
        <w:t>erial investigation request</w:t>
      </w:r>
      <w:r w:rsidR="002123B5">
        <w:t>)</w:t>
      </w:r>
      <w:bookmarkEnd w:id="39"/>
    </w:p>
    <w:p w14:paraId="76589F28" w14:textId="77777777" w:rsidR="007D3B6B" w:rsidRPr="00867CEB" w:rsidRDefault="007D3B6B" w:rsidP="00FC2CEC">
      <w:pPr>
        <w:pStyle w:val="Heading4"/>
      </w:pPr>
      <w:r w:rsidRPr="00867CEB">
        <w:t xml:space="preserve">Investigation </w:t>
      </w:r>
      <w:r>
        <w:t>r</w:t>
      </w:r>
      <w:r w:rsidRPr="00867CEB">
        <w:t>equest</w:t>
      </w:r>
    </w:p>
    <w:p w14:paraId="58436F3B" w14:textId="77777777" w:rsidR="006C5B7A" w:rsidRPr="00867CEB" w:rsidRDefault="006C5B7A" w:rsidP="006C5B7A">
      <w:pPr>
        <w:rPr>
          <w:rStyle w:val="Bold"/>
        </w:rPr>
      </w:pPr>
      <w:r w:rsidRPr="00867CEB">
        <w:rPr>
          <w:rStyle w:val="Bold"/>
        </w:rPr>
        <w:t>Description</w:t>
      </w:r>
    </w:p>
    <w:p w14:paraId="61656584" w14:textId="6282632D" w:rsidR="00C924E3" w:rsidRDefault="006C5B7A" w:rsidP="006C5B7A">
      <w:pPr>
        <w:pStyle w:val="Normal2"/>
      </w:pPr>
      <w:r w:rsidRPr="00867CEB">
        <w:t xml:space="preserve">The </w:t>
      </w:r>
      <w:r>
        <w:t>I</w:t>
      </w:r>
      <w:r w:rsidRPr="00867CEB">
        <w:t xml:space="preserve">nvestigation </w:t>
      </w:r>
      <w:r>
        <w:t>R</w:t>
      </w:r>
      <w:r w:rsidRPr="00867CEB">
        <w:t>e</w:t>
      </w:r>
      <w:r w:rsidR="006E5D45">
        <w:t>questor</w:t>
      </w:r>
      <w:r w:rsidRPr="00867CEB">
        <w:t xml:space="preserve"> (</w:t>
      </w:r>
      <w:r w:rsidR="00775AAE">
        <w:t>CCCCHKHH</w:t>
      </w:r>
      <w:r w:rsidRPr="00867CEB">
        <w:t>) sends an investigation re</w:t>
      </w:r>
      <w:r w:rsidR="008F1DC1">
        <w:t>quest</w:t>
      </w:r>
      <w:r w:rsidRPr="00867CEB">
        <w:t xml:space="preserve"> (camt.11</w:t>
      </w:r>
      <w:r w:rsidR="008F1DC1">
        <w:t>0</w:t>
      </w:r>
      <w:r w:rsidRPr="00867CEB">
        <w:t xml:space="preserve">) to the </w:t>
      </w:r>
      <w:r>
        <w:t>I</w:t>
      </w:r>
      <w:r w:rsidRPr="00867CEB">
        <w:t xml:space="preserve">nvestigation </w:t>
      </w:r>
      <w:r>
        <w:t>R</w:t>
      </w:r>
      <w:r w:rsidRPr="00867CEB">
        <w:t>e</w:t>
      </w:r>
      <w:r w:rsidR="006E5D45">
        <w:t>sponder</w:t>
      </w:r>
      <w:r w:rsidRPr="00867CEB">
        <w:t xml:space="preserve"> (</w:t>
      </w:r>
      <w:r w:rsidR="008F1DC1">
        <w:t>BBBBROMM</w:t>
      </w:r>
      <w:r w:rsidRPr="00867CEB">
        <w:t>)</w:t>
      </w:r>
      <w:r w:rsidR="00182777">
        <w:t>.</w:t>
      </w:r>
      <w:r w:rsidR="008F1DC1">
        <w:t xml:space="preserve"> </w:t>
      </w:r>
    </w:p>
    <w:p w14:paraId="457A657B" w14:textId="39F692F6" w:rsidR="003647B2" w:rsidRDefault="006E5D45" w:rsidP="006C5B7A">
      <w:pPr>
        <w:pStyle w:val="Normal2"/>
      </w:pPr>
      <w:r>
        <w:t>BBB</w:t>
      </w:r>
      <w:r w:rsidR="00775AAE">
        <w:t>B</w:t>
      </w:r>
      <w:r>
        <w:t>ROMM</w:t>
      </w:r>
      <w:r w:rsidR="00775AAE">
        <w:t xml:space="preserve"> </w:t>
      </w:r>
      <w:r w:rsidR="00BB5F61">
        <w:t>realise</w:t>
      </w:r>
      <w:r w:rsidR="007D52E6">
        <w:t>s</w:t>
      </w:r>
      <w:r w:rsidR="00BB5F61">
        <w:t xml:space="preserve"> </w:t>
      </w:r>
      <w:r w:rsidR="001D5106">
        <w:t xml:space="preserve">the </w:t>
      </w:r>
      <w:r w:rsidR="0003396E">
        <w:t>p</w:t>
      </w:r>
      <w:r w:rsidR="001D5106">
        <w:t>revious Agent</w:t>
      </w:r>
      <w:r w:rsidR="00CA58AB">
        <w:t xml:space="preserve"> AAAAGB2L</w:t>
      </w:r>
      <w:r w:rsidR="001D5106">
        <w:t xml:space="preserve"> in the payment </w:t>
      </w:r>
      <w:r w:rsidR="00182777">
        <w:t>chain</w:t>
      </w:r>
      <w:r w:rsidR="001D5106">
        <w:t xml:space="preserve"> is best placed to provide </w:t>
      </w:r>
      <w:r w:rsidR="00F83D9A">
        <w:t>an answer</w:t>
      </w:r>
      <w:r w:rsidR="001D5106">
        <w:t xml:space="preserve"> </w:t>
      </w:r>
      <w:r w:rsidR="000624BD">
        <w:t>to the re</w:t>
      </w:r>
      <w:r w:rsidR="00CA58AB">
        <w:t>quest</w:t>
      </w:r>
      <w:r w:rsidR="00D5779A">
        <w:t xml:space="preserve">. </w:t>
      </w:r>
      <w:r w:rsidR="003647B2">
        <w:t xml:space="preserve">The role of BBBBROMM now changes </w:t>
      </w:r>
      <w:r w:rsidR="00967A2D">
        <w:t>and a second camt.110 is sent.</w:t>
      </w:r>
    </w:p>
    <w:p w14:paraId="31CC7E97" w14:textId="77777777" w:rsidR="008E1130" w:rsidRDefault="00967A2D" w:rsidP="009D6525">
      <w:pPr>
        <w:pStyle w:val="Normal2"/>
      </w:pPr>
      <w:r w:rsidRPr="00867CEB">
        <w:t xml:space="preserve">The </w:t>
      </w:r>
      <w:r>
        <w:t>I</w:t>
      </w:r>
      <w:r w:rsidRPr="00867CEB">
        <w:t xml:space="preserve">nvestigation </w:t>
      </w:r>
      <w:r>
        <w:t>R</w:t>
      </w:r>
      <w:r w:rsidRPr="00867CEB">
        <w:t>e</w:t>
      </w:r>
      <w:r>
        <w:t>questor</w:t>
      </w:r>
      <w:r w:rsidRPr="00867CEB">
        <w:t xml:space="preserve"> (</w:t>
      </w:r>
      <w:r>
        <w:t>BBBBROMM</w:t>
      </w:r>
      <w:r w:rsidRPr="00867CEB">
        <w:t>) sends an investigation re</w:t>
      </w:r>
      <w:r>
        <w:t>quest</w:t>
      </w:r>
      <w:r w:rsidRPr="00867CEB">
        <w:t xml:space="preserve"> (camt.11</w:t>
      </w:r>
      <w:r>
        <w:t>0</w:t>
      </w:r>
      <w:r w:rsidRPr="00867CEB">
        <w:t xml:space="preserve">) to the </w:t>
      </w:r>
      <w:r>
        <w:t>I</w:t>
      </w:r>
      <w:r w:rsidRPr="00867CEB">
        <w:t xml:space="preserve">nvestigation </w:t>
      </w:r>
      <w:r>
        <w:t>R</w:t>
      </w:r>
      <w:r w:rsidRPr="00867CEB">
        <w:t>e</w:t>
      </w:r>
      <w:r>
        <w:t>sponder</w:t>
      </w:r>
      <w:r w:rsidRPr="00867CEB">
        <w:t xml:space="preserve"> (</w:t>
      </w:r>
      <w:r>
        <w:t>AAAAGB2L</w:t>
      </w:r>
      <w:r w:rsidRPr="00867CEB">
        <w:t>)</w:t>
      </w:r>
      <w:r w:rsidR="00391EED">
        <w:t xml:space="preserve"> with Request Originator (CCCCHKHH).</w:t>
      </w:r>
      <w:r w:rsidR="00BD27A4">
        <w:t xml:space="preserve"> </w:t>
      </w:r>
    </w:p>
    <w:p w14:paraId="10D066DB" w14:textId="7FEE9B0B" w:rsidR="006C5B7A" w:rsidRPr="00867CEB" w:rsidRDefault="00BD27A4" w:rsidP="009D6525">
      <w:pPr>
        <w:pStyle w:val="Normal2"/>
      </w:pPr>
      <w:r>
        <w:t xml:space="preserve">The </w:t>
      </w:r>
      <w:r w:rsidR="00176C3C" w:rsidRPr="006F78EA">
        <w:t>Requestor Investigation Identification</w:t>
      </w:r>
      <w:r w:rsidR="00176C3C">
        <w:t xml:space="preserve"> belonging to CCCCHKHH from the </w:t>
      </w:r>
      <w:r w:rsidR="00E80E49">
        <w:t>initial request</w:t>
      </w:r>
      <w:r w:rsidR="00176C3C">
        <w:t xml:space="preserve"> is not populated </w:t>
      </w:r>
      <w:r w:rsidR="00E55FFD">
        <w:t>on the second</w:t>
      </w:r>
      <w:r w:rsidR="00E80E49">
        <w:t xml:space="preserve"> request</w:t>
      </w:r>
      <w:r w:rsidR="00E55FFD">
        <w:t>, BBBBROMM populate their own reference here.</w:t>
      </w:r>
    </w:p>
    <w:p w14:paraId="0A7996AF" w14:textId="1B06BCC7" w:rsidR="006C5B7A" w:rsidRDefault="00BB5F61" w:rsidP="002F617C">
      <w:r w:rsidRPr="00BB5F61">
        <w:object w:dxaOrig="9091" w:dyaOrig="4621" w14:anchorId="5EAFD838">
          <v:shape id="_x0000_i1048" type="#_x0000_t75" style="width:454.5pt;height:230.25pt" o:ole="">
            <v:imagedata r:id="rId78" o:title=""/>
          </v:shape>
          <o:OLEObject Type="Embed" ProgID="Visio.Drawing.15" ShapeID="_x0000_i1048" DrawAspect="Content" ObjectID="_1834942905" r:id="rId79"/>
        </w:object>
      </w:r>
    </w:p>
    <w:p w14:paraId="1C990C29" w14:textId="0CF65DA5" w:rsidR="00CB614E" w:rsidRDefault="00CB614E" w:rsidP="00CB614E">
      <w:pPr>
        <w:rPr>
          <w:rStyle w:val="Bold"/>
        </w:rPr>
      </w:pPr>
      <w:r w:rsidRPr="0021363F">
        <w:rPr>
          <w:rStyle w:val="Bold"/>
        </w:rPr>
        <w:t xml:space="preserve">Business </w:t>
      </w:r>
      <w:r>
        <w:rPr>
          <w:rStyle w:val="Bold"/>
        </w:rPr>
        <w:t>d</w:t>
      </w:r>
      <w:r w:rsidRPr="0021363F">
        <w:rPr>
          <w:rStyle w:val="Bold"/>
        </w:rPr>
        <w:t>ata</w:t>
      </w:r>
      <w:r>
        <w:rPr>
          <w:rStyle w:val="Bold"/>
        </w:rPr>
        <w:t xml:space="preserve"> (first </w:t>
      </w:r>
      <w:r w:rsidR="00347BC5">
        <w:rPr>
          <w:rStyle w:val="Bold"/>
        </w:rPr>
        <w:t>camt.110)</w:t>
      </w:r>
    </w:p>
    <w:p w14:paraId="367432DF" w14:textId="77777777" w:rsidR="00CB614E" w:rsidRPr="0021363F" w:rsidRDefault="00CB614E" w:rsidP="00CB614E">
      <w:pPr>
        <w:rPr>
          <w:rStyle w:val="Bold"/>
        </w:rPr>
      </w:pP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88"/>
        <w:gridCol w:w="3472"/>
      </w:tblGrid>
      <w:tr w:rsidR="00CB614E" w14:paraId="751475E0" w14:textId="77777777" w:rsidTr="00794CB1">
        <w:trPr>
          <w:cantSplit/>
          <w:tblHeader/>
        </w:trPr>
        <w:tc>
          <w:tcPr>
            <w:tcW w:w="229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2D074C6" w14:textId="77777777" w:rsidR="00CB614E" w:rsidRPr="00CB614E" w:rsidRDefault="00CB614E" w:rsidP="00CB614E">
            <w:pPr>
              <w:pStyle w:val="TableHeading"/>
            </w:pPr>
            <w:r>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21C88A7" w14:textId="77777777" w:rsidR="00CB614E" w:rsidRPr="00CB614E" w:rsidRDefault="00CB614E" w:rsidP="00CB614E">
            <w:pPr>
              <w:pStyle w:val="TableHeading"/>
            </w:pPr>
            <w:r>
              <w:t>XML Tag</w:t>
            </w:r>
          </w:p>
        </w:tc>
        <w:tc>
          <w:tcPr>
            <w:tcW w:w="34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BB33567" w14:textId="77777777" w:rsidR="00CB614E" w:rsidRPr="00CB614E" w:rsidRDefault="00CB614E" w:rsidP="00CB614E">
            <w:pPr>
              <w:pStyle w:val="TableHeading"/>
            </w:pPr>
            <w:r>
              <w:t>Content</w:t>
            </w:r>
          </w:p>
        </w:tc>
      </w:tr>
      <w:tr w:rsidR="00CB614E" w14:paraId="64A1BBFE" w14:textId="77777777" w:rsidTr="00794CB1">
        <w:tc>
          <w:tcPr>
            <w:tcW w:w="2297" w:type="dxa"/>
            <w:shd w:val="clear" w:color="auto" w:fill="FFFFFF"/>
          </w:tcPr>
          <w:p w14:paraId="2CFAFAD4" w14:textId="77777777" w:rsidR="00CB614E" w:rsidRPr="00CB614E" w:rsidRDefault="00CB614E" w:rsidP="00CB614E">
            <w:r w:rsidRPr="006F78EA">
              <w:t>Requestor Investigation Identification</w:t>
            </w:r>
          </w:p>
        </w:tc>
        <w:tc>
          <w:tcPr>
            <w:tcW w:w="2288" w:type="dxa"/>
            <w:shd w:val="clear" w:color="auto" w:fill="FFFFFF"/>
          </w:tcPr>
          <w:p w14:paraId="33755296" w14:textId="77777777" w:rsidR="00CB614E" w:rsidRPr="00CB614E" w:rsidRDefault="00CB614E" w:rsidP="00CB614E">
            <w:pPr>
              <w:pStyle w:val="TableText"/>
            </w:pPr>
            <w:r w:rsidRPr="00D81250">
              <w:t>&lt;RqstrInvstgtnId&gt;</w:t>
            </w:r>
          </w:p>
        </w:tc>
        <w:tc>
          <w:tcPr>
            <w:tcW w:w="3472" w:type="dxa"/>
            <w:shd w:val="clear" w:color="auto" w:fill="FFFFFF"/>
          </w:tcPr>
          <w:p w14:paraId="36EE077B" w14:textId="60204C6E" w:rsidR="00CB614E" w:rsidRPr="00CB614E" w:rsidRDefault="00BC76D1" w:rsidP="00CB614E">
            <w:pPr>
              <w:rPr>
                <w:rStyle w:val="Syntax"/>
              </w:rPr>
            </w:pPr>
            <w:r>
              <w:rPr>
                <w:rStyle w:val="Bold"/>
              </w:rPr>
              <w:t>CCCC</w:t>
            </w:r>
            <w:r w:rsidR="00CB614E" w:rsidRPr="00CB614E">
              <w:rPr>
                <w:rStyle w:val="Bold"/>
              </w:rPr>
              <w:t>4567</w:t>
            </w:r>
          </w:p>
        </w:tc>
      </w:tr>
      <w:tr w:rsidR="00CB614E" w14:paraId="57D08ADE" w14:textId="77777777" w:rsidTr="00794CB1">
        <w:tc>
          <w:tcPr>
            <w:tcW w:w="2297" w:type="dxa"/>
            <w:shd w:val="clear" w:color="auto" w:fill="FFFFFF"/>
          </w:tcPr>
          <w:p w14:paraId="639AAFB7" w14:textId="77777777" w:rsidR="00CB614E" w:rsidRPr="00CB614E" w:rsidRDefault="00CB614E" w:rsidP="00CB614E">
            <w:pPr>
              <w:pStyle w:val="TableText"/>
            </w:pPr>
            <w:r w:rsidRPr="009C4744">
              <w:t>Requestor</w:t>
            </w:r>
            <w:r w:rsidRPr="00CB614E" w:rsidDel="00D371E9">
              <w:t xml:space="preserve"> </w:t>
            </w:r>
          </w:p>
        </w:tc>
        <w:tc>
          <w:tcPr>
            <w:tcW w:w="2288" w:type="dxa"/>
            <w:shd w:val="clear" w:color="auto" w:fill="FFFFFF"/>
          </w:tcPr>
          <w:p w14:paraId="4053DBA4" w14:textId="77777777" w:rsidR="00CB614E" w:rsidRPr="00CB614E" w:rsidRDefault="00CB614E" w:rsidP="00CB614E">
            <w:pPr>
              <w:pStyle w:val="TableText"/>
            </w:pPr>
            <w:r w:rsidRPr="009C4744">
              <w:t>&lt;BICFI&gt;</w:t>
            </w:r>
          </w:p>
        </w:tc>
        <w:tc>
          <w:tcPr>
            <w:tcW w:w="3472" w:type="dxa"/>
            <w:shd w:val="clear" w:color="auto" w:fill="FFFFFF"/>
          </w:tcPr>
          <w:p w14:paraId="6C1E0C73" w14:textId="77777777" w:rsidR="00CB614E" w:rsidRPr="00CB614E" w:rsidRDefault="00CB614E" w:rsidP="00CB614E">
            <w:pPr>
              <w:pStyle w:val="TableText"/>
            </w:pPr>
            <w:r>
              <w:rPr>
                <w:rStyle w:val="Bold"/>
              </w:rPr>
              <w:t>C</w:t>
            </w:r>
            <w:r w:rsidRPr="00CB614E">
              <w:rPr>
                <w:rStyle w:val="Bold"/>
              </w:rPr>
              <w:t>CCCHKHH</w:t>
            </w:r>
          </w:p>
        </w:tc>
      </w:tr>
      <w:tr w:rsidR="00CB614E" w14:paraId="3BB8E5C9" w14:textId="77777777" w:rsidTr="00794CB1">
        <w:tc>
          <w:tcPr>
            <w:tcW w:w="2297" w:type="dxa"/>
            <w:shd w:val="clear" w:color="auto" w:fill="FFFFFF"/>
          </w:tcPr>
          <w:p w14:paraId="766C407C" w14:textId="77777777" w:rsidR="00CB614E" w:rsidRPr="00CB614E" w:rsidRDefault="00CB614E" w:rsidP="00CB614E">
            <w:pPr>
              <w:pStyle w:val="TableText"/>
            </w:pPr>
            <w:r w:rsidRPr="009C4744">
              <w:t>Responder</w:t>
            </w:r>
          </w:p>
        </w:tc>
        <w:tc>
          <w:tcPr>
            <w:tcW w:w="2288" w:type="dxa"/>
            <w:shd w:val="clear" w:color="auto" w:fill="FFFFFF"/>
          </w:tcPr>
          <w:p w14:paraId="31F2CD15" w14:textId="77777777" w:rsidR="00CB614E" w:rsidRPr="00CB614E" w:rsidRDefault="00CB614E" w:rsidP="00CB614E">
            <w:pPr>
              <w:pStyle w:val="TableText"/>
            </w:pPr>
            <w:r w:rsidRPr="009C4744">
              <w:t>&lt;BICFI&gt;</w:t>
            </w:r>
          </w:p>
        </w:tc>
        <w:tc>
          <w:tcPr>
            <w:tcW w:w="3472" w:type="dxa"/>
            <w:shd w:val="clear" w:color="auto" w:fill="FFFFFF"/>
          </w:tcPr>
          <w:p w14:paraId="4AB2782B" w14:textId="77777777" w:rsidR="00CB614E" w:rsidRPr="00CB614E" w:rsidRDefault="00CB614E" w:rsidP="00CB614E">
            <w:pPr>
              <w:pStyle w:val="TableText"/>
            </w:pPr>
            <w:r>
              <w:rPr>
                <w:rStyle w:val="Bold"/>
              </w:rPr>
              <w:t>B</w:t>
            </w:r>
            <w:r w:rsidRPr="00CB614E">
              <w:rPr>
                <w:rStyle w:val="Bold"/>
              </w:rPr>
              <w:t>BBBROMM</w:t>
            </w:r>
          </w:p>
        </w:tc>
      </w:tr>
    </w:tbl>
    <w:p w14:paraId="5B093B87" w14:textId="77777777" w:rsidR="00CB614E" w:rsidRDefault="00CB614E" w:rsidP="002F617C"/>
    <w:p w14:paraId="30CB1C51" w14:textId="306AFBFC" w:rsidR="00CC7A54" w:rsidRPr="00CC7A54" w:rsidRDefault="00CC7A54" w:rsidP="00CC7A54">
      <w:pPr>
        <w:pStyle w:val="BlockLabelBeforeXML"/>
      </w:pPr>
      <w:r w:rsidRPr="00CC7A54">
        <w:t>Message instance</w:t>
      </w:r>
    </w:p>
    <w:p w14:paraId="78259218" w14:textId="589DF594" w:rsidR="00F80E79" w:rsidRPr="00F80E79" w:rsidRDefault="00F80E79" w:rsidP="00F80E79">
      <w:pPr>
        <w:pStyle w:val="XMLCode"/>
      </w:pPr>
      <w:r w:rsidRPr="00F80E79">
        <w:t>&lt;?xml version="1.0" encoding="UTF-8"?&gt;</w:t>
      </w:r>
    </w:p>
    <w:p w14:paraId="54629EB9" w14:textId="534A34EC" w:rsidR="00F80E79" w:rsidRPr="00F80E79" w:rsidRDefault="00F80E79" w:rsidP="00F80E79">
      <w:pPr>
        <w:pStyle w:val="XMLCode"/>
      </w:pPr>
      <w:r w:rsidRPr="00F80E79">
        <w:lastRenderedPageBreak/>
        <w:t>&lt;Document xmlns="urn:iso:std:iso:20022:tech:xsd:DRAFT1camt.110.001.0</w:t>
      </w:r>
      <w:r w:rsidR="00673F40">
        <w:t>2</w:t>
      </w:r>
      <w:r w:rsidRPr="00F80E79">
        <w:t>" xmlns:xsi="http://www.w3.org/2001/XMLSchema-instance"&gt;</w:t>
      </w:r>
    </w:p>
    <w:p w14:paraId="667010B9" w14:textId="77777777" w:rsidR="00F80E79" w:rsidRPr="00F80E79" w:rsidRDefault="00F80E79" w:rsidP="00F80E79">
      <w:pPr>
        <w:pStyle w:val="XMLCode"/>
      </w:pPr>
      <w:r w:rsidRPr="00F80E79">
        <w:tab/>
        <w:t>&lt;InvstgtnReq&gt;</w:t>
      </w:r>
    </w:p>
    <w:p w14:paraId="743E6A29" w14:textId="77777777" w:rsidR="00F80E79" w:rsidRDefault="00F80E79" w:rsidP="00F80E79">
      <w:pPr>
        <w:pStyle w:val="XMLCode"/>
      </w:pPr>
      <w:r w:rsidRPr="00F80E79">
        <w:tab/>
      </w:r>
      <w:r w:rsidRPr="00F80E79">
        <w:tab/>
        <w:t>&lt;InvstgtnReq&gt;</w:t>
      </w:r>
    </w:p>
    <w:p w14:paraId="0A48C165" w14:textId="77777777" w:rsidR="00E6511E" w:rsidRPr="00A909A7" w:rsidRDefault="00E6511E" w:rsidP="00E6511E">
      <w:pPr>
        <w:pStyle w:val="XMLCode"/>
      </w:pPr>
      <w:r w:rsidRPr="00A909A7">
        <w:tab/>
      </w:r>
      <w:r w:rsidRPr="00A909A7">
        <w:tab/>
      </w:r>
      <w:r w:rsidRPr="00A909A7">
        <w:tab/>
        <w:t>&lt;</w:t>
      </w:r>
      <w:r>
        <w:t>Msg</w:t>
      </w:r>
      <w:r w:rsidRPr="00A909A7">
        <w:t>Id&gt;</w:t>
      </w:r>
      <w:r>
        <w:t>ABCDE</w:t>
      </w:r>
      <w:r w:rsidRPr="00A909A7">
        <w:t>&lt;/</w:t>
      </w:r>
      <w:r>
        <w:t>MsgId</w:t>
      </w:r>
      <w:r w:rsidRPr="00A909A7">
        <w:t>&gt;</w:t>
      </w:r>
    </w:p>
    <w:p w14:paraId="197BA8BF" w14:textId="089F6104" w:rsidR="00F80E79" w:rsidRPr="00F80E79" w:rsidRDefault="00F80E79" w:rsidP="00F80E79">
      <w:pPr>
        <w:pStyle w:val="XMLCode"/>
      </w:pPr>
      <w:r w:rsidRPr="00F80E79">
        <w:tab/>
      </w:r>
      <w:r w:rsidRPr="00F80E79">
        <w:tab/>
      </w:r>
      <w:r w:rsidRPr="00F80E79">
        <w:tab/>
        <w:t>&lt;RqstrInvstgtnId&gt;</w:t>
      </w:r>
      <w:r w:rsidR="00BC76D1">
        <w:t>CCCC</w:t>
      </w:r>
      <w:r w:rsidRPr="00F80E79">
        <w:t>4567&lt;/RqstrInvstgtnId&gt;</w:t>
      </w:r>
    </w:p>
    <w:p w14:paraId="380578FC" w14:textId="77777777" w:rsidR="00F80E79" w:rsidRPr="00F80E79" w:rsidRDefault="00F80E79" w:rsidP="00F80E79">
      <w:pPr>
        <w:pStyle w:val="XMLCode"/>
      </w:pPr>
      <w:r w:rsidRPr="00F80E79">
        <w:tab/>
      </w:r>
      <w:r w:rsidRPr="00F80E79">
        <w:tab/>
      </w:r>
      <w:r w:rsidRPr="00F80E79">
        <w:tab/>
        <w:t>&lt;InvstgtnTp&gt;</w:t>
      </w:r>
    </w:p>
    <w:p w14:paraId="44FF2DF8" w14:textId="77777777" w:rsidR="00F80E79" w:rsidRPr="00F80E79" w:rsidRDefault="00F80E79" w:rsidP="00F80E79">
      <w:pPr>
        <w:pStyle w:val="XMLCode"/>
      </w:pPr>
      <w:r w:rsidRPr="00F80E79">
        <w:tab/>
      </w:r>
      <w:r w:rsidRPr="00F80E79">
        <w:tab/>
      </w:r>
      <w:r w:rsidRPr="00F80E79">
        <w:tab/>
      </w:r>
      <w:r w:rsidRPr="00F80E79">
        <w:tab/>
        <w:t>&lt;Cd&gt;UTAP&lt;/Cd&gt;</w:t>
      </w:r>
    </w:p>
    <w:p w14:paraId="0C935572" w14:textId="77777777" w:rsidR="00F80E79" w:rsidRPr="00F80E79" w:rsidRDefault="00F80E79" w:rsidP="00F80E79">
      <w:pPr>
        <w:pStyle w:val="XMLCode"/>
      </w:pPr>
      <w:r w:rsidRPr="00F80E79">
        <w:tab/>
      </w:r>
      <w:r w:rsidRPr="00F80E79">
        <w:tab/>
      </w:r>
      <w:r w:rsidRPr="00F80E79">
        <w:tab/>
        <w:t>&lt;/InvstgtnTp&gt;</w:t>
      </w:r>
    </w:p>
    <w:p w14:paraId="0B419B6F" w14:textId="77777777" w:rsidR="00F80E79" w:rsidRPr="00F80E79" w:rsidRDefault="00F80E79" w:rsidP="00F80E79">
      <w:pPr>
        <w:pStyle w:val="XMLCode"/>
      </w:pPr>
      <w:r w:rsidRPr="00F80E79">
        <w:tab/>
      </w:r>
      <w:r w:rsidRPr="00F80E79">
        <w:tab/>
      </w:r>
      <w:r w:rsidRPr="00F80E79">
        <w:tab/>
        <w:t>&lt;UndrlygInstrm&gt;</w:t>
      </w:r>
    </w:p>
    <w:p w14:paraId="6EF49A75" w14:textId="269F535F" w:rsidR="00F80E79" w:rsidRPr="00F80E79" w:rsidRDefault="00F80E79" w:rsidP="00F80E79">
      <w:pPr>
        <w:pStyle w:val="XMLCode"/>
      </w:pPr>
      <w:r w:rsidRPr="00F80E79">
        <w:tab/>
      </w:r>
      <w:r w:rsidRPr="00F80E79">
        <w:tab/>
      </w:r>
      <w:r w:rsidRPr="00F80E79">
        <w:tab/>
      </w:r>
      <w:r w:rsidRPr="00F80E79">
        <w:tab/>
        <w:t>&lt;Cd&gt;XBCT&lt;/Cd&gt;</w:t>
      </w:r>
    </w:p>
    <w:p w14:paraId="38D66FFE" w14:textId="77777777" w:rsidR="00F80E79" w:rsidRPr="00F80E79" w:rsidRDefault="00F80E79" w:rsidP="00F80E79">
      <w:pPr>
        <w:pStyle w:val="XMLCode"/>
      </w:pPr>
      <w:r w:rsidRPr="00F80E79">
        <w:tab/>
      </w:r>
      <w:r w:rsidRPr="00F80E79">
        <w:tab/>
      </w:r>
      <w:r w:rsidRPr="00F80E79">
        <w:tab/>
        <w:t>&lt;/UndrlygInstrm&gt;</w:t>
      </w:r>
    </w:p>
    <w:p w14:paraId="159335EC" w14:textId="77777777" w:rsidR="00F80E79" w:rsidRPr="00F80E79" w:rsidRDefault="00F80E79" w:rsidP="00F80E79">
      <w:pPr>
        <w:pStyle w:val="XMLCode"/>
      </w:pPr>
      <w:r w:rsidRPr="00F80E79">
        <w:tab/>
      </w:r>
      <w:r w:rsidRPr="00F80E79">
        <w:tab/>
      </w:r>
      <w:r w:rsidRPr="00F80E79">
        <w:tab/>
        <w:t>&lt;Undrlyg&gt;</w:t>
      </w:r>
    </w:p>
    <w:p w14:paraId="4B885F9F" w14:textId="77777777" w:rsidR="00F80E79" w:rsidRPr="00F80E79" w:rsidRDefault="00F80E79" w:rsidP="00F80E79">
      <w:pPr>
        <w:pStyle w:val="XMLCode"/>
      </w:pPr>
      <w:r w:rsidRPr="00F80E79">
        <w:tab/>
      </w:r>
      <w:r w:rsidRPr="00F80E79">
        <w:tab/>
      </w:r>
      <w:r w:rsidRPr="00F80E79">
        <w:tab/>
      </w:r>
      <w:r w:rsidRPr="00F80E79">
        <w:tab/>
        <w:t>&lt;IntrBk&gt;</w:t>
      </w:r>
    </w:p>
    <w:p w14:paraId="49C93C24" w14:textId="77777777" w:rsidR="00F80E79" w:rsidRPr="00F80E79" w:rsidRDefault="00F80E79" w:rsidP="00F80E79">
      <w:pPr>
        <w:pStyle w:val="XMLCode"/>
      </w:pPr>
      <w:r w:rsidRPr="00F80E79">
        <w:tab/>
      </w:r>
      <w:r w:rsidRPr="00F80E79">
        <w:tab/>
      </w:r>
      <w:r w:rsidRPr="00F80E79">
        <w:tab/>
      </w:r>
      <w:r w:rsidRPr="00F80E79">
        <w:tab/>
      </w:r>
      <w:r w:rsidRPr="00F80E79">
        <w:tab/>
        <w:t>&lt;OrgnlInstrId&gt;FIELD20REF002&lt;/OrgnlInstrId&gt;</w:t>
      </w:r>
    </w:p>
    <w:p w14:paraId="481501B3" w14:textId="77777777" w:rsidR="00F80E79" w:rsidRPr="00F80E79" w:rsidRDefault="00F80E79" w:rsidP="00F80E79">
      <w:pPr>
        <w:pStyle w:val="XMLCode"/>
      </w:pPr>
      <w:r w:rsidRPr="00F80E79">
        <w:tab/>
      </w:r>
      <w:r w:rsidRPr="00F80E79">
        <w:tab/>
      </w:r>
      <w:r w:rsidRPr="00F80E79">
        <w:tab/>
      </w:r>
      <w:r w:rsidRPr="00F80E79">
        <w:tab/>
      </w:r>
      <w:r w:rsidRPr="00F80E79">
        <w:tab/>
        <w:t>&lt;OrgnlUETR&gt;174c245f-2682-4291-ad67-2a41e530cd27&lt;/OrgnlUETR&gt;</w:t>
      </w:r>
    </w:p>
    <w:p w14:paraId="68EF1AF3" w14:textId="77777777" w:rsidR="00F80E79" w:rsidRPr="00F80E79" w:rsidRDefault="00F80E79" w:rsidP="00F80E79">
      <w:pPr>
        <w:pStyle w:val="XMLCode"/>
      </w:pPr>
      <w:r w:rsidRPr="00F80E79">
        <w:tab/>
      </w:r>
      <w:r w:rsidRPr="00F80E79">
        <w:tab/>
      </w:r>
      <w:r w:rsidRPr="00F80E79">
        <w:tab/>
      </w:r>
      <w:r w:rsidRPr="00F80E79">
        <w:tab/>
      </w:r>
      <w:r w:rsidRPr="00F80E79">
        <w:tab/>
        <w:t>&lt;OrgnlIntrBkSttlmAmt Ccy="RON"&gt;100.00&lt;/OrgnlIntrBkSttlmAmt&gt;</w:t>
      </w:r>
    </w:p>
    <w:p w14:paraId="37E9BDD6" w14:textId="77777777" w:rsidR="00F80E79" w:rsidRPr="00F80E79" w:rsidRDefault="00F80E79" w:rsidP="00F80E79">
      <w:pPr>
        <w:pStyle w:val="XMLCode"/>
      </w:pPr>
      <w:r w:rsidRPr="00F80E79">
        <w:tab/>
      </w:r>
      <w:r w:rsidRPr="00F80E79">
        <w:tab/>
      </w:r>
      <w:r w:rsidRPr="00F80E79">
        <w:tab/>
      </w:r>
      <w:r w:rsidRPr="00F80E79">
        <w:tab/>
      </w:r>
      <w:r w:rsidRPr="00F80E79">
        <w:tab/>
        <w:t>&lt;OrgnlIntrBkSttlmDt&gt;2022-10-16&lt;/OrgnlIntrBkSttlmDt &gt;</w:t>
      </w:r>
    </w:p>
    <w:p w14:paraId="1D248141" w14:textId="77777777" w:rsidR="00F80E79" w:rsidRPr="00F80E79" w:rsidRDefault="00F80E79" w:rsidP="00F80E79">
      <w:pPr>
        <w:pStyle w:val="XMLCode"/>
      </w:pPr>
      <w:r w:rsidRPr="00F80E79">
        <w:tab/>
      </w:r>
      <w:r w:rsidRPr="00F80E79">
        <w:tab/>
      </w:r>
      <w:r w:rsidRPr="00F80E79">
        <w:tab/>
      </w:r>
      <w:r w:rsidRPr="00F80E79">
        <w:tab/>
        <w:t>&lt;/IntrBk&gt;</w:t>
      </w:r>
    </w:p>
    <w:p w14:paraId="1C7F4B2B" w14:textId="77777777" w:rsidR="00F80E79" w:rsidRPr="00F80E79" w:rsidRDefault="00F80E79" w:rsidP="00F80E79">
      <w:pPr>
        <w:pStyle w:val="XMLCode"/>
      </w:pPr>
      <w:r w:rsidRPr="00F80E79">
        <w:tab/>
      </w:r>
      <w:r w:rsidRPr="00F80E79">
        <w:tab/>
      </w:r>
      <w:r w:rsidRPr="00F80E79">
        <w:tab/>
        <w:t>&lt;/Undrlyg&gt;</w:t>
      </w:r>
    </w:p>
    <w:p w14:paraId="5A737F12" w14:textId="77777777" w:rsidR="00F80E79" w:rsidRPr="00F80E79" w:rsidRDefault="00F80E79" w:rsidP="00F80E79">
      <w:pPr>
        <w:pStyle w:val="XMLCode"/>
      </w:pPr>
      <w:r w:rsidRPr="00F80E79">
        <w:tab/>
      </w:r>
      <w:r w:rsidRPr="00F80E79">
        <w:tab/>
      </w:r>
      <w:r w:rsidRPr="00F80E79">
        <w:tab/>
        <w:t>&lt;Rqstr&gt;</w:t>
      </w:r>
    </w:p>
    <w:p w14:paraId="1BDEB633" w14:textId="77777777" w:rsidR="00F80E79" w:rsidRPr="00F80E79" w:rsidRDefault="00F80E79" w:rsidP="00F80E79">
      <w:pPr>
        <w:pStyle w:val="XMLCode"/>
      </w:pPr>
      <w:r w:rsidRPr="00F80E79">
        <w:tab/>
      </w:r>
      <w:r w:rsidRPr="00F80E79">
        <w:tab/>
      </w:r>
      <w:r w:rsidRPr="00F80E79">
        <w:tab/>
      </w:r>
      <w:r w:rsidRPr="00F80E79">
        <w:tab/>
        <w:t>&lt;Agt&gt;</w:t>
      </w:r>
    </w:p>
    <w:p w14:paraId="4A008224" w14:textId="77777777" w:rsidR="00F80E79" w:rsidRPr="00F80E79" w:rsidRDefault="00F80E79" w:rsidP="00F80E79">
      <w:pPr>
        <w:pStyle w:val="XMLCode"/>
      </w:pPr>
      <w:r w:rsidRPr="00F80E79">
        <w:tab/>
      </w:r>
      <w:r w:rsidRPr="00F80E79">
        <w:tab/>
      </w:r>
      <w:r w:rsidRPr="00F80E79">
        <w:tab/>
      </w:r>
      <w:r w:rsidRPr="00F80E79">
        <w:tab/>
      </w:r>
      <w:r w:rsidRPr="00F80E79">
        <w:tab/>
        <w:t>&lt;FinInstnId&gt;</w:t>
      </w:r>
    </w:p>
    <w:p w14:paraId="108D8116" w14:textId="6DF9328E" w:rsidR="00F80E79" w:rsidRPr="00F80E79" w:rsidRDefault="00F80E79" w:rsidP="00F80E79">
      <w:pPr>
        <w:pStyle w:val="XMLCode"/>
      </w:pPr>
      <w:r w:rsidRPr="00F80E79">
        <w:tab/>
      </w:r>
      <w:r w:rsidRPr="00F80E79">
        <w:tab/>
      </w:r>
      <w:r w:rsidRPr="00F80E79">
        <w:tab/>
      </w:r>
      <w:r w:rsidRPr="00F80E79">
        <w:tab/>
      </w:r>
      <w:r w:rsidRPr="00F80E79">
        <w:tab/>
      </w:r>
      <w:r w:rsidRPr="00F80E79">
        <w:tab/>
        <w:t>&lt;BICFI&gt;</w:t>
      </w:r>
      <w:r w:rsidR="001E56FA" w:rsidRPr="001E56FA">
        <w:t>CCCCHKHH</w:t>
      </w:r>
      <w:r w:rsidRPr="00F80E79">
        <w:t>&lt;/BICFI&gt;</w:t>
      </w:r>
    </w:p>
    <w:p w14:paraId="1F9DF2F3" w14:textId="77777777" w:rsidR="00F80E79" w:rsidRPr="00F80E79" w:rsidRDefault="00F80E79" w:rsidP="00F80E79">
      <w:pPr>
        <w:pStyle w:val="XMLCode"/>
      </w:pPr>
      <w:r w:rsidRPr="00F80E79">
        <w:tab/>
      </w:r>
      <w:r w:rsidRPr="00F80E79">
        <w:tab/>
      </w:r>
      <w:r w:rsidRPr="00F80E79">
        <w:tab/>
      </w:r>
      <w:r w:rsidRPr="00F80E79">
        <w:tab/>
      </w:r>
      <w:r w:rsidRPr="00F80E79">
        <w:tab/>
        <w:t>&lt;/FinInstnId&gt;</w:t>
      </w:r>
    </w:p>
    <w:p w14:paraId="097E1279" w14:textId="77777777" w:rsidR="00F80E79" w:rsidRPr="00F80E79" w:rsidRDefault="00F80E79" w:rsidP="00F80E79">
      <w:pPr>
        <w:pStyle w:val="XMLCode"/>
      </w:pPr>
      <w:r w:rsidRPr="00F80E79">
        <w:tab/>
      </w:r>
      <w:r w:rsidRPr="00F80E79">
        <w:tab/>
      </w:r>
      <w:r w:rsidRPr="00F80E79">
        <w:tab/>
      </w:r>
      <w:r w:rsidRPr="00F80E79">
        <w:tab/>
        <w:t>&lt;/Agt&gt;</w:t>
      </w:r>
    </w:p>
    <w:p w14:paraId="4497564B" w14:textId="77777777" w:rsidR="00F80E79" w:rsidRPr="00F80E79" w:rsidRDefault="00F80E79" w:rsidP="00F80E79">
      <w:pPr>
        <w:pStyle w:val="XMLCode"/>
      </w:pPr>
      <w:r w:rsidRPr="00F80E79">
        <w:tab/>
      </w:r>
      <w:r w:rsidRPr="00F80E79">
        <w:tab/>
      </w:r>
      <w:r w:rsidRPr="00F80E79">
        <w:tab/>
        <w:t>&lt;/Rqstr&gt;</w:t>
      </w:r>
    </w:p>
    <w:p w14:paraId="7CD646C5" w14:textId="77777777" w:rsidR="00F80E79" w:rsidRPr="00F80E79" w:rsidRDefault="00F80E79" w:rsidP="00F80E79">
      <w:pPr>
        <w:pStyle w:val="XMLCode"/>
      </w:pPr>
      <w:r w:rsidRPr="00F80E79">
        <w:tab/>
      </w:r>
      <w:r w:rsidRPr="00F80E79">
        <w:tab/>
      </w:r>
      <w:r w:rsidRPr="00F80E79">
        <w:tab/>
        <w:t>&lt;Rspndr&gt;</w:t>
      </w:r>
    </w:p>
    <w:p w14:paraId="4365F75E" w14:textId="77777777" w:rsidR="00F80E79" w:rsidRPr="00F80E79" w:rsidRDefault="00F80E79" w:rsidP="00F80E79">
      <w:pPr>
        <w:pStyle w:val="XMLCode"/>
      </w:pPr>
      <w:r w:rsidRPr="00F80E79">
        <w:tab/>
      </w:r>
      <w:r w:rsidRPr="00F80E79">
        <w:tab/>
      </w:r>
      <w:r w:rsidRPr="00F80E79">
        <w:tab/>
      </w:r>
      <w:r w:rsidRPr="00F80E79">
        <w:tab/>
        <w:t>&lt;Agt&gt;</w:t>
      </w:r>
    </w:p>
    <w:p w14:paraId="39CF981B" w14:textId="77777777" w:rsidR="00F80E79" w:rsidRPr="00F80E79" w:rsidRDefault="00F80E79" w:rsidP="00F80E79">
      <w:pPr>
        <w:pStyle w:val="XMLCode"/>
      </w:pPr>
      <w:r w:rsidRPr="00F80E79">
        <w:tab/>
      </w:r>
      <w:r w:rsidRPr="00F80E79">
        <w:tab/>
      </w:r>
      <w:r w:rsidRPr="00F80E79">
        <w:tab/>
      </w:r>
      <w:r w:rsidRPr="00F80E79">
        <w:tab/>
      </w:r>
      <w:r w:rsidRPr="00F80E79">
        <w:tab/>
        <w:t>&lt;FinInstnId&gt;</w:t>
      </w:r>
    </w:p>
    <w:p w14:paraId="6C0B1E2B" w14:textId="0EF16AD1" w:rsidR="00F80E79" w:rsidRPr="00F80E79" w:rsidRDefault="00F80E79" w:rsidP="00F80E79">
      <w:pPr>
        <w:pStyle w:val="XMLCode"/>
      </w:pPr>
      <w:r w:rsidRPr="00F80E79">
        <w:tab/>
      </w:r>
      <w:r w:rsidRPr="00F80E79">
        <w:tab/>
      </w:r>
      <w:r w:rsidRPr="00F80E79">
        <w:tab/>
      </w:r>
      <w:r w:rsidRPr="00F80E79">
        <w:tab/>
      </w:r>
      <w:r w:rsidRPr="00F80E79">
        <w:tab/>
      </w:r>
      <w:r w:rsidRPr="00F80E79">
        <w:tab/>
        <w:t>&lt;BICFI&gt;</w:t>
      </w:r>
      <w:r w:rsidR="001E56FA" w:rsidRPr="001E56FA">
        <w:t>BBBBROMM</w:t>
      </w:r>
      <w:r w:rsidRPr="00F80E79">
        <w:t>&lt;/BICFI&gt;</w:t>
      </w:r>
    </w:p>
    <w:p w14:paraId="01915A13" w14:textId="77777777" w:rsidR="00F80E79" w:rsidRPr="00F80E79" w:rsidRDefault="00F80E79" w:rsidP="00F80E79">
      <w:pPr>
        <w:pStyle w:val="XMLCode"/>
      </w:pPr>
      <w:r w:rsidRPr="00F80E79">
        <w:tab/>
      </w:r>
      <w:r w:rsidRPr="00F80E79">
        <w:tab/>
      </w:r>
      <w:r w:rsidRPr="00F80E79">
        <w:tab/>
      </w:r>
      <w:r w:rsidRPr="00F80E79">
        <w:tab/>
      </w:r>
      <w:r w:rsidRPr="00F80E79">
        <w:tab/>
        <w:t>&lt;/FinInstnId&gt;</w:t>
      </w:r>
    </w:p>
    <w:p w14:paraId="40394785" w14:textId="77777777" w:rsidR="00F80E79" w:rsidRPr="00F80E79" w:rsidRDefault="00F80E79" w:rsidP="00F80E79">
      <w:pPr>
        <w:pStyle w:val="XMLCode"/>
      </w:pPr>
      <w:r w:rsidRPr="00F80E79">
        <w:tab/>
      </w:r>
      <w:r w:rsidRPr="00F80E79">
        <w:tab/>
      </w:r>
      <w:r w:rsidRPr="00F80E79">
        <w:tab/>
      </w:r>
      <w:r w:rsidRPr="00F80E79">
        <w:tab/>
        <w:t>&lt;/Agt&gt;</w:t>
      </w:r>
    </w:p>
    <w:p w14:paraId="70799122" w14:textId="77777777" w:rsidR="00F80E79" w:rsidRPr="00F80E79" w:rsidRDefault="00F80E79" w:rsidP="00F80E79">
      <w:pPr>
        <w:pStyle w:val="XMLCode"/>
      </w:pPr>
      <w:r w:rsidRPr="00F80E79">
        <w:tab/>
      </w:r>
      <w:r w:rsidRPr="00F80E79">
        <w:tab/>
      </w:r>
      <w:r w:rsidRPr="00F80E79">
        <w:tab/>
        <w:t>&lt;/Rspndr&gt;</w:t>
      </w:r>
    </w:p>
    <w:p w14:paraId="02C1A62A" w14:textId="77777777" w:rsidR="00F80E79" w:rsidRPr="00F80E79" w:rsidRDefault="00F80E79" w:rsidP="00F80E79">
      <w:pPr>
        <w:pStyle w:val="XMLCode"/>
      </w:pPr>
      <w:r w:rsidRPr="00F80E79">
        <w:tab/>
      </w:r>
      <w:r w:rsidRPr="00F80E79">
        <w:tab/>
        <w:t>&lt;/InvstgtnReq&gt;</w:t>
      </w:r>
    </w:p>
    <w:p w14:paraId="13785ABF" w14:textId="77777777" w:rsidR="00CC256D" w:rsidRPr="00F80E79" w:rsidRDefault="00CC256D" w:rsidP="00CC256D">
      <w:pPr>
        <w:pStyle w:val="XMLCode"/>
      </w:pPr>
      <w:r w:rsidRPr="00F80E79">
        <w:tab/>
      </w:r>
      <w:r w:rsidRPr="00F80E79">
        <w:tab/>
        <w:t>&lt;InvstgtnData&gt;</w:t>
      </w:r>
    </w:p>
    <w:p w14:paraId="0B3E1C3E" w14:textId="77777777" w:rsidR="00CC256D" w:rsidRPr="00F80E79" w:rsidRDefault="00CC256D" w:rsidP="00CC256D">
      <w:pPr>
        <w:pStyle w:val="XMLCode"/>
      </w:pPr>
      <w:r w:rsidRPr="00F80E79">
        <w:tab/>
      </w:r>
      <w:r w:rsidRPr="00F80E79">
        <w:tab/>
      </w:r>
      <w:r w:rsidRPr="00F80E79">
        <w:tab/>
        <w:t>&lt;Rsn&gt;</w:t>
      </w:r>
    </w:p>
    <w:p w14:paraId="68CE3B9B" w14:textId="77777777" w:rsidR="00CC256D" w:rsidRPr="00F80E79" w:rsidRDefault="00CC256D" w:rsidP="00CC256D">
      <w:pPr>
        <w:pStyle w:val="XMLCode"/>
      </w:pPr>
      <w:r w:rsidRPr="00F80E79">
        <w:tab/>
      </w:r>
      <w:r w:rsidRPr="00F80E79">
        <w:tab/>
      </w:r>
      <w:r w:rsidRPr="00F80E79">
        <w:tab/>
      </w:r>
      <w:r w:rsidRPr="00F80E79">
        <w:tab/>
        <w:t>&lt;Cd&gt;</w:t>
      </w:r>
      <w:r>
        <w:t>CTOR</w:t>
      </w:r>
      <w:r w:rsidRPr="00F80E79">
        <w:t>&lt;/Cd&gt;&lt;!-- Creditor --&gt;</w:t>
      </w:r>
    </w:p>
    <w:p w14:paraId="4AD19548" w14:textId="77777777" w:rsidR="00CC256D" w:rsidRDefault="00CC256D" w:rsidP="00CC256D">
      <w:pPr>
        <w:pStyle w:val="XMLCode"/>
      </w:pPr>
      <w:r w:rsidRPr="00F80E79">
        <w:tab/>
      </w:r>
      <w:r w:rsidRPr="00F80E79">
        <w:tab/>
      </w:r>
      <w:r w:rsidRPr="00F80E79">
        <w:tab/>
        <w:t>&lt;/Rsn&gt;</w:t>
      </w:r>
    </w:p>
    <w:p w14:paraId="6558BB2D" w14:textId="77777777" w:rsidR="00CC256D" w:rsidRPr="00CD7B3B" w:rsidRDefault="00CC256D" w:rsidP="00CC256D">
      <w:pPr>
        <w:pStyle w:val="XMLCode"/>
      </w:pPr>
      <w:r w:rsidRPr="00CD7B3B">
        <w:lastRenderedPageBreak/>
        <w:tab/>
      </w:r>
      <w:r w:rsidRPr="00CD7B3B">
        <w:tab/>
      </w:r>
      <w:r w:rsidRPr="00CD7B3B">
        <w:tab/>
        <w:t>&lt;Rsn</w:t>
      </w:r>
      <w:r>
        <w:t>SubTp</w:t>
      </w:r>
      <w:r w:rsidRPr="00CD7B3B">
        <w:t>&gt;</w:t>
      </w:r>
    </w:p>
    <w:p w14:paraId="1811AD41" w14:textId="77777777" w:rsidR="00CC256D" w:rsidRPr="00CD7B3B" w:rsidRDefault="00CC256D" w:rsidP="00CC256D">
      <w:pPr>
        <w:pStyle w:val="XMLCode"/>
      </w:pPr>
      <w:r w:rsidRPr="00CD7B3B">
        <w:tab/>
      </w:r>
      <w:r w:rsidRPr="00CD7B3B">
        <w:tab/>
      </w:r>
      <w:r w:rsidRPr="00CD7B3B">
        <w:tab/>
      </w:r>
      <w:r w:rsidRPr="00CD7B3B">
        <w:tab/>
        <w:t>&lt;Cd&gt;</w:t>
      </w:r>
      <w:r>
        <w:t>MMNA</w:t>
      </w:r>
      <w:r w:rsidRPr="00CD7B3B">
        <w:t xml:space="preserve">&lt;/Cd&gt;&lt;!-- </w:t>
      </w:r>
      <w:r>
        <w:t>Mismatch Name And Account</w:t>
      </w:r>
      <w:r w:rsidRPr="00CD7B3B">
        <w:t xml:space="preserve"> --&gt;</w:t>
      </w:r>
    </w:p>
    <w:p w14:paraId="79304C69" w14:textId="77777777" w:rsidR="00CC256D" w:rsidRPr="00CD7B3B" w:rsidRDefault="00CC256D" w:rsidP="00CC256D">
      <w:pPr>
        <w:pStyle w:val="XMLCode"/>
      </w:pPr>
      <w:r w:rsidRPr="00CD7B3B">
        <w:tab/>
      </w:r>
      <w:r w:rsidRPr="00CD7B3B">
        <w:tab/>
      </w:r>
      <w:r w:rsidRPr="00CD7B3B">
        <w:tab/>
        <w:t>&lt;/Rsn</w:t>
      </w:r>
      <w:r>
        <w:t>SubTp</w:t>
      </w:r>
      <w:r w:rsidRPr="00CD7B3B">
        <w:t>&gt;</w:t>
      </w:r>
    </w:p>
    <w:p w14:paraId="4CF04205" w14:textId="77777777" w:rsidR="00CC256D" w:rsidRPr="00F80E79" w:rsidRDefault="00CC256D" w:rsidP="00CC256D">
      <w:pPr>
        <w:pStyle w:val="XMLCode"/>
      </w:pPr>
      <w:r w:rsidRPr="00F80E79">
        <w:tab/>
      </w:r>
      <w:r w:rsidRPr="00F80E79">
        <w:tab/>
        <w:t>&lt;/InvstgtnData&gt;</w:t>
      </w:r>
    </w:p>
    <w:p w14:paraId="2D9660A5" w14:textId="77777777" w:rsidR="00F80E79" w:rsidRPr="00F80E79" w:rsidRDefault="00F80E79" w:rsidP="00F80E79">
      <w:pPr>
        <w:pStyle w:val="XMLCode"/>
      </w:pPr>
      <w:r w:rsidRPr="00F80E79">
        <w:tab/>
        <w:t>&lt;/InvstgtnReq&gt;</w:t>
      </w:r>
    </w:p>
    <w:p w14:paraId="7D06738D" w14:textId="77777777" w:rsidR="00F80E79" w:rsidRPr="00F80E79" w:rsidRDefault="00F80E79" w:rsidP="00F80E79">
      <w:pPr>
        <w:pStyle w:val="XMLCode"/>
      </w:pPr>
      <w:r w:rsidRPr="00F80E79">
        <w:t>&lt;/Document&gt;</w:t>
      </w:r>
    </w:p>
    <w:p w14:paraId="17438561" w14:textId="77777777" w:rsidR="00717501" w:rsidRDefault="00717501" w:rsidP="00347BC5">
      <w:pPr>
        <w:rPr>
          <w:rStyle w:val="Bold"/>
        </w:rPr>
      </w:pPr>
    </w:p>
    <w:p w14:paraId="3C6BBE93" w14:textId="64E09867" w:rsidR="00347BC5" w:rsidRDefault="00347BC5" w:rsidP="00347BC5">
      <w:pPr>
        <w:rPr>
          <w:rStyle w:val="Bold"/>
        </w:rPr>
      </w:pPr>
      <w:r w:rsidRPr="0021363F">
        <w:rPr>
          <w:rStyle w:val="Bold"/>
        </w:rPr>
        <w:t xml:space="preserve">Business </w:t>
      </w:r>
      <w:r>
        <w:rPr>
          <w:rStyle w:val="Bold"/>
        </w:rPr>
        <w:t>d</w:t>
      </w:r>
      <w:r w:rsidRPr="0021363F">
        <w:rPr>
          <w:rStyle w:val="Bold"/>
        </w:rPr>
        <w:t>ata</w:t>
      </w:r>
      <w:r>
        <w:rPr>
          <w:rStyle w:val="Bold"/>
        </w:rPr>
        <w:t xml:space="preserve"> (second camt.110)</w:t>
      </w:r>
    </w:p>
    <w:p w14:paraId="0C7AF40F" w14:textId="77777777" w:rsidR="00347BC5" w:rsidRPr="0021363F" w:rsidRDefault="00347BC5" w:rsidP="00347BC5">
      <w:pPr>
        <w:rPr>
          <w:rStyle w:val="Bold"/>
        </w:rPr>
      </w:pP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88"/>
        <w:gridCol w:w="3472"/>
      </w:tblGrid>
      <w:tr w:rsidR="00347BC5" w14:paraId="07E4E66B" w14:textId="77777777" w:rsidTr="00794CB1">
        <w:trPr>
          <w:cantSplit/>
          <w:tblHeader/>
        </w:trPr>
        <w:tc>
          <w:tcPr>
            <w:tcW w:w="229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3F19114" w14:textId="77777777" w:rsidR="00347BC5" w:rsidRPr="00347BC5" w:rsidRDefault="00347BC5" w:rsidP="00347BC5">
            <w:pPr>
              <w:pStyle w:val="TableHeading"/>
            </w:pPr>
            <w:r>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5579DDB" w14:textId="77777777" w:rsidR="00347BC5" w:rsidRPr="00347BC5" w:rsidRDefault="00347BC5" w:rsidP="00347BC5">
            <w:pPr>
              <w:pStyle w:val="TableHeading"/>
            </w:pPr>
            <w:r>
              <w:t>XML Tag</w:t>
            </w:r>
          </w:p>
        </w:tc>
        <w:tc>
          <w:tcPr>
            <w:tcW w:w="34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D4FC27C" w14:textId="77777777" w:rsidR="00347BC5" w:rsidRPr="00347BC5" w:rsidRDefault="00347BC5" w:rsidP="00347BC5">
            <w:pPr>
              <w:pStyle w:val="TableHeading"/>
            </w:pPr>
            <w:r>
              <w:t>Content</w:t>
            </w:r>
          </w:p>
        </w:tc>
      </w:tr>
      <w:tr w:rsidR="00347BC5" w14:paraId="270E01D9" w14:textId="77777777" w:rsidTr="00794CB1">
        <w:tc>
          <w:tcPr>
            <w:tcW w:w="2297" w:type="dxa"/>
            <w:shd w:val="clear" w:color="auto" w:fill="FFFFFF"/>
          </w:tcPr>
          <w:p w14:paraId="73684267" w14:textId="77777777" w:rsidR="00347BC5" w:rsidRPr="00347BC5" w:rsidRDefault="00347BC5" w:rsidP="00347BC5">
            <w:r w:rsidRPr="006F78EA">
              <w:t>Requestor Investigation Identification</w:t>
            </w:r>
          </w:p>
        </w:tc>
        <w:tc>
          <w:tcPr>
            <w:tcW w:w="2288" w:type="dxa"/>
            <w:shd w:val="clear" w:color="auto" w:fill="FFFFFF"/>
          </w:tcPr>
          <w:p w14:paraId="01C857B7" w14:textId="77777777" w:rsidR="00347BC5" w:rsidRPr="00347BC5" w:rsidRDefault="00347BC5" w:rsidP="00347BC5">
            <w:pPr>
              <w:pStyle w:val="TableText"/>
            </w:pPr>
            <w:r w:rsidRPr="00D81250">
              <w:t>&lt;RqstrInvstgtnId&gt;</w:t>
            </w:r>
          </w:p>
        </w:tc>
        <w:tc>
          <w:tcPr>
            <w:tcW w:w="3472" w:type="dxa"/>
            <w:shd w:val="clear" w:color="auto" w:fill="FFFFFF"/>
          </w:tcPr>
          <w:p w14:paraId="7DD9C957" w14:textId="3EE326CD" w:rsidR="00347BC5" w:rsidRPr="00347BC5" w:rsidRDefault="00347BC5" w:rsidP="00347BC5">
            <w:pPr>
              <w:rPr>
                <w:rStyle w:val="Syntax"/>
              </w:rPr>
            </w:pPr>
            <w:r>
              <w:rPr>
                <w:rStyle w:val="Bold"/>
              </w:rPr>
              <w:t>BBBB</w:t>
            </w:r>
            <w:r w:rsidR="00C94C1A">
              <w:rPr>
                <w:rStyle w:val="Bold"/>
              </w:rPr>
              <w:t>1523</w:t>
            </w:r>
          </w:p>
        </w:tc>
      </w:tr>
      <w:tr w:rsidR="00347BC5" w14:paraId="3F567067" w14:textId="77777777" w:rsidTr="00794CB1">
        <w:tc>
          <w:tcPr>
            <w:tcW w:w="2297" w:type="dxa"/>
            <w:shd w:val="clear" w:color="auto" w:fill="FFFFFF"/>
          </w:tcPr>
          <w:p w14:paraId="6721DD30" w14:textId="77777777" w:rsidR="00347BC5" w:rsidRPr="00347BC5" w:rsidRDefault="00347BC5" w:rsidP="00347BC5">
            <w:pPr>
              <w:pStyle w:val="TableText"/>
            </w:pPr>
            <w:r w:rsidRPr="009C4744">
              <w:t>Requestor</w:t>
            </w:r>
            <w:r w:rsidRPr="00347BC5" w:rsidDel="00D371E9">
              <w:t xml:space="preserve"> </w:t>
            </w:r>
          </w:p>
        </w:tc>
        <w:tc>
          <w:tcPr>
            <w:tcW w:w="2288" w:type="dxa"/>
            <w:shd w:val="clear" w:color="auto" w:fill="FFFFFF"/>
          </w:tcPr>
          <w:p w14:paraId="192F5939" w14:textId="77777777" w:rsidR="00347BC5" w:rsidRPr="00347BC5" w:rsidRDefault="00347BC5" w:rsidP="00347BC5">
            <w:pPr>
              <w:pStyle w:val="TableText"/>
            </w:pPr>
            <w:r w:rsidRPr="009C4744">
              <w:t>&lt;BICFI&gt;</w:t>
            </w:r>
          </w:p>
        </w:tc>
        <w:tc>
          <w:tcPr>
            <w:tcW w:w="3472" w:type="dxa"/>
            <w:shd w:val="clear" w:color="auto" w:fill="FFFFFF"/>
          </w:tcPr>
          <w:p w14:paraId="487EB0EE" w14:textId="681B8DB7" w:rsidR="00347BC5" w:rsidRPr="00347BC5" w:rsidRDefault="005C74D4" w:rsidP="00347BC5">
            <w:pPr>
              <w:pStyle w:val="TableText"/>
            </w:pPr>
            <w:r>
              <w:rPr>
                <w:rStyle w:val="Bold"/>
              </w:rPr>
              <w:t>BBBBROMM</w:t>
            </w:r>
          </w:p>
        </w:tc>
      </w:tr>
      <w:tr w:rsidR="00347BC5" w14:paraId="2E2B5D3F" w14:textId="77777777" w:rsidTr="00794CB1">
        <w:tc>
          <w:tcPr>
            <w:tcW w:w="2297" w:type="dxa"/>
            <w:shd w:val="clear" w:color="auto" w:fill="FFFFFF"/>
          </w:tcPr>
          <w:p w14:paraId="7223065E" w14:textId="77777777" w:rsidR="00347BC5" w:rsidRPr="00347BC5" w:rsidRDefault="00347BC5" w:rsidP="00347BC5">
            <w:pPr>
              <w:pStyle w:val="TableText"/>
            </w:pPr>
            <w:r w:rsidRPr="009C4744">
              <w:t>Responder</w:t>
            </w:r>
          </w:p>
        </w:tc>
        <w:tc>
          <w:tcPr>
            <w:tcW w:w="2288" w:type="dxa"/>
            <w:shd w:val="clear" w:color="auto" w:fill="FFFFFF"/>
          </w:tcPr>
          <w:p w14:paraId="44B83404" w14:textId="77777777" w:rsidR="00347BC5" w:rsidRPr="00347BC5" w:rsidRDefault="00347BC5" w:rsidP="00347BC5">
            <w:pPr>
              <w:pStyle w:val="TableText"/>
            </w:pPr>
            <w:r w:rsidRPr="009C4744">
              <w:t>&lt;BICFI&gt;</w:t>
            </w:r>
          </w:p>
        </w:tc>
        <w:tc>
          <w:tcPr>
            <w:tcW w:w="3472" w:type="dxa"/>
            <w:shd w:val="clear" w:color="auto" w:fill="FFFFFF"/>
          </w:tcPr>
          <w:p w14:paraId="69B05EA2" w14:textId="230CE1DB" w:rsidR="00347BC5" w:rsidRPr="00347BC5" w:rsidRDefault="005C74D4" w:rsidP="00347BC5">
            <w:pPr>
              <w:pStyle w:val="TableText"/>
            </w:pPr>
            <w:bookmarkStart w:id="40" w:name="_Hlk131065990"/>
            <w:r>
              <w:rPr>
                <w:rStyle w:val="Bold"/>
              </w:rPr>
              <w:t>AAAAGB2L</w:t>
            </w:r>
            <w:bookmarkEnd w:id="40"/>
          </w:p>
        </w:tc>
      </w:tr>
      <w:tr w:rsidR="00763FC3" w14:paraId="2DAB7959" w14:textId="77777777" w:rsidTr="00794CB1">
        <w:tc>
          <w:tcPr>
            <w:tcW w:w="2297" w:type="dxa"/>
            <w:shd w:val="clear" w:color="auto" w:fill="FFFFFF"/>
          </w:tcPr>
          <w:p w14:paraId="06091465" w14:textId="2209ECD8" w:rsidR="00763FC3" w:rsidRPr="009C4744" w:rsidRDefault="00B6701F" w:rsidP="00763FC3">
            <w:pPr>
              <w:pStyle w:val="TableText"/>
            </w:pPr>
            <w:r w:rsidRPr="00B6701F">
              <w:t>Request</w:t>
            </w:r>
            <w:r>
              <w:t xml:space="preserve"> </w:t>
            </w:r>
            <w:r w:rsidRPr="00B6701F">
              <w:t>Originator</w:t>
            </w:r>
          </w:p>
        </w:tc>
        <w:tc>
          <w:tcPr>
            <w:tcW w:w="2288" w:type="dxa"/>
            <w:shd w:val="clear" w:color="auto" w:fill="FFFFFF"/>
          </w:tcPr>
          <w:p w14:paraId="25602555" w14:textId="36B5834C" w:rsidR="00763FC3" w:rsidRPr="009C4744" w:rsidRDefault="00763FC3" w:rsidP="00763FC3">
            <w:pPr>
              <w:pStyle w:val="TableText"/>
            </w:pPr>
            <w:r w:rsidRPr="009C4744">
              <w:t>&lt;BICFI&gt;</w:t>
            </w:r>
          </w:p>
        </w:tc>
        <w:tc>
          <w:tcPr>
            <w:tcW w:w="3472" w:type="dxa"/>
            <w:shd w:val="clear" w:color="auto" w:fill="FFFFFF"/>
          </w:tcPr>
          <w:p w14:paraId="74850205" w14:textId="598C5EF2" w:rsidR="00763FC3" w:rsidRDefault="00082BBE" w:rsidP="00763FC3">
            <w:pPr>
              <w:pStyle w:val="TableText"/>
              <w:rPr>
                <w:rStyle w:val="Bold"/>
              </w:rPr>
            </w:pPr>
            <w:r>
              <w:rPr>
                <w:rStyle w:val="Bold"/>
              </w:rPr>
              <w:t>CCC</w:t>
            </w:r>
            <w:r w:rsidR="00FB189B">
              <w:rPr>
                <w:rStyle w:val="Bold"/>
              </w:rPr>
              <w:t>C</w:t>
            </w:r>
            <w:r>
              <w:rPr>
                <w:rStyle w:val="Bold"/>
              </w:rPr>
              <w:t>HKHH</w:t>
            </w:r>
          </w:p>
        </w:tc>
      </w:tr>
    </w:tbl>
    <w:p w14:paraId="36533C96" w14:textId="77777777" w:rsidR="00347BC5" w:rsidRDefault="00347BC5" w:rsidP="002F617C"/>
    <w:p w14:paraId="5A2A7B28" w14:textId="77777777" w:rsidR="00BC76D1" w:rsidRPr="00BC76D1" w:rsidRDefault="00BC76D1" w:rsidP="00BC76D1">
      <w:pPr>
        <w:pStyle w:val="BlockLabelBeforeXML"/>
      </w:pPr>
      <w:r w:rsidRPr="00BC76D1">
        <w:t>Message instance</w:t>
      </w:r>
    </w:p>
    <w:p w14:paraId="36CAA503" w14:textId="77777777" w:rsidR="006D1249" w:rsidRPr="006D1249" w:rsidRDefault="006D1249" w:rsidP="006D1249">
      <w:pPr>
        <w:pStyle w:val="XMLCode"/>
      </w:pPr>
      <w:r w:rsidRPr="006D1249">
        <w:t>&lt;?xml version="1.0" encoding="UTF-8"?&gt;</w:t>
      </w:r>
    </w:p>
    <w:p w14:paraId="172947BF" w14:textId="07B5038B" w:rsidR="006D1249" w:rsidRPr="006D1249" w:rsidRDefault="006D1249" w:rsidP="006D1249">
      <w:pPr>
        <w:pStyle w:val="XMLCode"/>
      </w:pPr>
      <w:r w:rsidRPr="006D1249">
        <w:t>&lt;Document xmlns="urn:iso:std:iso:20022:tech:xsd:DRAFT1camt.110.001.0</w:t>
      </w:r>
      <w:r w:rsidR="00673F40">
        <w:t>2</w:t>
      </w:r>
      <w:r w:rsidRPr="006D1249">
        <w:t>" xmlns:xsi="http://www.w3.org/2001/XMLSchema-instance"&gt;</w:t>
      </w:r>
    </w:p>
    <w:p w14:paraId="25B23431" w14:textId="77777777" w:rsidR="006D1249" w:rsidRPr="006D1249" w:rsidRDefault="006D1249" w:rsidP="006D1249">
      <w:pPr>
        <w:pStyle w:val="XMLCode"/>
      </w:pPr>
      <w:r w:rsidRPr="006D1249">
        <w:tab/>
        <w:t>&lt;InvstgtnReq&gt;</w:t>
      </w:r>
    </w:p>
    <w:p w14:paraId="4089126B" w14:textId="77777777" w:rsidR="006D1249" w:rsidRDefault="006D1249" w:rsidP="006D1249">
      <w:pPr>
        <w:pStyle w:val="XMLCode"/>
      </w:pPr>
      <w:r w:rsidRPr="006D1249">
        <w:tab/>
      </w:r>
      <w:r w:rsidRPr="006D1249">
        <w:tab/>
        <w:t>&lt;InvstgtnReq&gt;</w:t>
      </w:r>
    </w:p>
    <w:p w14:paraId="1C5D3B72" w14:textId="65159D9C" w:rsidR="00E6511E" w:rsidRPr="00A909A7" w:rsidRDefault="00E6511E" w:rsidP="00E6511E">
      <w:pPr>
        <w:pStyle w:val="XMLCode"/>
      </w:pPr>
      <w:r w:rsidRPr="00A909A7">
        <w:tab/>
      </w:r>
      <w:r w:rsidRPr="00A909A7">
        <w:tab/>
      </w:r>
      <w:r w:rsidRPr="00A909A7">
        <w:tab/>
        <w:t>&lt;</w:t>
      </w:r>
      <w:r>
        <w:t>Msg</w:t>
      </w:r>
      <w:r w:rsidRPr="00A909A7">
        <w:t>Id&gt;</w:t>
      </w:r>
      <w:r>
        <w:t>FGHIJ</w:t>
      </w:r>
      <w:r w:rsidRPr="00A909A7">
        <w:t>&lt;/</w:t>
      </w:r>
      <w:r>
        <w:t>MsgId</w:t>
      </w:r>
      <w:r w:rsidRPr="00A909A7">
        <w:t>&gt;</w:t>
      </w:r>
    </w:p>
    <w:p w14:paraId="65946BCF" w14:textId="15496C78" w:rsidR="006D1249" w:rsidRPr="006D1249" w:rsidRDefault="006D1249" w:rsidP="006D1249">
      <w:pPr>
        <w:pStyle w:val="XMLCode"/>
      </w:pPr>
      <w:r w:rsidRPr="006D1249">
        <w:tab/>
      </w:r>
      <w:r w:rsidRPr="006D1249">
        <w:tab/>
      </w:r>
      <w:r w:rsidRPr="006D1249">
        <w:tab/>
        <w:t>&lt;RqstrInvstgtnId&gt;BBBB1523&lt;/RqstrInvstgtnId&gt;</w:t>
      </w:r>
    </w:p>
    <w:p w14:paraId="09F8D558" w14:textId="77777777" w:rsidR="006D1249" w:rsidRPr="006D1249" w:rsidRDefault="006D1249" w:rsidP="006D1249">
      <w:pPr>
        <w:pStyle w:val="XMLCode"/>
      </w:pPr>
      <w:r w:rsidRPr="006D1249">
        <w:tab/>
      </w:r>
      <w:r w:rsidRPr="006D1249">
        <w:tab/>
      </w:r>
      <w:r w:rsidRPr="006D1249">
        <w:tab/>
        <w:t>&lt;InvstgtnTp&gt;</w:t>
      </w:r>
    </w:p>
    <w:p w14:paraId="2A1D4F16" w14:textId="77777777" w:rsidR="006D1249" w:rsidRPr="006D1249" w:rsidRDefault="006D1249" w:rsidP="006D1249">
      <w:pPr>
        <w:pStyle w:val="XMLCode"/>
      </w:pPr>
      <w:r w:rsidRPr="006D1249">
        <w:tab/>
      </w:r>
      <w:r w:rsidRPr="006D1249">
        <w:tab/>
      </w:r>
      <w:r w:rsidRPr="006D1249">
        <w:tab/>
      </w:r>
      <w:r w:rsidRPr="006D1249">
        <w:tab/>
        <w:t>&lt;Cd&gt;UTAP&lt;/Cd&gt;</w:t>
      </w:r>
    </w:p>
    <w:p w14:paraId="416FC8B9" w14:textId="77777777" w:rsidR="006D1249" w:rsidRPr="006D1249" w:rsidRDefault="006D1249" w:rsidP="006D1249">
      <w:pPr>
        <w:pStyle w:val="XMLCode"/>
      </w:pPr>
      <w:r w:rsidRPr="006D1249">
        <w:tab/>
      </w:r>
      <w:r w:rsidRPr="006D1249">
        <w:tab/>
      </w:r>
      <w:r w:rsidRPr="006D1249">
        <w:tab/>
        <w:t>&lt;/InvstgtnTp&gt;</w:t>
      </w:r>
    </w:p>
    <w:p w14:paraId="787430DA" w14:textId="77777777" w:rsidR="006D1249" w:rsidRPr="006D1249" w:rsidRDefault="006D1249" w:rsidP="006D1249">
      <w:pPr>
        <w:pStyle w:val="XMLCode"/>
      </w:pPr>
      <w:r w:rsidRPr="006D1249">
        <w:tab/>
      </w:r>
      <w:r w:rsidRPr="006D1249">
        <w:tab/>
      </w:r>
      <w:r w:rsidRPr="006D1249">
        <w:tab/>
        <w:t>&lt;UndrlygInstrm&gt;</w:t>
      </w:r>
    </w:p>
    <w:p w14:paraId="1C831E9F" w14:textId="77777777" w:rsidR="006D1249" w:rsidRPr="006D1249" w:rsidRDefault="006D1249" w:rsidP="006D1249">
      <w:pPr>
        <w:pStyle w:val="XMLCode"/>
      </w:pPr>
      <w:r w:rsidRPr="006D1249">
        <w:tab/>
      </w:r>
      <w:r w:rsidRPr="006D1249">
        <w:tab/>
      </w:r>
      <w:r w:rsidRPr="006D1249">
        <w:tab/>
      </w:r>
      <w:r w:rsidRPr="006D1249">
        <w:tab/>
        <w:t>&lt;Cd&gt;XBCT&lt;/Cd&gt;</w:t>
      </w:r>
    </w:p>
    <w:p w14:paraId="6D3A8450" w14:textId="77777777" w:rsidR="006D1249" w:rsidRPr="006D1249" w:rsidRDefault="006D1249" w:rsidP="006D1249">
      <w:pPr>
        <w:pStyle w:val="XMLCode"/>
      </w:pPr>
      <w:r w:rsidRPr="006D1249">
        <w:tab/>
      </w:r>
      <w:r w:rsidRPr="006D1249">
        <w:tab/>
      </w:r>
      <w:r w:rsidRPr="006D1249">
        <w:tab/>
        <w:t>&lt;/UndrlygInstrm&gt;</w:t>
      </w:r>
    </w:p>
    <w:p w14:paraId="78F2E6FF" w14:textId="77777777" w:rsidR="006D1249" w:rsidRPr="006D1249" w:rsidRDefault="006D1249" w:rsidP="006D1249">
      <w:pPr>
        <w:pStyle w:val="XMLCode"/>
      </w:pPr>
      <w:r w:rsidRPr="006D1249">
        <w:tab/>
      </w:r>
      <w:r w:rsidRPr="006D1249">
        <w:tab/>
      </w:r>
      <w:r w:rsidRPr="006D1249">
        <w:tab/>
        <w:t>&lt;Undrlyg&gt;</w:t>
      </w:r>
    </w:p>
    <w:p w14:paraId="1994C13F" w14:textId="77777777" w:rsidR="006D1249" w:rsidRPr="006D1249" w:rsidRDefault="006D1249" w:rsidP="006D1249">
      <w:pPr>
        <w:pStyle w:val="XMLCode"/>
      </w:pPr>
      <w:r w:rsidRPr="006D1249">
        <w:tab/>
      </w:r>
      <w:r w:rsidRPr="006D1249">
        <w:tab/>
      </w:r>
      <w:r w:rsidRPr="006D1249">
        <w:tab/>
      </w:r>
      <w:r w:rsidRPr="006D1249">
        <w:tab/>
        <w:t>&lt;IntrBk&gt;</w:t>
      </w:r>
    </w:p>
    <w:p w14:paraId="7AC6440E" w14:textId="77777777" w:rsidR="006D1249" w:rsidRPr="006D1249" w:rsidRDefault="006D1249" w:rsidP="006D1249">
      <w:pPr>
        <w:pStyle w:val="XMLCode"/>
      </w:pPr>
      <w:r w:rsidRPr="006D1249">
        <w:tab/>
      </w:r>
      <w:r w:rsidRPr="006D1249">
        <w:tab/>
      </w:r>
      <w:r w:rsidRPr="006D1249">
        <w:tab/>
      </w:r>
      <w:r w:rsidRPr="006D1249">
        <w:tab/>
      </w:r>
      <w:r w:rsidRPr="006D1249">
        <w:tab/>
        <w:t>&lt;OrgnlInstrId&gt;FIELD20REF002&lt;/OrgnlInstrId&gt;</w:t>
      </w:r>
    </w:p>
    <w:p w14:paraId="232DD9CE" w14:textId="77777777" w:rsidR="006D1249" w:rsidRPr="006D1249" w:rsidRDefault="006D1249" w:rsidP="006D1249">
      <w:pPr>
        <w:pStyle w:val="XMLCode"/>
      </w:pPr>
      <w:r w:rsidRPr="006D1249">
        <w:tab/>
      </w:r>
      <w:r w:rsidRPr="006D1249">
        <w:tab/>
      </w:r>
      <w:r w:rsidRPr="006D1249">
        <w:tab/>
      </w:r>
      <w:r w:rsidRPr="006D1249">
        <w:tab/>
      </w:r>
      <w:r w:rsidRPr="006D1249">
        <w:tab/>
        <w:t>&lt;OrgnlUETR&gt;174c245f-2682-4291-ad67-2a41e530cd27&lt;/OrgnlUETR&gt;</w:t>
      </w:r>
    </w:p>
    <w:p w14:paraId="31096C1C" w14:textId="77777777" w:rsidR="006D1249" w:rsidRPr="006D1249" w:rsidRDefault="006D1249" w:rsidP="006D1249">
      <w:pPr>
        <w:pStyle w:val="XMLCode"/>
      </w:pPr>
      <w:r w:rsidRPr="006D1249">
        <w:tab/>
      </w:r>
      <w:r w:rsidRPr="006D1249">
        <w:tab/>
      </w:r>
      <w:r w:rsidRPr="006D1249">
        <w:tab/>
      </w:r>
      <w:r w:rsidRPr="006D1249">
        <w:tab/>
      </w:r>
      <w:r w:rsidRPr="006D1249">
        <w:tab/>
        <w:t>&lt;OrgnlIntrBkSttlmAmt Ccy="RON"&gt;100.00&lt;/OrgnlIntrBkSttlmAmt&gt;</w:t>
      </w:r>
    </w:p>
    <w:p w14:paraId="51853175" w14:textId="77777777" w:rsidR="006D1249" w:rsidRPr="006D1249" w:rsidRDefault="006D1249" w:rsidP="006D1249">
      <w:pPr>
        <w:pStyle w:val="XMLCode"/>
      </w:pPr>
      <w:r w:rsidRPr="006D1249">
        <w:tab/>
      </w:r>
      <w:r w:rsidRPr="006D1249">
        <w:tab/>
      </w:r>
      <w:r w:rsidRPr="006D1249">
        <w:tab/>
      </w:r>
      <w:r w:rsidRPr="006D1249">
        <w:tab/>
      </w:r>
      <w:r w:rsidRPr="006D1249">
        <w:tab/>
        <w:t>&lt;OrgnlIntrBkSttlmDt&gt;2022-10-16&lt;/OrgnlIntrBkSttlmDt &gt;</w:t>
      </w:r>
    </w:p>
    <w:p w14:paraId="7DC733AF" w14:textId="77777777" w:rsidR="006D1249" w:rsidRPr="006D1249" w:rsidRDefault="006D1249" w:rsidP="006D1249">
      <w:pPr>
        <w:pStyle w:val="XMLCode"/>
      </w:pPr>
      <w:r w:rsidRPr="006D1249">
        <w:tab/>
      </w:r>
      <w:r w:rsidRPr="006D1249">
        <w:tab/>
      </w:r>
      <w:r w:rsidRPr="006D1249">
        <w:tab/>
      </w:r>
      <w:r w:rsidRPr="006D1249">
        <w:tab/>
        <w:t>&lt;/IntrBk&gt;</w:t>
      </w:r>
    </w:p>
    <w:p w14:paraId="5E16CD23" w14:textId="77777777" w:rsidR="006D1249" w:rsidRPr="006D1249" w:rsidRDefault="006D1249" w:rsidP="006D1249">
      <w:pPr>
        <w:pStyle w:val="XMLCode"/>
      </w:pPr>
      <w:r w:rsidRPr="006D1249">
        <w:tab/>
      </w:r>
      <w:r w:rsidRPr="006D1249">
        <w:tab/>
      </w:r>
      <w:r w:rsidRPr="006D1249">
        <w:tab/>
        <w:t>&lt;/Undrlyg&gt;</w:t>
      </w:r>
    </w:p>
    <w:p w14:paraId="2BC8AEA1" w14:textId="77777777" w:rsidR="006D1249" w:rsidRPr="006D1249" w:rsidRDefault="006D1249" w:rsidP="006D1249">
      <w:pPr>
        <w:pStyle w:val="XMLCode"/>
      </w:pPr>
      <w:r w:rsidRPr="006D1249">
        <w:lastRenderedPageBreak/>
        <w:tab/>
      </w:r>
      <w:r w:rsidRPr="006D1249">
        <w:tab/>
      </w:r>
      <w:r w:rsidRPr="006D1249">
        <w:tab/>
        <w:t>&lt;Rqstr&gt;</w:t>
      </w:r>
    </w:p>
    <w:p w14:paraId="4CE01414" w14:textId="77777777" w:rsidR="006D1249" w:rsidRPr="006D1249" w:rsidRDefault="006D1249" w:rsidP="006D1249">
      <w:pPr>
        <w:pStyle w:val="XMLCode"/>
      </w:pPr>
      <w:r w:rsidRPr="006D1249">
        <w:tab/>
      </w:r>
      <w:r w:rsidRPr="006D1249">
        <w:tab/>
      </w:r>
      <w:r w:rsidRPr="006D1249">
        <w:tab/>
      </w:r>
      <w:r w:rsidRPr="006D1249">
        <w:tab/>
        <w:t>&lt;Agt&gt;</w:t>
      </w:r>
    </w:p>
    <w:p w14:paraId="4B6F28F1" w14:textId="77777777" w:rsidR="006D1249" w:rsidRPr="006D1249" w:rsidRDefault="006D1249" w:rsidP="006D1249">
      <w:pPr>
        <w:pStyle w:val="XMLCode"/>
      </w:pPr>
      <w:r w:rsidRPr="006D1249">
        <w:tab/>
      </w:r>
      <w:r w:rsidRPr="006D1249">
        <w:tab/>
      </w:r>
      <w:r w:rsidRPr="006D1249">
        <w:tab/>
      </w:r>
      <w:r w:rsidRPr="006D1249">
        <w:tab/>
      </w:r>
      <w:r w:rsidRPr="006D1249">
        <w:tab/>
        <w:t>&lt;FinInstnId&gt;</w:t>
      </w:r>
    </w:p>
    <w:p w14:paraId="0282920D" w14:textId="77777777" w:rsidR="006D1249" w:rsidRPr="006D1249" w:rsidRDefault="006D1249" w:rsidP="006D1249">
      <w:pPr>
        <w:pStyle w:val="XMLCode"/>
      </w:pPr>
      <w:r w:rsidRPr="006D1249">
        <w:tab/>
      </w:r>
      <w:r w:rsidRPr="006D1249">
        <w:tab/>
      </w:r>
      <w:r w:rsidRPr="006D1249">
        <w:tab/>
      </w:r>
      <w:r w:rsidRPr="006D1249">
        <w:tab/>
      </w:r>
      <w:r w:rsidRPr="006D1249">
        <w:tab/>
      </w:r>
      <w:r w:rsidRPr="006D1249">
        <w:tab/>
        <w:t>&lt;BICFI&gt;BBBBROMM&lt;/BICFI&gt;</w:t>
      </w:r>
    </w:p>
    <w:p w14:paraId="6629B0CC" w14:textId="77777777" w:rsidR="006D1249" w:rsidRPr="006D1249" w:rsidRDefault="006D1249" w:rsidP="006D1249">
      <w:pPr>
        <w:pStyle w:val="XMLCode"/>
      </w:pPr>
      <w:r w:rsidRPr="006D1249">
        <w:tab/>
      </w:r>
      <w:r w:rsidRPr="006D1249">
        <w:tab/>
      </w:r>
      <w:r w:rsidRPr="006D1249">
        <w:tab/>
      </w:r>
      <w:r w:rsidRPr="006D1249">
        <w:tab/>
      </w:r>
      <w:r w:rsidRPr="006D1249">
        <w:tab/>
        <w:t>&lt;/FinInstnId&gt;</w:t>
      </w:r>
    </w:p>
    <w:p w14:paraId="6870652A" w14:textId="77777777" w:rsidR="006D1249" w:rsidRPr="006D1249" w:rsidRDefault="006D1249" w:rsidP="006D1249">
      <w:pPr>
        <w:pStyle w:val="XMLCode"/>
      </w:pPr>
      <w:r w:rsidRPr="006D1249">
        <w:tab/>
      </w:r>
      <w:r w:rsidRPr="006D1249">
        <w:tab/>
      </w:r>
      <w:r w:rsidRPr="006D1249">
        <w:tab/>
      </w:r>
      <w:r w:rsidRPr="006D1249">
        <w:tab/>
        <w:t>&lt;/Agt&gt;</w:t>
      </w:r>
    </w:p>
    <w:p w14:paraId="3AE5F20C" w14:textId="77777777" w:rsidR="006D1249" w:rsidRPr="006D1249" w:rsidRDefault="006D1249" w:rsidP="006D1249">
      <w:pPr>
        <w:pStyle w:val="XMLCode"/>
      </w:pPr>
      <w:r w:rsidRPr="006D1249">
        <w:tab/>
      </w:r>
      <w:r w:rsidRPr="006D1249">
        <w:tab/>
      </w:r>
      <w:r w:rsidRPr="006D1249">
        <w:tab/>
        <w:t>&lt;/Rqstr&gt;</w:t>
      </w:r>
    </w:p>
    <w:p w14:paraId="22837E84" w14:textId="77777777" w:rsidR="006D1249" w:rsidRPr="006D1249" w:rsidRDefault="006D1249" w:rsidP="006D1249">
      <w:pPr>
        <w:pStyle w:val="XMLCode"/>
      </w:pPr>
      <w:r w:rsidRPr="006D1249">
        <w:tab/>
      </w:r>
      <w:r w:rsidRPr="006D1249">
        <w:tab/>
      </w:r>
      <w:r w:rsidRPr="006D1249">
        <w:tab/>
        <w:t>&lt;Rspndr&gt;</w:t>
      </w:r>
    </w:p>
    <w:p w14:paraId="299964B9" w14:textId="77777777" w:rsidR="006D1249" w:rsidRPr="006D1249" w:rsidRDefault="006D1249" w:rsidP="006D1249">
      <w:pPr>
        <w:pStyle w:val="XMLCode"/>
      </w:pPr>
      <w:r w:rsidRPr="006D1249">
        <w:tab/>
      </w:r>
      <w:r w:rsidRPr="006D1249">
        <w:tab/>
      </w:r>
      <w:r w:rsidRPr="006D1249">
        <w:tab/>
      </w:r>
      <w:r w:rsidRPr="006D1249">
        <w:tab/>
        <w:t>&lt;Agt&gt;</w:t>
      </w:r>
    </w:p>
    <w:p w14:paraId="7CB9CDB8" w14:textId="77777777" w:rsidR="006D1249" w:rsidRPr="006D1249" w:rsidRDefault="006D1249" w:rsidP="006D1249">
      <w:pPr>
        <w:pStyle w:val="XMLCode"/>
      </w:pPr>
      <w:r w:rsidRPr="006D1249">
        <w:tab/>
      </w:r>
      <w:r w:rsidRPr="006D1249">
        <w:tab/>
      </w:r>
      <w:r w:rsidRPr="006D1249">
        <w:tab/>
      </w:r>
      <w:r w:rsidRPr="006D1249">
        <w:tab/>
      </w:r>
      <w:r w:rsidRPr="006D1249">
        <w:tab/>
        <w:t>&lt;FinInstnId&gt;</w:t>
      </w:r>
    </w:p>
    <w:p w14:paraId="7F15F4BD" w14:textId="77777777" w:rsidR="006D1249" w:rsidRPr="006D1249" w:rsidRDefault="006D1249" w:rsidP="006D1249">
      <w:pPr>
        <w:pStyle w:val="XMLCode"/>
      </w:pPr>
      <w:r w:rsidRPr="006D1249">
        <w:tab/>
      </w:r>
      <w:r w:rsidRPr="006D1249">
        <w:tab/>
      </w:r>
      <w:r w:rsidRPr="006D1249">
        <w:tab/>
      </w:r>
      <w:r w:rsidRPr="006D1249">
        <w:tab/>
      </w:r>
      <w:r w:rsidRPr="006D1249">
        <w:tab/>
      </w:r>
      <w:r w:rsidRPr="006D1249">
        <w:tab/>
        <w:t>&lt;BICFI&gt;AAAAGB2L&lt;/BICFI&gt;</w:t>
      </w:r>
    </w:p>
    <w:p w14:paraId="085B0241" w14:textId="77777777" w:rsidR="006D1249" w:rsidRPr="006D1249" w:rsidRDefault="006D1249" w:rsidP="006D1249">
      <w:pPr>
        <w:pStyle w:val="XMLCode"/>
      </w:pPr>
      <w:r w:rsidRPr="006D1249">
        <w:tab/>
      </w:r>
      <w:r w:rsidRPr="006D1249">
        <w:tab/>
      </w:r>
      <w:r w:rsidRPr="006D1249">
        <w:tab/>
      </w:r>
      <w:r w:rsidRPr="006D1249">
        <w:tab/>
      </w:r>
      <w:r w:rsidRPr="006D1249">
        <w:tab/>
        <w:t>&lt;/FinInstnId&gt;</w:t>
      </w:r>
    </w:p>
    <w:p w14:paraId="26723A60" w14:textId="77777777" w:rsidR="006D1249" w:rsidRPr="006D1249" w:rsidRDefault="006D1249" w:rsidP="006D1249">
      <w:pPr>
        <w:pStyle w:val="XMLCode"/>
      </w:pPr>
      <w:r w:rsidRPr="006D1249">
        <w:tab/>
      </w:r>
      <w:r w:rsidRPr="006D1249">
        <w:tab/>
      </w:r>
      <w:r w:rsidRPr="006D1249">
        <w:tab/>
      </w:r>
      <w:r w:rsidRPr="006D1249">
        <w:tab/>
        <w:t>&lt;/Agt&gt;</w:t>
      </w:r>
    </w:p>
    <w:p w14:paraId="073648A6" w14:textId="77777777" w:rsidR="006D1249" w:rsidRPr="006D1249" w:rsidRDefault="006D1249" w:rsidP="006D1249">
      <w:pPr>
        <w:pStyle w:val="XMLCode"/>
      </w:pPr>
      <w:r w:rsidRPr="006D1249">
        <w:tab/>
      </w:r>
      <w:r w:rsidRPr="006D1249">
        <w:tab/>
      </w:r>
      <w:r w:rsidRPr="006D1249">
        <w:tab/>
        <w:t>&lt;/Rspndr&gt;</w:t>
      </w:r>
    </w:p>
    <w:p w14:paraId="488DBEA1" w14:textId="77777777" w:rsidR="006D1249" w:rsidRPr="006D1249" w:rsidRDefault="006D1249" w:rsidP="006D1249">
      <w:pPr>
        <w:pStyle w:val="XMLCode"/>
      </w:pPr>
      <w:r w:rsidRPr="006D1249">
        <w:tab/>
      </w:r>
      <w:r w:rsidRPr="006D1249">
        <w:tab/>
      </w:r>
      <w:r w:rsidRPr="006D1249">
        <w:tab/>
        <w:t>&lt;ReqOrgtr&gt;</w:t>
      </w:r>
    </w:p>
    <w:p w14:paraId="00D6F46B" w14:textId="77777777" w:rsidR="006D1249" w:rsidRPr="006D1249" w:rsidRDefault="006D1249" w:rsidP="006D1249">
      <w:pPr>
        <w:pStyle w:val="XMLCode"/>
      </w:pPr>
      <w:r w:rsidRPr="006D1249">
        <w:tab/>
      </w:r>
      <w:r w:rsidRPr="006D1249">
        <w:tab/>
      </w:r>
      <w:r w:rsidRPr="006D1249">
        <w:tab/>
      </w:r>
      <w:r w:rsidRPr="006D1249">
        <w:tab/>
        <w:t>&lt;Agt&gt;</w:t>
      </w:r>
    </w:p>
    <w:p w14:paraId="516B5CC0" w14:textId="77777777" w:rsidR="006D1249" w:rsidRPr="006D1249" w:rsidRDefault="006D1249" w:rsidP="006D1249">
      <w:pPr>
        <w:pStyle w:val="XMLCode"/>
      </w:pPr>
      <w:r w:rsidRPr="006D1249">
        <w:tab/>
      </w:r>
      <w:r w:rsidRPr="006D1249">
        <w:tab/>
      </w:r>
      <w:r w:rsidRPr="006D1249">
        <w:tab/>
      </w:r>
      <w:r w:rsidRPr="006D1249">
        <w:tab/>
      </w:r>
      <w:r w:rsidRPr="006D1249">
        <w:tab/>
        <w:t>&lt;FinInstnId&gt;</w:t>
      </w:r>
    </w:p>
    <w:p w14:paraId="1ED20E37" w14:textId="77777777" w:rsidR="006D1249" w:rsidRPr="006D1249" w:rsidRDefault="006D1249" w:rsidP="006D1249">
      <w:pPr>
        <w:pStyle w:val="XMLCode"/>
      </w:pPr>
      <w:r w:rsidRPr="006D1249">
        <w:tab/>
      </w:r>
      <w:r w:rsidRPr="006D1249">
        <w:tab/>
      </w:r>
      <w:r w:rsidRPr="006D1249">
        <w:tab/>
      </w:r>
      <w:r w:rsidRPr="006D1249">
        <w:tab/>
      </w:r>
      <w:r w:rsidRPr="006D1249">
        <w:tab/>
      </w:r>
      <w:r w:rsidRPr="006D1249">
        <w:tab/>
        <w:t>&lt;BICFI&gt;CCCCHKHH&lt;/BICFI&gt;</w:t>
      </w:r>
    </w:p>
    <w:p w14:paraId="7B781876" w14:textId="77777777" w:rsidR="006D1249" w:rsidRPr="006D1249" w:rsidRDefault="006D1249" w:rsidP="006D1249">
      <w:pPr>
        <w:pStyle w:val="XMLCode"/>
      </w:pPr>
      <w:r w:rsidRPr="006D1249">
        <w:tab/>
      </w:r>
      <w:r w:rsidRPr="006D1249">
        <w:tab/>
      </w:r>
      <w:r w:rsidRPr="006D1249">
        <w:tab/>
      </w:r>
      <w:r w:rsidRPr="006D1249">
        <w:tab/>
      </w:r>
      <w:r w:rsidRPr="006D1249">
        <w:tab/>
        <w:t>&lt;/FinInstnId&gt;</w:t>
      </w:r>
    </w:p>
    <w:p w14:paraId="494F67D2" w14:textId="77777777" w:rsidR="006D1249" w:rsidRPr="006D1249" w:rsidRDefault="006D1249" w:rsidP="006D1249">
      <w:pPr>
        <w:pStyle w:val="XMLCode"/>
      </w:pPr>
      <w:r w:rsidRPr="006D1249">
        <w:tab/>
      </w:r>
      <w:r w:rsidRPr="006D1249">
        <w:tab/>
      </w:r>
      <w:r w:rsidRPr="006D1249">
        <w:tab/>
      </w:r>
      <w:r w:rsidRPr="006D1249">
        <w:tab/>
        <w:t>&lt;/Agt&gt;</w:t>
      </w:r>
    </w:p>
    <w:p w14:paraId="064EADFF" w14:textId="77777777" w:rsidR="006D1249" w:rsidRPr="006D1249" w:rsidRDefault="006D1249" w:rsidP="006D1249">
      <w:pPr>
        <w:pStyle w:val="XMLCode"/>
      </w:pPr>
      <w:r w:rsidRPr="006D1249">
        <w:tab/>
      </w:r>
      <w:r w:rsidRPr="006D1249">
        <w:tab/>
      </w:r>
      <w:r w:rsidRPr="006D1249">
        <w:tab/>
        <w:t>&lt;/ReqOrgtr&gt;</w:t>
      </w:r>
    </w:p>
    <w:p w14:paraId="1375C6C9" w14:textId="77777777" w:rsidR="006D1249" w:rsidRPr="006D1249" w:rsidRDefault="006D1249" w:rsidP="006D1249">
      <w:pPr>
        <w:pStyle w:val="XMLCode"/>
      </w:pPr>
      <w:r w:rsidRPr="006D1249">
        <w:tab/>
      </w:r>
      <w:r w:rsidRPr="006D1249">
        <w:tab/>
        <w:t>&lt;/InvstgtnReq&gt;</w:t>
      </w:r>
    </w:p>
    <w:p w14:paraId="596C6156" w14:textId="77777777" w:rsidR="009F5A2D" w:rsidRPr="00F80E79" w:rsidRDefault="009F5A2D" w:rsidP="009F5A2D">
      <w:pPr>
        <w:pStyle w:val="XMLCode"/>
      </w:pPr>
      <w:r w:rsidRPr="00F80E79">
        <w:tab/>
      </w:r>
      <w:r w:rsidRPr="00F80E79">
        <w:tab/>
        <w:t>&lt;InvstgtnData&gt;</w:t>
      </w:r>
    </w:p>
    <w:p w14:paraId="2DDF1847" w14:textId="77777777" w:rsidR="009F5A2D" w:rsidRPr="00F80E79" w:rsidRDefault="009F5A2D" w:rsidP="009F5A2D">
      <w:pPr>
        <w:pStyle w:val="XMLCode"/>
      </w:pPr>
      <w:r w:rsidRPr="00F80E79">
        <w:tab/>
      </w:r>
      <w:r w:rsidRPr="00F80E79">
        <w:tab/>
      </w:r>
      <w:r w:rsidRPr="00F80E79">
        <w:tab/>
        <w:t>&lt;Rsn&gt;</w:t>
      </w:r>
    </w:p>
    <w:p w14:paraId="62B3352E" w14:textId="77777777" w:rsidR="009F5A2D" w:rsidRPr="00F80E79" w:rsidRDefault="009F5A2D" w:rsidP="009F5A2D">
      <w:pPr>
        <w:pStyle w:val="XMLCode"/>
      </w:pPr>
      <w:r w:rsidRPr="00F80E79">
        <w:tab/>
      </w:r>
      <w:r w:rsidRPr="00F80E79">
        <w:tab/>
      </w:r>
      <w:r w:rsidRPr="00F80E79">
        <w:tab/>
      </w:r>
      <w:r w:rsidRPr="00F80E79">
        <w:tab/>
        <w:t>&lt;Cd&gt;</w:t>
      </w:r>
      <w:r>
        <w:t>CTOR</w:t>
      </w:r>
      <w:r w:rsidRPr="00F80E79">
        <w:t>&lt;/Cd&gt;&lt;!-- Creditor --&gt;</w:t>
      </w:r>
    </w:p>
    <w:p w14:paraId="100C1A4D" w14:textId="77777777" w:rsidR="009F5A2D" w:rsidRDefault="009F5A2D" w:rsidP="009F5A2D">
      <w:pPr>
        <w:pStyle w:val="XMLCode"/>
      </w:pPr>
      <w:r w:rsidRPr="00F80E79">
        <w:tab/>
      </w:r>
      <w:r w:rsidRPr="00F80E79">
        <w:tab/>
      </w:r>
      <w:r w:rsidRPr="00F80E79">
        <w:tab/>
        <w:t>&lt;/Rsn&gt;</w:t>
      </w:r>
    </w:p>
    <w:p w14:paraId="3B59C7BA" w14:textId="77777777" w:rsidR="009F5A2D" w:rsidRPr="00CD7B3B" w:rsidRDefault="009F5A2D" w:rsidP="009F5A2D">
      <w:pPr>
        <w:pStyle w:val="XMLCode"/>
      </w:pPr>
      <w:r w:rsidRPr="00CD7B3B">
        <w:tab/>
      </w:r>
      <w:r w:rsidRPr="00CD7B3B">
        <w:tab/>
      </w:r>
      <w:r w:rsidRPr="00CD7B3B">
        <w:tab/>
        <w:t>&lt;Rsn</w:t>
      </w:r>
      <w:r>
        <w:t>SubTp</w:t>
      </w:r>
      <w:r w:rsidRPr="00CD7B3B">
        <w:t>&gt;</w:t>
      </w:r>
    </w:p>
    <w:p w14:paraId="7E4FF68B" w14:textId="77777777" w:rsidR="009F5A2D" w:rsidRPr="00CD7B3B" w:rsidRDefault="009F5A2D" w:rsidP="009F5A2D">
      <w:pPr>
        <w:pStyle w:val="XMLCode"/>
      </w:pPr>
      <w:r w:rsidRPr="00CD7B3B">
        <w:tab/>
      </w:r>
      <w:r w:rsidRPr="00CD7B3B">
        <w:tab/>
      </w:r>
      <w:r w:rsidRPr="00CD7B3B">
        <w:tab/>
      </w:r>
      <w:r w:rsidRPr="00CD7B3B">
        <w:tab/>
        <w:t>&lt;Cd&gt;</w:t>
      </w:r>
      <w:r>
        <w:t>MMNA</w:t>
      </w:r>
      <w:r w:rsidRPr="00CD7B3B">
        <w:t xml:space="preserve">&lt;/Cd&gt;&lt;!-- </w:t>
      </w:r>
      <w:r>
        <w:t>Mismatch Name And Account</w:t>
      </w:r>
      <w:r w:rsidRPr="00CD7B3B">
        <w:t xml:space="preserve"> --&gt;</w:t>
      </w:r>
    </w:p>
    <w:p w14:paraId="5CB239BE" w14:textId="77777777" w:rsidR="009F5A2D" w:rsidRPr="00CD7B3B" w:rsidRDefault="009F5A2D" w:rsidP="009F5A2D">
      <w:pPr>
        <w:pStyle w:val="XMLCode"/>
      </w:pPr>
      <w:r w:rsidRPr="00CD7B3B">
        <w:tab/>
      </w:r>
      <w:r w:rsidRPr="00CD7B3B">
        <w:tab/>
      </w:r>
      <w:r w:rsidRPr="00CD7B3B">
        <w:tab/>
        <w:t>&lt;/Rsn</w:t>
      </w:r>
      <w:r>
        <w:t>SubTp</w:t>
      </w:r>
      <w:r w:rsidRPr="00CD7B3B">
        <w:t>&gt;</w:t>
      </w:r>
    </w:p>
    <w:p w14:paraId="3C5E029E" w14:textId="77777777" w:rsidR="009F5A2D" w:rsidRPr="00F80E79" w:rsidRDefault="009F5A2D" w:rsidP="009F5A2D">
      <w:pPr>
        <w:pStyle w:val="XMLCode"/>
      </w:pPr>
      <w:r w:rsidRPr="00F80E79">
        <w:tab/>
      </w:r>
      <w:r w:rsidRPr="00F80E79">
        <w:tab/>
        <w:t>&lt;/InvstgtnData&gt;</w:t>
      </w:r>
    </w:p>
    <w:p w14:paraId="49E46DA5" w14:textId="77777777" w:rsidR="006D1249" w:rsidRPr="006D1249" w:rsidRDefault="006D1249" w:rsidP="006D1249">
      <w:pPr>
        <w:pStyle w:val="XMLCode"/>
      </w:pPr>
      <w:r w:rsidRPr="006D1249">
        <w:tab/>
        <w:t>&lt;/InvstgtnReq&gt;</w:t>
      </w:r>
    </w:p>
    <w:p w14:paraId="6F930679" w14:textId="5B4F3B04" w:rsidR="006D1249" w:rsidRPr="00BC76D1" w:rsidRDefault="006D1249" w:rsidP="006D1249">
      <w:pPr>
        <w:pStyle w:val="XMLCode"/>
      </w:pPr>
      <w:r w:rsidRPr="006D1249">
        <w:t>&lt;/Document&gt;</w:t>
      </w:r>
    </w:p>
    <w:p w14:paraId="05D2B12E" w14:textId="77777777" w:rsidR="001978D9" w:rsidRDefault="001978D9" w:rsidP="002F617C"/>
    <w:p w14:paraId="2F116614" w14:textId="77777777" w:rsidR="001978D9" w:rsidRDefault="001978D9" w:rsidP="002F617C"/>
    <w:p w14:paraId="00028976" w14:textId="77777777" w:rsidR="001978D9" w:rsidRDefault="001978D9" w:rsidP="002F617C"/>
    <w:p w14:paraId="66B9D304" w14:textId="77777777" w:rsidR="001978D9" w:rsidRDefault="001978D9" w:rsidP="002F617C"/>
    <w:p w14:paraId="3D761788" w14:textId="77777777" w:rsidR="001978D9" w:rsidRDefault="001978D9" w:rsidP="002F617C"/>
    <w:p w14:paraId="6C0F0D90" w14:textId="77777777" w:rsidR="001978D9" w:rsidRDefault="001978D9" w:rsidP="002F617C"/>
    <w:p w14:paraId="17ED98E6" w14:textId="77777777" w:rsidR="00131A45" w:rsidRPr="00867CEB" w:rsidRDefault="00131A45" w:rsidP="00FC2CEC">
      <w:pPr>
        <w:pStyle w:val="Heading4"/>
      </w:pPr>
      <w:r w:rsidRPr="00867CEB">
        <w:lastRenderedPageBreak/>
        <w:t xml:space="preserve">Investigation </w:t>
      </w:r>
      <w:r>
        <w:t>r</w:t>
      </w:r>
      <w:r w:rsidRPr="00867CEB">
        <w:t xml:space="preserve">esponse </w:t>
      </w:r>
    </w:p>
    <w:p w14:paraId="0D29DD83" w14:textId="77777777" w:rsidR="00204EB5" w:rsidRPr="00867CEB" w:rsidRDefault="00204EB5" w:rsidP="00204EB5">
      <w:pPr>
        <w:rPr>
          <w:rStyle w:val="Bold"/>
        </w:rPr>
      </w:pPr>
      <w:r w:rsidRPr="00867CEB">
        <w:rPr>
          <w:rStyle w:val="Bold"/>
        </w:rPr>
        <w:t>Description</w:t>
      </w:r>
    </w:p>
    <w:p w14:paraId="06D87E58" w14:textId="0F0AD9D4" w:rsidR="00C924E3" w:rsidRDefault="00204EB5" w:rsidP="00204EB5">
      <w:pPr>
        <w:pStyle w:val="Normal2"/>
      </w:pPr>
      <w:r w:rsidRPr="00867CEB">
        <w:t xml:space="preserve">The </w:t>
      </w:r>
      <w:r>
        <w:t>I</w:t>
      </w:r>
      <w:r w:rsidRPr="00867CEB">
        <w:t xml:space="preserve">nvestigation </w:t>
      </w:r>
      <w:r>
        <w:t>R</w:t>
      </w:r>
      <w:r w:rsidRPr="00867CEB">
        <w:t>e</w:t>
      </w:r>
      <w:r>
        <w:t xml:space="preserve">sponder </w:t>
      </w:r>
      <w:r w:rsidRPr="00867CEB">
        <w:t>(</w:t>
      </w:r>
      <w:r>
        <w:t>AAAAGB2L</w:t>
      </w:r>
      <w:r w:rsidRPr="00867CEB">
        <w:t>) sends an investigation re</w:t>
      </w:r>
      <w:r>
        <w:t>sponse</w:t>
      </w:r>
      <w:r w:rsidRPr="00867CEB">
        <w:t xml:space="preserve"> (camt.11</w:t>
      </w:r>
      <w:r>
        <w:t>1</w:t>
      </w:r>
      <w:r w:rsidRPr="00867CEB">
        <w:t xml:space="preserve">) to the </w:t>
      </w:r>
      <w:r>
        <w:t>I</w:t>
      </w:r>
      <w:r w:rsidRPr="00867CEB">
        <w:t xml:space="preserve">nvestigation </w:t>
      </w:r>
      <w:r>
        <w:t>R</w:t>
      </w:r>
      <w:r w:rsidRPr="00867CEB">
        <w:t>e</w:t>
      </w:r>
      <w:r>
        <w:t>questor</w:t>
      </w:r>
      <w:r w:rsidRPr="00867CEB">
        <w:t xml:space="preserve"> (</w:t>
      </w:r>
      <w:r>
        <w:t>BBBBROMM</w:t>
      </w:r>
      <w:r w:rsidRPr="00867CEB">
        <w:t>)</w:t>
      </w:r>
      <w:r w:rsidR="001B7402">
        <w:t>.</w:t>
      </w:r>
      <w:r>
        <w:t xml:space="preserve"> </w:t>
      </w:r>
    </w:p>
    <w:p w14:paraId="53BF9941" w14:textId="2680EFC5" w:rsidR="001978D9" w:rsidRDefault="00204EB5" w:rsidP="00EE1589">
      <w:pPr>
        <w:pStyle w:val="Normal2"/>
      </w:pPr>
      <w:r>
        <w:t>BBBBROMM realise</w:t>
      </w:r>
      <w:r w:rsidR="005B6E59">
        <w:t>s</w:t>
      </w:r>
      <w:r>
        <w:t xml:space="preserve"> they were not the originator of the </w:t>
      </w:r>
      <w:r w:rsidR="005B6069">
        <w:t xml:space="preserve">initial </w:t>
      </w:r>
      <w:r>
        <w:t xml:space="preserve">request. </w:t>
      </w:r>
      <w:r w:rsidR="001C5BB4">
        <w:t>The role of BBBBROMM now changes and a second camt.11</w:t>
      </w:r>
      <w:r w:rsidR="00EE1589">
        <w:t>1</w:t>
      </w:r>
      <w:r w:rsidR="001C5BB4">
        <w:t xml:space="preserve"> is sent.</w:t>
      </w:r>
    </w:p>
    <w:p w14:paraId="7867439A" w14:textId="674BC145" w:rsidR="001978D9" w:rsidRDefault="001978D9" w:rsidP="001978D9">
      <w:pPr>
        <w:pStyle w:val="Normal2"/>
      </w:pPr>
      <w:r w:rsidRPr="00867CEB">
        <w:t xml:space="preserve">The </w:t>
      </w:r>
      <w:r>
        <w:t>I</w:t>
      </w:r>
      <w:r w:rsidRPr="00867CEB">
        <w:t xml:space="preserve">nvestigation </w:t>
      </w:r>
      <w:r>
        <w:t>R</w:t>
      </w:r>
      <w:r w:rsidRPr="00867CEB">
        <w:t>e</w:t>
      </w:r>
      <w:r w:rsidR="00A7179F">
        <w:t>sponder</w:t>
      </w:r>
      <w:r w:rsidRPr="00867CEB">
        <w:t xml:space="preserve"> (</w:t>
      </w:r>
      <w:r>
        <w:t>BBBBROMM</w:t>
      </w:r>
      <w:r w:rsidRPr="00867CEB">
        <w:t>) sends an investigation re</w:t>
      </w:r>
      <w:r w:rsidR="00A7179F">
        <w:t>sponse</w:t>
      </w:r>
      <w:r w:rsidRPr="00867CEB">
        <w:t xml:space="preserve"> (camt.11</w:t>
      </w:r>
      <w:r w:rsidR="00A7179F">
        <w:t>1</w:t>
      </w:r>
      <w:r w:rsidRPr="00867CEB">
        <w:t xml:space="preserve">) to the </w:t>
      </w:r>
      <w:r>
        <w:t>I</w:t>
      </w:r>
      <w:r w:rsidRPr="00867CEB">
        <w:t xml:space="preserve">nvestigation </w:t>
      </w:r>
      <w:r>
        <w:t>R</w:t>
      </w:r>
      <w:r w:rsidR="00A7179F">
        <w:t>equestor</w:t>
      </w:r>
      <w:r w:rsidRPr="00867CEB">
        <w:t xml:space="preserve"> (</w:t>
      </w:r>
      <w:r w:rsidR="00A7179F">
        <w:t>CCCCHKHH</w:t>
      </w:r>
      <w:r w:rsidRPr="00867CEB">
        <w:t>)</w:t>
      </w:r>
      <w:r>
        <w:t xml:space="preserve"> with R</w:t>
      </w:r>
      <w:r w:rsidR="00A150DC">
        <w:t>esponse</w:t>
      </w:r>
      <w:r>
        <w:t xml:space="preserve"> Originator (</w:t>
      </w:r>
      <w:r w:rsidR="00A150DC">
        <w:t>AAAAGB2L</w:t>
      </w:r>
      <w:r>
        <w:t xml:space="preserve">). </w:t>
      </w:r>
    </w:p>
    <w:p w14:paraId="10C059D7" w14:textId="388F614C" w:rsidR="001978D9" w:rsidRPr="00867CEB" w:rsidRDefault="00AE1CA0" w:rsidP="00204EB5">
      <w:pPr>
        <w:pStyle w:val="Normal2"/>
      </w:pPr>
      <w:r>
        <w:t xml:space="preserve">The </w:t>
      </w:r>
      <w:r w:rsidRPr="006F78EA">
        <w:t>Requestor Investigation Identification</w:t>
      </w:r>
      <w:r>
        <w:t xml:space="preserve"> belonging to CCCCHKHH from the initial request </w:t>
      </w:r>
      <w:r w:rsidR="005377E1">
        <w:t>must be</w:t>
      </w:r>
      <w:r>
        <w:t xml:space="preserve"> populated on the second re</w:t>
      </w:r>
      <w:r w:rsidR="005377E1">
        <w:t>sponse.</w:t>
      </w:r>
    </w:p>
    <w:p w14:paraId="7BEEA257" w14:textId="17C8934F" w:rsidR="00296DBD" w:rsidRDefault="00443866" w:rsidP="00296DBD">
      <w:pPr>
        <w:rPr>
          <w:rStyle w:val="Bold"/>
        </w:rPr>
      </w:pPr>
      <w:r w:rsidRPr="00BB5F61">
        <w:object w:dxaOrig="9091" w:dyaOrig="4621" w14:anchorId="5C7F395D">
          <v:shape id="_x0000_i1049" type="#_x0000_t75" style="width:454.5pt;height:230.25pt" o:ole="">
            <v:imagedata r:id="rId78" o:title=""/>
          </v:shape>
          <o:OLEObject Type="Embed" ProgID="Visio.Drawing.15" ShapeID="_x0000_i1049" DrawAspect="Content" ObjectID="_1834942906" r:id="rId80"/>
        </w:object>
      </w:r>
    </w:p>
    <w:p w14:paraId="538FE9C0" w14:textId="1272C647" w:rsidR="00296DBD" w:rsidRDefault="00296DBD" w:rsidP="00296DBD">
      <w:pPr>
        <w:rPr>
          <w:rStyle w:val="Bold"/>
        </w:rPr>
      </w:pPr>
      <w:r w:rsidRPr="00567A9A">
        <w:rPr>
          <w:rStyle w:val="Bold"/>
        </w:rPr>
        <w:t xml:space="preserve">Business </w:t>
      </w:r>
      <w:r>
        <w:rPr>
          <w:rStyle w:val="Bold"/>
        </w:rPr>
        <w:t>d</w:t>
      </w:r>
      <w:r w:rsidRPr="00567A9A">
        <w:rPr>
          <w:rStyle w:val="Bold"/>
        </w:rPr>
        <w:t>ata</w:t>
      </w:r>
      <w:r>
        <w:rPr>
          <w:rStyle w:val="Bold"/>
        </w:rPr>
        <w:t xml:space="preserve"> (first camt.111)</w:t>
      </w:r>
    </w:p>
    <w:p w14:paraId="6F465524" w14:textId="77777777" w:rsidR="00296DBD" w:rsidRPr="00567A9A" w:rsidRDefault="00296DBD" w:rsidP="00296DBD">
      <w:pPr>
        <w:rPr>
          <w:rStyle w:val="Bold"/>
        </w:rPr>
      </w:pP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2410"/>
        <w:gridCol w:w="3909"/>
      </w:tblGrid>
      <w:tr w:rsidR="00296DBD" w14:paraId="0DB89ED9" w14:textId="77777777" w:rsidTr="00794CB1">
        <w:trPr>
          <w:cantSplit/>
          <w:tblHeader/>
        </w:trPr>
        <w:tc>
          <w:tcPr>
            <w:tcW w:w="182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3075200" w14:textId="77777777" w:rsidR="00296DBD" w:rsidRPr="00296DBD" w:rsidRDefault="00296DBD" w:rsidP="00296DBD">
            <w:pPr>
              <w:pStyle w:val="TableHeading"/>
            </w:pPr>
            <w:r>
              <w:t>Element</w:t>
            </w:r>
          </w:p>
        </w:tc>
        <w:tc>
          <w:tcPr>
            <w:tcW w:w="241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AE1AF60" w14:textId="77777777" w:rsidR="00296DBD" w:rsidRPr="00296DBD" w:rsidRDefault="00296DBD" w:rsidP="00296DBD">
            <w:pPr>
              <w:pStyle w:val="TableHeading"/>
            </w:pPr>
            <w:r>
              <w:t>XML Tag</w:t>
            </w:r>
          </w:p>
        </w:tc>
        <w:tc>
          <w:tcPr>
            <w:tcW w:w="390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F11ECDD" w14:textId="77777777" w:rsidR="00296DBD" w:rsidRPr="00296DBD" w:rsidRDefault="00296DBD" w:rsidP="00296DBD">
            <w:pPr>
              <w:pStyle w:val="TableHeading"/>
            </w:pPr>
            <w:r>
              <w:t>Content</w:t>
            </w:r>
          </w:p>
        </w:tc>
      </w:tr>
      <w:tr w:rsidR="00296DBD" w14:paraId="5E2C2FE6" w14:textId="77777777" w:rsidTr="00794CB1">
        <w:tc>
          <w:tcPr>
            <w:tcW w:w="1820" w:type="dxa"/>
            <w:shd w:val="clear" w:color="auto" w:fill="FFFFFF"/>
          </w:tcPr>
          <w:p w14:paraId="7EB2A606" w14:textId="77777777" w:rsidR="00296DBD" w:rsidRPr="00296DBD" w:rsidRDefault="00296DBD" w:rsidP="00296DBD">
            <w:pPr>
              <w:pStyle w:val="TableText"/>
            </w:pPr>
            <w:r>
              <w:t xml:space="preserve">Responder </w:t>
            </w:r>
            <w:r w:rsidRPr="00296DBD">
              <w:t>Investigation Identification</w:t>
            </w:r>
          </w:p>
        </w:tc>
        <w:tc>
          <w:tcPr>
            <w:tcW w:w="2410" w:type="dxa"/>
            <w:shd w:val="clear" w:color="auto" w:fill="FFFFFF"/>
          </w:tcPr>
          <w:p w14:paraId="2698210D" w14:textId="77777777" w:rsidR="00296DBD" w:rsidRPr="00296DBD" w:rsidRDefault="00296DBD" w:rsidP="00296DBD">
            <w:pPr>
              <w:pStyle w:val="TableText"/>
            </w:pPr>
            <w:r w:rsidRPr="00756884">
              <w:t>&lt;RspndrInvstgtnId&gt;</w:t>
            </w:r>
          </w:p>
        </w:tc>
        <w:tc>
          <w:tcPr>
            <w:tcW w:w="3909" w:type="dxa"/>
            <w:shd w:val="clear" w:color="auto" w:fill="FFFFFF"/>
          </w:tcPr>
          <w:p w14:paraId="3538C6B7" w14:textId="0997F47D" w:rsidR="00296DBD" w:rsidRPr="00296DBD" w:rsidRDefault="00876A46" w:rsidP="005A0A5B">
            <w:pPr>
              <w:pStyle w:val="TableTextCentre"/>
              <w:jc w:val="left"/>
            </w:pPr>
            <w:r>
              <w:rPr>
                <w:rStyle w:val="Bold"/>
              </w:rPr>
              <w:t>AAAA6543</w:t>
            </w:r>
          </w:p>
        </w:tc>
      </w:tr>
      <w:tr w:rsidR="00296DBD" w14:paraId="27A660E0" w14:textId="77777777" w:rsidTr="00794CB1">
        <w:tc>
          <w:tcPr>
            <w:tcW w:w="1820" w:type="dxa"/>
            <w:shd w:val="clear" w:color="auto" w:fill="FFFFFF"/>
          </w:tcPr>
          <w:p w14:paraId="60366717" w14:textId="77777777" w:rsidR="00296DBD" w:rsidRPr="00296DBD" w:rsidRDefault="00296DBD" w:rsidP="00296DBD">
            <w:pPr>
              <w:pStyle w:val="TableText"/>
            </w:pPr>
            <w:r>
              <w:t>S</w:t>
            </w:r>
            <w:r w:rsidRPr="00296DBD">
              <w:t>tatus</w:t>
            </w:r>
          </w:p>
        </w:tc>
        <w:tc>
          <w:tcPr>
            <w:tcW w:w="2410" w:type="dxa"/>
            <w:shd w:val="clear" w:color="auto" w:fill="FFFFFF"/>
          </w:tcPr>
          <w:p w14:paraId="221DC3B6" w14:textId="77777777" w:rsidR="00296DBD" w:rsidRPr="00296DBD" w:rsidRDefault="00296DBD" w:rsidP="00296DBD">
            <w:pPr>
              <w:pStyle w:val="TableText"/>
            </w:pPr>
            <w:r w:rsidRPr="00756884">
              <w:t>&lt;Sts&gt;</w:t>
            </w:r>
          </w:p>
        </w:tc>
        <w:tc>
          <w:tcPr>
            <w:tcW w:w="3909" w:type="dxa"/>
            <w:shd w:val="clear" w:color="auto" w:fill="FFFFFF"/>
          </w:tcPr>
          <w:p w14:paraId="6AE9D53C" w14:textId="77777777" w:rsidR="00296DBD" w:rsidRPr="00296DBD" w:rsidRDefault="00296DBD" w:rsidP="00296DBD">
            <w:pPr>
              <w:pStyle w:val="TableText"/>
            </w:pPr>
            <w:r>
              <w:rPr>
                <w:rStyle w:val="Bold"/>
              </w:rPr>
              <w:t>CLSD</w:t>
            </w:r>
          </w:p>
        </w:tc>
      </w:tr>
      <w:tr w:rsidR="00296DBD" w14:paraId="3DD313BC" w14:textId="77777777" w:rsidTr="00794CB1">
        <w:tc>
          <w:tcPr>
            <w:tcW w:w="1820" w:type="dxa"/>
            <w:shd w:val="clear" w:color="auto" w:fill="FFFFFF"/>
          </w:tcPr>
          <w:p w14:paraId="7158B967" w14:textId="77777777" w:rsidR="00296DBD" w:rsidRPr="00296DBD" w:rsidRDefault="00296DBD" w:rsidP="00296DBD">
            <w:pPr>
              <w:pStyle w:val="TableText"/>
            </w:pPr>
            <w:r w:rsidRPr="006F78EA">
              <w:t xml:space="preserve">Requestor Investigation </w:t>
            </w:r>
            <w:r w:rsidRPr="00296DBD">
              <w:t>Identification</w:t>
            </w:r>
          </w:p>
        </w:tc>
        <w:tc>
          <w:tcPr>
            <w:tcW w:w="2410" w:type="dxa"/>
            <w:shd w:val="clear" w:color="auto" w:fill="FFFFFF"/>
          </w:tcPr>
          <w:p w14:paraId="73CD9901" w14:textId="77777777" w:rsidR="00296DBD" w:rsidRPr="00296DBD" w:rsidRDefault="00296DBD" w:rsidP="00296DBD">
            <w:pPr>
              <w:pStyle w:val="TableText"/>
            </w:pPr>
            <w:r w:rsidRPr="00756884">
              <w:t>&lt;RqstrInvstgtnId&gt;</w:t>
            </w:r>
          </w:p>
        </w:tc>
        <w:tc>
          <w:tcPr>
            <w:tcW w:w="3909" w:type="dxa"/>
            <w:shd w:val="clear" w:color="auto" w:fill="FFFFFF"/>
          </w:tcPr>
          <w:p w14:paraId="3173AD7B" w14:textId="38ACC22C" w:rsidR="00296DBD" w:rsidRPr="00296DBD" w:rsidRDefault="00876A46" w:rsidP="00296DBD">
            <w:pPr>
              <w:pStyle w:val="TableText"/>
              <w:rPr>
                <w:rStyle w:val="Bold"/>
              </w:rPr>
            </w:pPr>
            <w:r w:rsidRPr="00876A46">
              <w:rPr>
                <w:rStyle w:val="Bold"/>
              </w:rPr>
              <w:t>BBBB1523</w:t>
            </w:r>
          </w:p>
        </w:tc>
      </w:tr>
      <w:tr w:rsidR="00296DBD" w14:paraId="7E0287DC" w14:textId="77777777" w:rsidTr="00794CB1">
        <w:tc>
          <w:tcPr>
            <w:tcW w:w="1820" w:type="dxa"/>
            <w:shd w:val="clear" w:color="auto" w:fill="FFFFFF"/>
          </w:tcPr>
          <w:p w14:paraId="0277E351" w14:textId="77777777" w:rsidR="00296DBD" w:rsidRPr="00296DBD" w:rsidRDefault="00296DBD" w:rsidP="00296DBD">
            <w:pPr>
              <w:pStyle w:val="TableText"/>
            </w:pPr>
            <w:r>
              <w:t xml:space="preserve">Requestor </w:t>
            </w:r>
          </w:p>
        </w:tc>
        <w:tc>
          <w:tcPr>
            <w:tcW w:w="2410" w:type="dxa"/>
            <w:shd w:val="clear" w:color="auto" w:fill="FFFFFF"/>
          </w:tcPr>
          <w:p w14:paraId="4C5838EC" w14:textId="77777777" w:rsidR="00296DBD" w:rsidRPr="00296DBD" w:rsidRDefault="00296DBD" w:rsidP="00296DBD">
            <w:pPr>
              <w:pStyle w:val="TableText"/>
            </w:pPr>
            <w:r w:rsidRPr="00756884">
              <w:t>&lt;BICFI&gt;</w:t>
            </w:r>
          </w:p>
        </w:tc>
        <w:tc>
          <w:tcPr>
            <w:tcW w:w="3909" w:type="dxa"/>
            <w:shd w:val="clear" w:color="auto" w:fill="FFFFFF"/>
          </w:tcPr>
          <w:p w14:paraId="6F8C8CCD" w14:textId="77777777" w:rsidR="00296DBD" w:rsidRPr="00296DBD" w:rsidRDefault="00296DBD" w:rsidP="00296DBD">
            <w:pPr>
              <w:pStyle w:val="TableText"/>
              <w:rPr>
                <w:rStyle w:val="Bold"/>
              </w:rPr>
            </w:pPr>
            <w:r w:rsidRPr="00237A56">
              <w:rPr>
                <w:rStyle w:val="Bold"/>
              </w:rPr>
              <w:t>BBBBROMM</w:t>
            </w:r>
          </w:p>
        </w:tc>
      </w:tr>
      <w:tr w:rsidR="00296DBD" w14:paraId="2F37D8BB" w14:textId="77777777" w:rsidTr="00794CB1">
        <w:tc>
          <w:tcPr>
            <w:tcW w:w="1820" w:type="dxa"/>
            <w:shd w:val="clear" w:color="auto" w:fill="FFFFFF"/>
          </w:tcPr>
          <w:p w14:paraId="4222F8A2" w14:textId="77777777" w:rsidR="00296DBD" w:rsidRPr="00296DBD" w:rsidRDefault="00296DBD" w:rsidP="00296DBD">
            <w:pPr>
              <w:pStyle w:val="TableText"/>
            </w:pPr>
            <w:r>
              <w:t>Responder</w:t>
            </w:r>
          </w:p>
        </w:tc>
        <w:tc>
          <w:tcPr>
            <w:tcW w:w="2410" w:type="dxa"/>
            <w:shd w:val="clear" w:color="auto" w:fill="FFFFFF"/>
          </w:tcPr>
          <w:p w14:paraId="52A9467A" w14:textId="77777777" w:rsidR="00296DBD" w:rsidRPr="00296DBD" w:rsidRDefault="00296DBD" w:rsidP="00296DBD">
            <w:pPr>
              <w:pStyle w:val="TableText"/>
            </w:pPr>
            <w:r w:rsidRPr="00756884">
              <w:t>&lt;BICFI&gt;</w:t>
            </w:r>
          </w:p>
        </w:tc>
        <w:tc>
          <w:tcPr>
            <w:tcW w:w="3909" w:type="dxa"/>
            <w:shd w:val="clear" w:color="auto" w:fill="FFFFFF"/>
          </w:tcPr>
          <w:p w14:paraId="4301982D" w14:textId="77777777" w:rsidR="00296DBD" w:rsidRPr="00296DBD" w:rsidRDefault="00296DBD" w:rsidP="00296DBD">
            <w:pPr>
              <w:pStyle w:val="TableText"/>
              <w:rPr>
                <w:rStyle w:val="Bold"/>
              </w:rPr>
            </w:pPr>
            <w:r w:rsidRPr="00237A56">
              <w:rPr>
                <w:rStyle w:val="Bold"/>
              </w:rPr>
              <w:t>AAAAGB2L</w:t>
            </w:r>
          </w:p>
        </w:tc>
      </w:tr>
    </w:tbl>
    <w:p w14:paraId="64A8C460" w14:textId="77777777" w:rsidR="00005B4F" w:rsidRDefault="00005B4F" w:rsidP="00005B4F">
      <w:pPr>
        <w:rPr>
          <w:rStyle w:val="Bold"/>
        </w:rPr>
      </w:pPr>
    </w:p>
    <w:p w14:paraId="3A04E8B1" w14:textId="77777777" w:rsidR="00305E65" w:rsidRPr="00305E65" w:rsidRDefault="00305E65" w:rsidP="00305E65">
      <w:pPr>
        <w:pStyle w:val="BlockLabelBeforeXML"/>
      </w:pPr>
      <w:r w:rsidRPr="00305E65">
        <w:t>Message instance</w:t>
      </w:r>
    </w:p>
    <w:p w14:paraId="04E81F71" w14:textId="61D30957" w:rsidR="005F021D" w:rsidRPr="005F021D" w:rsidRDefault="005F021D" w:rsidP="005F021D">
      <w:pPr>
        <w:pStyle w:val="XMLCode"/>
      </w:pPr>
      <w:r w:rsidRPr="005F021D">
        <w:t>&lt;Document xmlns="urn:iso:std:iso:20022:tech:xsd:DRAFT1camt.111.001.0</w:t>
      </w:r>
      <w:r w:rsidR="00A827A4">
        <w:t>3</w:t>
      </w:r>
      <w:r w:rsidRPr="005F021D">
        <w:t>" xmlns:xsi="http://www.w3.org/2001/XMLSchema-instance"&gt;</w:t>
      </w:r>
    </w:p>
    <w:p w14:paraId="580AF7E2" w14:textId="77777777" w:rsidR="005F021D" w:rsidRPr="005F021D" w:rsidRDefault="005F021D" w:rsidP="005F021D">
      <w:pPr>
        <w:pStyle w:val="XMLCode"/>
      </w:pPr>
      <w:r w:rsidRPr="005F021D">
        <w:lastRenderedPageBreak/>
        <w:tab/>
        <w:t>&lt;InvstgtnRspn&gt;</w:t>
      </w:r>
    </w:p>
    <w:p w14:paraId="37D48C67" w14:textId="77777777" w:rsidR="005F021D" w:rsidRPr="005F021D" w:rsidRDefault="005F021D" w:rsidP="005F021D">
      <w:pPr>
        <w:pStyle w:val="XMLCode"/>
      </w:pPr>
      <w:r w:rsidRPr="005F021D">
        <w:tab/>
      </w:r>
      <w:r w:rsidRPr="005F021D">
        <w:tab/>
        <w:t>&lt;InvstgtnRspn&gt;</w:t>
      </w:r>
    </w:p>
    <w:p w14:paraId="701B234E" w14:textId="77777777" w:rsidR="005F021D" w:rsidRPr="005F021D" w:rsidRDefault="005F021D" w:rsidP="005F021D">
      <w:pPr>
        <w:pStyle w:val="XMLCode"/>
      </w:pPr>
      <w:r w:rsidRPr="005F021D">
        <w:tab/>
      </w:r>
      <w:r w:rsidRPr="005F021D">
        <w:tab/>
      </w:r>
      <w:r w:rsidRPr="005F021D">
        <w:tab/>
        <w:t>&lt;MsgId&gt;1234&lt;/MsgId&gt;</w:t>
      </w:r>
    </w:p>
    <w:p w14:paraId="5C266A02" w14:textId="77777777" w:rsidR="005F021D" w:rsidRPr="005F021D" w:rsidRDefault="005F021D" w:rsidP="005F021D">
      <w:pPr>
        <w:pStyle w:val="XMLCode"/>
      </w:pPr>
      <w:r w:rsidRPr="005F021D">
        <w:tab/>
      </w:r>
      <w:r w:rsidRPr="005F021D">
        <w:tab/>
      </w:r>
      <w:r w:rsidRPr="005F021D">
        <w:tab/>
        <w:t>&lt;RspndrInvstgtnId&gt;AAAA6543&lt;/RspndrInvstgtnId&gt;</w:t>
      </w:r>
    </w:p>
    <w:p w14:paraId="48BDC689" w14:textId="77777777" w:rsidR="005F021D" w:rsidRPr="005F021D" w:rsidRDefault="005F021D" w:rsidP="005F021D">
      <w:pPr>
        <w:pStyle w:val="XMLCode"/>
      </w:pPr>
      <w:r w:rsidRPr="005F021D">
        <w:tab/>
      </w:r>
      <w:r w:rsidRPr="005F021D">
        <w:tab/>
      </w:r>
      <w:r w:rsidRPr="005F021D">
        <w:tab/>
        <w:t>&lt;InvstgtnSts&gt;</w:t>
      </w:r>
    </w:p>
    <w:p w14:paraId="3376609E" w14:textId="77777777" w:rsidR="005F021D" w:rsidRPr="005F021D" w:rsidRDefault="005F021D" w:rsidP="005F021D">
      <w:pPr>
        <w:pStyle w:val="XMLCode"/>
      </w:pPr>
      <w:r w:rsidRPr="005F021D">
        <w:tab/>
      </w:r>
      <w:r w:rsidRPr="005F021D">
        <w:tab/>
      </w:r>
      <w:r w:rsidRPr="005F021D">
        <w:tab/>
      </w:r>
      <w:r w:rsidRPr="005F021D">
        <w:tab/>
        <w:t>&lt;Sts&gt;CLSD&lt;/Sts&gt;</w:t>
      </w:r>
    </w:p>
    <w:p w14:paraId="5F6567FC" w14:textId="77777777" w:rsidR="005F021D" w:rsidRPr="005F021D" w:rsidRDefault="005F021D" w:rsidP="005F021D">
      <w:pPr>
        <w:pStyle w:val="XMLCode"/>
      </w:pPr>
      <w:r w:rsidRPr="005F021D">
        <w:tab/>
      </w:r>
      <w:r w:rsidRPr="005F021D">
        <w:tab/>
      </w:r>
      <w:r w:rsidRPr="005F021D">
        <w:tab/>
        <w:t>&lt;/InvstgtnSts&gt;&lt;!-- Closed--&gt;</w:t>
      </w:r>
    </w:p>
    <w:p w14:paraId="50531F8A" w14:textId="77777777" w:rsidR="005F021D" w:rsidRPr="005F021D" w:rsidRDefault="005F021D" w:rsidP="005F021D">
      <w:pPr>
        <w:pStyle w:val="XMLCode"/>
      </w:pPr>
      <w:r w:rsidRPr="005F021D">
        <w:tab/>
      </w:r>
      <w:r w:rsidRPr="005F021D">
        <w:tab/>
      </w:r>
      <w:r w:rsidRPr="005F021D">
        <w:tab/>
        <w:t>&lt;InvstgtnData&gt;</w:t>
      </w:r>
    </w:p>
    <w:p w14:paraId="299AE882" w14:textId="77777777" w:rsidR="00F858A1" w:rsidRPr="005F021D" w:rsidRDefault="00F858A1" w:rsidP="00F858A1">
      <w:pPr>
        <w:pStyle w:val="XMLCode"/>
      </w:pPr>
      <w:r w:rsidRPr="005F021D">
        <w:tab/>
      </w:r>
      <w:r w:rsidRPr="005F021D">
        <w:tab/>
      </w:r>
      <w:r w:rsidRPr="005F021D">
        <w:tab/>
      </w:r>
      <w:r w:rsidRPr="005F021D">
        <w:tab/>
        <w:t>&lt;OrgnlInvstgtnRsn&gt;</w:t>
      </w:r>
    </w:p>
    <w:p w14:paraId="36D6932D" w14:textId="77777777" w:rsidR="00F858A1" w:rsidRPr="005F021D" w:rsidRDefault="00F858A1" w:rsidP="00F858A1">
      <w:pPr>
        <w:pStyle w:val="XMLCode"/>
      </w:pPr>
      <w:r w:rsidRPr="005F021D">
        <w:tab/>
      </w:r>
      <w:r w:rsidRPr="005F021D">
        <w:tab/>
      </w:r>
      <w:r w:rsidRPr="005F021D">
        <w:tab/>
      </w:r>
      <w:r w:rsidRPr="005F021D">
        <w:tab/>
      </w:r>
      <w:r w:rsidRPr="005F021D">
        <w:tab/>
        <w:t>&lt;Cd&gt;</w:t>
      </w:r>
      <w:r>
        <w:t>CTOR</w:t>
      </w:r>
      <w:r w:rsidRPr="005F021D">
        <w:t>&lt;/Cd&gt;&lt;!-- Creditor. --&gt;</w:t>
      </w:r>
    </w:p>
    <w:p w14:paraId="60D8F7EB" w14:textId="77777777" w:rsidR="00F858A1" w:rsidRDefault="00F858A1" w:rsidP="00F858A1">
      <w:pPr>
        <w:pStyle w:val="XMLCode"/>
      </w:pPr>
      <w:r w:rsidRPr="005F021D">
        <w:tab/>
      </w:r>
      <w:r w:rsidRPr="005F021D">
        <w:tab/>
      </w:r>
      <w:r w:rsidRPr="005F021D">
        <w:tab/>
      </w:r>
      <w:r w:rsidRPr="005F021D">
        <w:tab/>
        <w:t>&lt;/OrgnlInvstgtnRsn&gt;</w:t>
      </w:r>
    </w:p>
    <w:p w14:paraId="7EABD2A7" w14:textId="77777777" w:rsidR="00F858A1" w:rsidRPr="0014031B" w:rsidRDefault="00F858A1" w:rsidP="00F858A1">
      <w:pPr>
        <w:pStyle w:val="XMLCode"/>
      </w:pPr>
      <w:r w:rsidRPr="0014031B">
        <w:tab/>
      </w:r>
      <w:r w:rsidRPr="0014031B">
        <w:tab/>
      </w:r>
      <w:r w:rsidRPr="0014031B">
        <w:tab/>
      </w:r>
      <w:r w:rsidRPr="0014031B">
        <w:tab/>
        <w:t>&lt;OrgnlInvstgtnRsn</w:t>
      </w:r>
      <w:r>
        <w:t>SubTp</w:t>
      </w:r>
      <w:r w:rsidRPr="0014031B">
        <w:t>&gt;</w:t>
      </w:r>
    </w:p>
    <w:p w14:paraId="20BD3A2B" w14:textId="77777777" w:rsidR="00F858A1" w:rsidRPr="0014031B" w:rsidRDefault="00F858A1" w:rsidP="00F858A1">
      <w:pPr>
        <w:pStyle w:val="XMLCode"/>
      </w:pPr>
      <w:r w:rsidRPr="0014031B">
        <w:tab/>
      </w:r>
      <w:r w:rsidRPr="0014031B">
        <w:tab/>
      </w:r>
      <w:r w:rsidRPr="0014031B">
        <w:tab/>
      </w:r>
      <w:r w:rsidRPr="0014031B">
        <w:tab/>
      </w:r>
      <w:r w:rsidRPr="0014031B">
        <w:tab/>
        <w:t>&lt;Cd&gt;</w:t>
      </w:r>
      <w:r>
        <w:t>MMNA</w:t>
      </w:r>
      <w:r w:rsidRPr="0014031B">
        <w:t xml:space="preserve">&lt;/Cd&gt;&lt;!-- </w:t>
      </w:r>
      <w:r>
        <w:t>Mismatch Name And Account</w:t>
      </w:r>
      <w:r w:rsidRPr="0014031B">
        <w:t xml:space="preserve"> --&gt;</w:t>
      </w:r>
    </w:p>
    <w:p w14:paraId="166D53DF" w14:textId="77777777" w:rsidR="00F858A1" w:rsidRPr="0014031B" w:rsidRDefault="00F858A1" w:rsidP="00F858A1">
      <w:pPr>
        <w:pStyle w:val="XMLCode"/>
      </w:pPr>
      <w:r w:rsidRPr="0014031B">
        <w:tab/>
      </w:r>
      <w:r w:rsidRPr="0014031B">
        <w:tab/>
      </w:r>
      <w:r w:rsidRPr="0014031B">
        <w:tab/>
      </w:r>
      <w:r w:rsidRPr="0014031B">
        <w:tab/>
        <w:t>&lt;/OrgnlInvstgtnRsn</w:t>
      </w:r>
      <w:r>
        <w:t>SubTp</w:t>
      </w:r>
      <w:r w:rsidRPr="0014031B">
        <w:t>&gt;</w:t>
      </w:r>
    </w:p>
    <w:p w14:paraId="2281F18C" w14:textId="77777777" w:rsidR="005F021D" w:rsidRPr="005F021D" w:rsidRDefault="005F021D" w:rsidP="005F021D">
      <w:pPr>
        <w:pStyle w:val="XMLCode"/>
      </w:pPr>
      <w:r w:rsidRPr="005F021D">
        <w:tab/>
      </w:r>
      <w:r w:rsidRPr="005F021D">
        <w:tab/>
      </w:r>
      <w:r w:rsidRPr="005F021D">
        <w:tab/>
      </w:r>
      <w:r w:rsidRPr="005F021D">
        <w:tab/>
        <w:t>&lt;RspnData&gt;</w:t>
      </w:r>
    </w:p>
    <w:p w14:paraId="6E1C3C62" w14:textId="77777777" w:rsidR="005F021D" w:rsidRPr="005F021D" w:rsidRDefault="005F021D" w:rsidP="005F021D">
      <w:pPr>
        <w:pStyle w:val="XMLCode"/>
      </w:pPr>
      <w:r w:rsidRPr="005F021D">
        <w:tab/>
      </w:r>
      <w:r w:rsidRPr="005F021D">
        <w:tab/>
      </w:r>
      <w:r w:rsidRPr="005F021D">
        <w:tab/>
      </w:r>
      <w:r w:rsidRPr="005F021D">
        <w:tab/>
      </w:r>
      <w:r w:rsidRPr="005F021D">
        <w:tab/>
        <w:t>&lt;TxData&gt;</w:t>
      </w:r>
    </w:p>
    <w:p w14:paraId="4C45621A"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t>&lt;Pth&gt;FIToFICstmrCdtTrf/CdtTrfTxInf/CdtrAcct/Id/Othr/Id&lt;/Pth&gt;</w:t>
      </w:r>
    </w:p>
    <w:p w14:paraId="1CD16BDE"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t>&lt;Rcrd&gt;</w:t>
      </w:r>
    </w:p>
    <w:p w14:paraId="2923F71F"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r>
      <w:r w:rsidRPr="005F021D">
        <w:tab/>
        <w:t>&lt;CshAcct&gt;</w:t>
      </w:r>
    </w:p>
    <w:p w14:paraId="63CC2113"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r>
      <w:r w:rsidRPr="005F021D">
        <w:tab/>
      </w:r>
      <w:r w:rsidRPr="005F021D">
        <w:tab/>
        <w:t>&lt;Id&gt;</w:t>
      </w:r>
    </w:p>
    <w:p w14:paraId="291DB450"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r>
      <w:r w:rsidRPr="005F021D">
        <w:tab/>
      </w:r>
      <w:r w:rsidRPr="005F021D">
        <w:tab/>
      </w:r>
      <w:r w:rsidRPr="005F021D">
        <w:tab/>
        <w:t>&lt;Othr&gt;</w:t>
      </w:r>
    </w:p>
    <w:p w14:paraId="739B35CE"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r>
      <w:r w:rsidRPr="005F021D">
        <w:tab/>
      </w:r>
      <w:r w:rsidRPr="005F021D">
        <w:tab/>
      </w:r>
      <w:r w:rsidRPr="005F021D">
        <w:tab/>
      </w:r>
      <w:r w:rsidRPr="005F021D">
        <w:tab/>
        <w:t>&lt;Id&gt;RO52BTRLRONCRT1112222444&lt;/Id&gt;</w:t>
      </w:r>
    </w:p>
    <w:p w14:paraId="246C0A63"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r>
      <w:r w:rsidRPr="005F021D">
        <w:tab/>
      </w:r>
      <w:r w:rsidRPr="005F021D">
        <w:tab/>
      </w:r>
      <w:r w:rsidRPr="005F021D">
        <w:tab/>
        <w:t>&lt;/Othr&gt;</w:t>
      </w:r>
    </w:p>
    <w:p w14:paraId="5FD736D4"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r>
      <w:r w:rsidRPr="005F021D">
        <w:tab/>
      </w:r>
      <w:r w:rsidRPr="005F021D">
        <w:tab/>
        <w:t>&lt;/Id&gt;</w:t>
      </w:r>
    </w:p>
    <w:p w14:paraId="5E5F4C10"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r>
      <w:r w:rsidRPr="005F021D">
        <w:tab/>
        <w:t>&lt;/CshAcct&gt;</w:t>
      </w:r>
    </w:p>
    <w:p w14:paraId="08F5F4FB"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t>&lt;/Rcrd&gt;</w:t>
      </w:r>
    </w:p>
    <w:p w14:paraId="5EC3FBA0" w14:textId="77777777" w:rsidR="005F021D" w:rsidRPr="005F021D" w:rsidRDefault="005F021D" w:rsidP="005F021D">
      <w:pPr>
        <w:pStyle w:val="XMLCode"/>
      </w:pPr>
      <w:r w:rsidRPr="005F021D">
        <w:tab/>
      </w:r>
      <w:r w:rsidRPr="005F021D">
        <w:tab/>
      </w:r>
      <w:r w:rsidRPr="005F021D">
        <w:tab/>
      </w:r>
      <w:r w:rsidRPr="005F021D">
        <w:tab/>
      </w:r>
      <w:r w:rsidRPr="005F021D">
        <w:tab/>
        <w:t>&lt;/TxData&gt;</w:t>
      </w:r>
    </w:p>
    <w:p w14:paraId="1F991D0B" w14:textId="77777777" w:rsidR="005F021D" w:rsidRPr="005F021D" w:rsidRDefault="005F021D" w:rsidP="005F021D">
      <w:pPr>
        <w:pStyle w:val="XMLCode"/>
      </w:pPr>
      <w:r w:rsidRPr="005F021D">
        <w:tab/>
      </w:r>
      <w:r w:rsidRPr="005F021D">
        <w:tab/>
      </w:r>
      <w:r w:rsidRPr="005F021D">
        <w:tab/>
      </w:r>
      <w:r w:rsidRPr="005F021D">
        <w:tab/>
        <w:t>&lt;/RspnData&gt;</w:t>
      </w:r>
    </w:p>
    <w:p w14:paraId="4FFBE265" w14:textId="77777777" w:rsidR="005F021D" w:rsidRPr="005F021D" w:rsidRDefault="005F021D" w:rsidP="005F021D">
      <w:pPr>
        <w:pStyle w:val="XMLCode"/>
      </w:pPr>
      <w:r w:rsidRPr="005F021D">
        <w:tab/>
      </w:r>
      <w:r w:rsidRPr="005F021D">
        <w:tab/>
      </w:r>
      <w:r w:rsidRPr="005F021D">
        <w:tab/>
        <w:t>&lt;/InvstgtnData&gt;</w:t>
      </w:r>
    </w:p>
    <w:p w14:paraId="0D292DC3" w14:textId="77777777" w:rsidR="005F021D" w:rsidRPr="005F021D" w:rsidRDefault="005F021D" w:rsidP="005F021D">
      <w:pPr>
        <w:pStyle w:val="XMLCode"/>
      </w:pPr>
      <w:r w:rsidRPr="005F021D">
        <w:tab/>
      </w:r>
      <w:r w:rsidRPr="005F021D">
        <w:tab/>
        <w:t>&lt;/InvstgtnRspn&gt;</w:t>
      </w:r>
    </w:p>
    <w:p w14:paraId="7FCD48FC" w14:textId="77777777" w:rsidR="005F021D" w:rsidRPr="005F021D" w:rsidRDefault="005F021D" w:rsidP="005F021D">
      <w:pPr>
        <w:pStyle w:val="XMLCode"/>
      </w:pPr>
      <w:r w:rsidRPr="005F021D">
        <w:tab/>
      </w:r>
      <w:r w:rsidRPr="005F021D">
        <w:tab/>
        <w:t>&lt;OrgnlInvstgtnReq&gt;</w:t>
      </w:r>
    </w:p>
    <w:p w14:paraId="0175DFC4" w14:textId="77777777" w:rsidR="005F021D" w:rsidRPr="005F021D" w:rsidRDefault="005F021D" w:rsidP="005F021D">
      <w:pPr>
        <w:pStyle w:val="XMLCode"/>
      </w:pPr>
      <w:r w:rsidRPr="005F021D">
        <w:tab/>
      </w:r>
      <w:r w:rsidRPr="005F021D">
        <w:tab/>
      </w:r>
      <w:r w:rsidRPr="005F021D">
        <w:tab/>
        <w:t>&lt;MsgId&gt;FGHIJ&lt;/MsgId&gt;</w:t>
      </w:r>
    </w:p>
    <w:p w14:paraId="22160B31" w14:textId="77777777" w:rsidR="005F021D" w:rsidRPr="005F021D" w:rsidRDefault="005F021D" w:rsidP="005F021D">
      <w:pPr>
        <w:pStyle w:val="XMLCode"/>
      </w:pPr>
      <w:r w:rsidRPr="005F021D">
        <w:tab/>
      </w:r>
      <w:r w:rsidRPr="005F021D">
        <w:tab/>
      </w:r>
      <w:r w:rsidRPr="005F021D">
        <w:tab/>
        <w:t>&lt;RqstrInvstgtnId&gt;BBBB1523&lt;/RqstrInvstgtnId&gt;</w:t>
      </w:r>
    </w:p>
    <w:p w14:paraId="42B817FD" w14:textId="77777777" w:rsidR="005F021D" w:rsidRPr="005F021D" w:rsidRDefault="005F021D" w:rsidP="005F021D">
      <w:pPr>
        <w:pStyle w:val="XMLCode"/>
      </w:pPr>
      <w:r w:rsidRPr="005F021D">
        <w:tab/>
      </w:r>
      <w:r w:rsidRPr="005F021D">
        <w:tab/>
      </w:r>
      <w:r w:rsidRPr="005F021D">
        <w:tab/>
        <w:t>&lt;InvstgtnTp&gt;</w:t>
      </w:r>
    </w:p>
    <w:p w14:paraId="2B7D2B4D" w14:textId="77777777" w:rsidR="005F021D" w:rsidRPr="005F021D" w:rsidRDefault="005F021D" w:rsidP="005F021D">
      <w:pPr>
        <w:pStyle w:val="XMLCode"/>
      </w:pPr>
      <w:r w:rsidRPr="005F021D">
        <w:tab/>
      </w:r>
      <w:r w:rsidRPr="005F021D">
        <w:tab/>
      </w:r>
      <w:r w:rsidRPr="005F021D">
        <w:tab/>
      </w:r>
      <w:r w:rsidRPr="005F021D">
        <w:tab/>
        <w:t>&lt;Cd&gt;UTAP&lt;/Cd&gt;</w:t>
      </w:r>
    </w:p>
    <w:p w14:paraId="7BF2F7CB" w14:textId="77777777" w:rsidR="005F021D" w:rsidRPr="005F021D" w:rsidRDefault="005F021D" w:rsidP="005F021D">
      <w:pPr>
        <w:pStyle w:val="XMLCode"/>
      </w:pPr>
      <w:r w:rsidRPr="005F021D">
        <w:tab/>
      </w:r>
      <w:r w:rsidRPr="005F021D">
        <w:tab/>
      </w:r>
      <w:r w:rsidRPr="005F021D">
        <w:tab/>
        <w:t>&lt;/InvstgtnTp&gt;</w:t>
      </w:r>
    </w:p>
    <w:p w14:paraId="33192A3F" w14:textId="77777777" w:rsidR="005F021D" w:rsidRPr="005F021D" w:rsidRDefault="005F021D" w:rsidP="005F021D">
      <w:pPr>
        <w:pStyle w:val="XMLCode"/>
      </w:pPr>
      <w:r w:rsidRPr="005F021D">
        <w:tab/>
      </w:r>
      <w:r w:rsidRPr="005F021D">
        <w:tab/>
      </w:r>
      <w:r w:rsidRPr="005F021D">
        <w:tab/>
        <w:t>&lt;UndrlygInstrm&gt;</w:t>
      </w:r>
    </w:p>
    <w:p w14:paraId="67768455" w14:textId="77777777" w:rsidR="005F021D" w:rsidRPr="005F021D" w:rsidRDefault="005F021D" w:rsidP="005F021D">
      <w:pPr>
        <w:pStyle w:val="XMLCode"/>
      </w:pPr>
      <w:r w:rsidRPr="005F021D">
        <w:tab/>
      </w:r>
      <w:r w:rsidRPr="005F021D">
        <w:tab/>
      </w:r>
      <w:r w:rsidRPr="005F021D">
        <w:tab/>
      </w:r>
      <w:r w:rsidRPr="005F021D">
        <w:tab/>
        <w:t>&lt;Cd&gt;XBCT&lt;/Cd&gt;</w:t>
      </w:r>
    </w:p>
    <w:p w14:paraId="48BF9BBA" w14:textId="77777777" w:rsidR="005F021D" w:rsidRPr="005F021D" w:rsidRDefault="005F021D" w:rsidP="005F021D">
      <w:pPr>
        <w:pStyle w:val="XMLCode"/>
      </w:pPr>
      <w:r w:rsidRPr="005F021D">
        <w:lastRenderedPageBreak/>
        <w:tab/>
      </w:r>
      <w:r w:rsidRPr="005F021D">
        <w:tab/>
      </w:r>
      <w:r w:rsidRPr="005F021D">
        <w:tab/>
        <w:t>&lt;/UndrlygInstrm&gt;</w:t>
      </w:r>
    </w:p>
    <w:p w14:paraId="79C60928" w14:textId="77777777" w:rsidR="005F021D" w:rsidRPr="005F021D" w:rsidRDefault="005F021D" w:rsidP="005F021D">
      <w:pPr>
        <w:pStyle w:val="XMLCode"/>
      </w:pPr>
      <w:r w:rsidRPr="005F021D">
        <w:tab/>
      </w:r>
      <w:r w:rsidRPr="005F021D">
        <w:tab/>
      </w:r>
      <w:r w:rsidRPr="005F021D">
        <w:tab/>
        <w:t>&lt;Undrlyg&gt;</w:t>
      </w:r>
    </w:p>
    <w:p w14:paraId="3D5A3486" w14:textId="77777777" w:rsidR="005F021D" w:rsidRPr="005F021D" w:rsidRDefault="005F021D" w:rsidP="005F021D">
      <w:pPr>
        <w:pStyle w:val="XMLCode"/>
      </w:pPr>
      <w:r w:rsidRPr="005F021D">
        <w:tab/>
      </w:r>
      <w:r w:rsidRPr="005F021D">
        <w:tab/>
      </w:r>
      <w:r w:rsidRPr="005F021D">
        <w:tab/>
      </w:r>
      <w:r w:rsidRPr="005F021D">
        <w:tab/>
        <w:t>&lt;IntrBk&gt;</w:t>
      </w:r>
    </w:p>
    <w:p w14:paraId="489DCF39" w14:textId="77777777" w:rsidR="005F021D" w:rsidRPr="005F021D" w:rsidRDefault="005F021D" w:rsidP="005F021D">
      <w:pPr>
        <w:pStyle w:val="XMLCode"/>
      </w:pPr>
      <w:r w:rsidRPr="005F021D">
        <w:tab/>
      </w:r>
      <w:r w:rsidRPr="005F021D">
        <w:tab/>
      </w:r>
      <w:r w:rsidRPr="005F021D">
        <w:tab/>
      </w:r>
      <w:r w:rsidRPr="005F021D">
        <w:tab/>
      </w:r>
      <w:r w:rsidRPr="005F021D">
        <w:tab/>
        <w:t>&lt;OrgnlInstrId&gt;FIELD20REF002&lt;/OrgnlInstrId&gt;</w:t>
      </w:r>
    </w:p>
    <w:p w14:paraId="69238FAD" w14:textId="77777777" w:rsidR="005F021D" w:rsidRPr="005F021D" w:rsidRDefault="005F021D" w:rsidP="005F021D">
      <w:pPr>
        <w:pStyle w:val="XMLCode"/>
      </w:pPr>
      <w:r w:rsidRPr="005F021D">
        <w:tab/>
      </w:r>
      <w:r w:rsidRPr="005F021D">
        <w:tab/>
      </w:r>
      <w:r w:rsidRPr="005F021D">
        <w:tab/>
      </w:r>
      <w:r w:rsidRPr="005F021D">
        <w:tab/>
      </w:r>
      <w:r w:rsidRPr="005F021D">
        <w:tab/>
        <w:t>&lt;OrgnlUETR&gt;174c245f-2682-4291-ad67-2a41e530cd27&lt;/OrgnlUETR&gt;</w:t>
      </w:r>
    </w:p>
    <w:p w14:paraId="144BD51D" w14:textId="77777777" w:rsidR="005F021D" w:rsidRPr="005F021D" w:rsidRDefault="005F021D" w:rsidP="005F021D">
      <w:pPr>
        <w:pStyle w:val="XMLCode"/>
      </w:pPr>
      <w:r w:rsidRPr="005F021D">
        <w:tab/>
      </w:r>
      <w:r w:rsidRPr="005F021D">
        <w:tab/>
      </w:r>
      <w:r w:rsidRPr="005F021D">
        <w:tab/>
      </w:r>
      <w:r w:rsidRPr="005F021D">
        <w:tab/>
      </w:r>
      <w:r w:rsidRPr="005F021D">
        <w:tab/>
        <w:t>&lt;OrgnlIntrBkSttlmAmt Ccy="RON"&gt;100.00&lt;/OrgnlIntrBkSttlmAmt&gt;</w:t>
      </w:r>
    </w:p>
    <w:p w14:paraId="3C3B7747" w14:textId="77777777" w:rsidR="005F021D" w:rsidRPr="005F021D" w:rsidRDefault="005F021D" w:rsidP="005F021D">
      <w:pPr>
        <w:pStyle w:val="XMLCode"/>
      </w:pPr>
      <w:r w:rsidRPr="005F021D">
        <w:tab/>
      </w:r>
      <w:r w:rsidRPr="005F021D">
        <w:tab/>
      </w:r>
      <w:r w:rsidRPr="005F021D">
        <w:tab/>
      </w:r>
      <w:r w:rsidRPr="005F021D">
        <w:tab/>
      </w:r>
      <w:r w:rsidRPr="005F021D">
        <w:tab/>
        <w:t>&lt;OrgnlIntrBkSttlmDt&gt;2022-10-16&lt;/OrgnlIntrBkSttlmDt&gt;</w:t>
      </w:r>
    </w:p>
    <w:p w14:paraId="505BAC0B" w14:textId="77777777" w:rsidR="005F021D" w:rsidRPr="005F021D" w:rsidRDefault="005F021D" w:rsidP="005F021D">
      <w:pPr>
        <w:pStyle w:val="XMLCode"/>
      </w:pPr>
      <w:r w:rsidRPr="005F021D">
        <w:tab/>
      </w:r>
      <w:r w:rsidRPr="005F021D">
        <w:tab/>
      </w:r>
      <w:r w:rsidRPr="005F021D">
        <w:tab/>
      </w:r>
      <w:r w:rsidRPr="005F021D">
        <w:tab/>
        <w:t>&lt;/IntrBk&gt;</w:t>
      </w:r>
    </w:p>
    <w:p w14:paraId="67E4063F" w14:textId="77777777" w:rsidR="005F021D" w:rsidRPr="005F021D" w:rsidRDefault="005F021D" w:rsidP="005F021D">
      <w:pPr>
        <w:pStyle w:val="XMLCode"/>
      </w:pPr>
      <w:r w:rsidRPr="005F021D">
        <w:tab/>
      </w:r>
      <w:r w:rsidRPr="005F021D">
        <w:tab/>
      </w:r>
      <w:r w:rsidRPr="005F021D">
        <w:tab/>
        <w:t>&lt;/Undrlyg&gt;</w:t>
      </w:r>
    </w:p>
    <w:p w14:paraId="31D0A070" w14:textId="77777777" w:rsidR="005F021D" w:rsidRPr="005F021D" w:rsidRDefault="005F021D" w:rsidP="005F021D">
      <w:pPr>
        <w:pStyle w:val="XMLCode"/>
      </w:pPr>
      <w:r w:rsidRPr="005F021D">
        <w:tab/>
      </w:r>
      <w:r w:rsidRPr="005F021D">
        <w:tab/>
      </w:r>
      <w:r w:rsidRPr="005F021D">
        <w:tab/>
        <w:t>&lt;Rqstr&gt;</w:t>
      </w:r>
    </w:p>
    <w:p w14:paraId="2BA7C4B3" w14:textId="77777777" w:rsidR="005F021D" w:rsidRPr="005F021D" w:rsidRDefault="005F021D" w:rsidP="005F021D">
      <w:pPr>
        <w:pStyle w:val="XMLCode"/>
      </w:pPr>
      <w:r w:rsidRPr="005F021D">
        <w:tab/>
      </w:r>
      <w:r w:rsidRPr="005F021D">
        <w:tab/>
      </w:r>
      <w:r w:rsidRPr="005F021D">
        <w:tab/>
      </w:r>
      <w:r w:rsidRPr="005F021D">
        <w:tab/>
        <w:t>&lt;Agt&gt;</w:t>
      </w:r>
    </w:p>
    <w:p w14:paraId="5E31E2F6" w14:textId="77777777" w:rsidR="005F021D" w:rsidRPr="005F021D" w:rsidRDefault="005F021D" w:rsidP="005F021D">
      <w:pPr>
        <w:pStyle w:val="XMLCode"/>
      </w:pPr>
      <w:r w:rsidRPr="005F021D">
        <w:tab/>
      </w:r>
      <w:r w:rsidRPr="005F021D">
        <w:tab/>
      </w:r>
      <w:r w:rsidRPr="005F021D">
        <w:tab/>
      </w:r>
      <w:r w:rsidRPr="005F021D">
        <w:tab/>
      </w:r>
      <w:r w:rsidRPr="005F021D">
        <w:tab/>
        <w:t>&lt;FinInstnId&gt;</w:t>
      </w:r>
    </w:p>
    <w:p w14:paraId="3ADCF2B3"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t>&lt;BICFI&gt;BBBBROMM&lt;/BICFI&gt;</w:t>
      </w:r>
    </w:p>
    <w:p w14:paraId="4957961E" w14:textId="77777777" w:rsidR="005F021D" w:rsidRPr="005F021D" w:rsidRDefault="005F021D" w:rsidP="005F021D">
      <w:pPr>
        <w:pStyle w:val="XMLCode"/>
      </w:pPr>
      <w:r w:rsidRPr="005F021D">
        <w:tab/>
      </w:r>
      <w:r w:rsidRPr="005F021D">
        <w:tab/>
      </w:r>
      <w:r w:rsidRPr="005F021D">
        <w:tab/>
      </w:r>
      <w:r w:rsidRPr="005F021D">
        <w:tab/>
      </w:r>
      <w:r w:rsidRPr="005F021D">
        <w:tab/>
        <w:t>&lt;/FinInstnId&gt;</w:t>
      </w:r>
    </w:p>
    <w:p w14:paraId="4026D59D" w14:textId="77777777" w:rsidR="005F021D" w:rsidRPr="005F021D" w:rsidRDefault="005F021D" w:rsidP="005F021D">
      <w:pPr>
        <w:pStyle w:val="XMLCode"/>
      </w:pPr>
      <w:r w:rsidRPr="005F021D">
        <w:tab/>
      </w:r>
      <w:r w:rsidRPr="005F021D">
        <w:tab/>
      </w:r>
      <w:r w:rsidRPr="005F021D">
        <w:tab/>
      </w:r>
      <w:r w:rsidRPr="005F021D">
        <w:tab/>
        <w:t>&lt;/Agt&gt;</w:t>
      </w:r>
    </w:p>
    <w:p w14:paraId="2CDDC446" w14:textId="77777777" w:rsidR="005F021D" w:rsidRPr="005F021D" w:rsidRDefault="005F021D" w:rsidP="005F021D">
      <w:pPr>
        <w:pStyle w:val="XMLCode"/>
      </w:pPr>
      <w:r w:rsidRPr="005F021D">
        <w:tab/>
      </w:r>
      <w:r w:rsidRPr="005F021D">
        <w:tab/>
      </w:r>
      <w:r w:rsidRPr="005F021D">
        <w:tab/>
        <w:t>&lt;/Rqstr&gt;</w:t>
      </w:r>
    </w:p>
    <w:p w14:paraId="52BF7BE8" w14:textId="77777777" w:rsidR="005F021D" w:rsidRPr="005F021D" w:rsidRDefault="005F021D" w:rsidP="005F021D">
      <w:pPr>
        <w:pStyle w:val="XMLCode"/>
      </w:pPr>
      <w:r w:rsidRPr="005F021D">
        <w:tab/>
      </w:r>
      <w:r w:rsidRPr="005F021D">
        <w:tab/>
      </w:r>
      <w:r w:rsidRPr="005F021D">
        <w:tab/>
        <w:t>&lt;Rspndr&gt;</w:t>
      </w:r>
    </w:p>
    <w:p w14:paraId="17016241" w14:textId="77777777" w:rsidR="005F021D" w:rsidRPr="005F021D" w:rsidRDefault="005F021D" w:rsidP="005F021D">
      <w:pPr>
        <w:pStyle w:val="XMLCode"/>
      </w:pPr>
      <w:r w:rsidRPr="005F021D">
        <w:tab/>
      </w:r>
      <w:r w:rsidRPr="005F021D">
        <w:tab/>
      </w:r>
      <w:r w:rsidRPr="005F021D">
        <w:tab/>
      </w:r>
      <w:r w:rsidRPr="005F021D">
        <w:tab/>
        <w:t>&lt;Agt&gt;</w:t>
      </w:r>
    </w:p>
    <w:p w14:paraId="2B230B77" w14:textId="77777777" w:rsidR="005F021D" w:rsidRPr="005F021D" w:rsidRDefault="005F021D" w:rsidP="005F021D">
      <w:pPr>
        <w:pStyle w:val="XMLCode"/>
      </w:pPr>
      <w:r w:rsidRPr="005F021D">
        <w:tab/>
      </w:r>
      <w:r w:rsidRPr="005F021D">
        <w:tab/>
      </w:r>
      <w:r w:rsidRPr="005F021D">
        <w:tab/>
      </w:r>
      <w:r w:rsidRPr="005F021D">
        <w:tab/>
      </w:r>
      <w:r w:rsidRPr="005F021D">
        <w:tab/>
        <w:t>&lt;FinInstnId&gt;</w:t>
      </w:r>
    </w:p>
    <w:p w14:paraId="7A7BA261"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t>&lt;BICFI&gt;AAAAGB2L&lt;/BICFI&gt;</w:t>
      </w:r>
    </w:p>
    <w:p w14:paraId="74114E62" w14:textId="77777777" w:rsidR="005F021D" w:rsidRPr="005F021D" w:rsidRDefault="005F021D" w:rsidP="005F021D">
      <w:pPr>
        <w:pStyle w:val="XMLCode"/>
      </w:pPr>
      <w:r w:rsidRPr="005F021D">
        <w:tab/>
      </w:r>
      <w:r w:rsidRPr="005F021D">
        <w:tab/>
      </w:r>
      <w:r w:rsidRPr="005F021D">
        <w:tab/>
      </w:r>
      <w:r w:rsidRPr="005F021D">
        <w:tab/>
      </w:r>
      <w:r w:rsidRPr="005F021D">
        <w:tab/>
        <w:t>&lt;/FinInstnId&gt;</w:t>
      </w:r>
    </w:p>
    <w:p w14:paraId="56F8FC36" w14:textId="77777777" w:rsidR="005F021D" w:rsidRPr="005F021D" w:rsidRDefault="005F021D" w:rsidP="005F021D">
      <w:pPr>
        <w:pStyle w:val="XMLCode"/>
      </w:pPr>
      <w:r w:rsidRPr="005F021D">
        <w:tab/>
      </w:r>
      <w:r w:rsidRPr="005F021D">
        <w:tab/>
      </w:r>
      <w:r w:rsidRPr="005F021D">
        <w:tab/>
      </w:r>
      <w:r w:rsidRPr="005F021D">
        <w:tab/>
        <w:t>&lt;/Agt&gt;</w:t>
      </w:r>
    </w:p>
    <w:p w14:paraId="28F09223" w14:textId="77777777" w:rsidR="005F021D" w:rsidRPr="005F021D" w:rsidRDefault="005F021D" w:rsidP="005F021D">
      <w:pPr>
        <w:pStyle w:val="XMLCode"/>
      </w:pPr>
      <w:r w:rsidRPr="005F021D">
        <w:tab/>
      </w:r>
      <w:r w:rsidRPr="005F021D">
        <w:tab/>
      </w:r>
      <w:r w:rsidRPr="005F021D">
        <w:tab/>
        <w:t>&lt;/Rspndr&gt;</w:t>
      </w:r>
    </w:p>
    <w:p w14:paraId="30231F7C" w14:textId="77777777" w:rsidR="005F021D" w:rsidRPr="005F021D" w:rsidRDefault="005F021D" w:rsidP="005F021D">
      <w:pPr>
        <w:pStyle w:val="XMLCode"/>
      </w:pPr>
      <w:r w:rsidRPr="005F021D">
        <w:tab/>
      </w:r>
      <w:r w:rsidRPr="005F021D">
        <w:tab/>
      </w:r>
      <w:r w:rsidRPr="005F021D">
        <w:tab/>
        <w:t>&lt;ReqOrgtr&gt;</w:t>
      </w:r>
    </w:p>
    <w:p w14:paraId="4E7B988F" w14:textId="77777777" w:rsidR="005F021D" w:rsidRPr="005F021D" w:rsidRDefault="005F021D" w:rsidP="005F021D">
      <w:pPr>
        <w:pStyle w:val="XMLCode"/>
      </w:pPr>
      <w:r w:rsidRPr="005F021D">
        <w:tab/>
      </w:r>
      <w:r w:rsidRPr="005F021D">
        <w:tab/>
      </w:r>
      <w:r w:rsidRPr="005F021D">
        <w:tab/>
      </w:r>
      <w:r w:rsidRPr="005F021D">
        <w:tab/>
        <w:t>&lt;Agt&gt;</w:t>
      </w:r>
    </w:p>
    <w:p w14:paraId="76988ED9" w14:textId="77777777" w:rsidR="005F021D" w:rsidRPr="005F021D" w:rsidRDefault="005F021D" w:rsidP="005F021D">
      <w:pPr>
        <w:pStyle w:val="XMLCode"/>
      </w:pPr>
      <w:r w:rsidRPr="005F021D">
        <w:tab/>
      </w:r>
      <w:r w:rsidRPr="005F021D">
        <w:tab/>
      </w:r>
      <w:r w:rsidRPr="005F021D">
        <w:tab/>
      </w:r>
      <w:r w:rsidRPr="005F021D">
        <w:tab/>
      </w:r>
      <w:r w:rsidRPr="005F021D">
        <w:tab/>
        <w:t>&lt;FinInstnId&gt;</w:t>
      </w:r>
    </w:p>
    <w:p w14:paraId="55AD000F" w14:textId="77777777" w:rsidR="005F021D" w:rsidRPr="005F021D" w:rsidRDefault="005F021D" w:rsidP="005F021D">
      <w:pPr>
        <w:pStyle w:val="XMLCode"/>
      </w:pPr>
      <w:r w:rsidRPr="005F021D">
        <w:tab/>
      </w:r>
      <w:r w:rsidRPr="005F021D">
        <w:tab/>
      </w:r>
      <w:r w:rsidRPr="005F021D">
        <w:tab/>
      </w:r>
      <w:r w:rsidRPr="005F021D">
        <w:tab/>
      </w:r>
      <w:r w:rsidRPr="005F021D">
        <w:tab/>
      </w:r>
      <w:r w:rsidRPr="005F021D">
        <w:tab/>
        <w:t>&lt;BICFI&gt;CCCCHKHH&lt;/BICFI&gt;</w:t>
      </w:r>
    </w:p>
    <w:p w14:paraId="68E82892" w14:textId="77777777" w:rsidR="005F021D" w:rsidRPr="005F021D" w:rsidRDefault="005F021D" w:rsidP="005F021D">
      <w:pPr>
        <w:pStyle w:val="XMLCode"/>
      </w:pPr>
      <w:r w:rsidRPr="005F021D">
        <w:tab/>
      </w:r>
      <w:r w:rsidRPr="005F021D">
        <w:tab/>
      </w:r>
      <w:r w:rsidRPr="005F021D">
        <w:tab/>
      </w:r>
      <w:r w:rsidRPr="005F021D">
        <w:tab/>
      </w:r>
      <w:r w:rsidRPr="005F021D">
        <w:tab/>
        <w:t>&lt;/FinInstnId&gt;</w:t>
      </w:r>
    </w:p>
    <w:p w14:paraId="2D69632C" w14:textId="77777777" w:rsidR="005F021D" w:rsidRPr="005F021D" w:rsidRDefault="005F021D" w:rsidP="005F021D">
      <w:pPr>
        <w:pStyle w:val="XMLCode"/>
      </w:pPr>
      <w:r w:rsidRPr="005F021D">
        <w:tab/>
      </w:r>
      <w:r w:rsidRPr="005F021D">
        <w:tab/>
      </w:r>
      <w:r w:rsidRPr="005F021D">
        <w:tab/>
      </w:r>
      <w:r w:rsidRPr="005F021D">
        <w:tab/>
        <w:t>&lt;/Agt&gt;</w:t>
      </w:r>
    </w:p>
    <w:p w14:paraId="3F0E6BAC" w14:textId="77777777" w:rsidR="005F021D" w:rsidRPr="005F021D" w:rsidRDefault="005F021D" w:rsidP="005F021D">
      <w:pPr>
        <w:pStyle w:val="XMLCode"/>
      </w:pPr>
      <w:r w:rsidRPr="005F021D">
        <w:tab/>
      </w:r>
      <w:r w:rsidRPr="005F021D">
        <w:tab/>
      </w:r>
      <w:r w:rsidRPr="005F021D">
        <w:tab/>
        <w:t>&lt;/ReqOrgtr&gt;</w:t>
      </w:r>
    </w:p>
    <w:p w14:paraId="27457369" w14:textId="77777777" w:rsidR="005F021D" w:rsidRPr="005F021D" w:rsidRDefault="005F021D" w:rsidP="005F021D">
      <w:pPr>
        <w:pStyle w:val="XMLCode"/>
      </w:pPr>
      <w:r w:rsidRPr="005F021D">
        <w:tab/>
      </w:r>
      <w:r w:rsidRPr="005F021D">
        <w:tab/>
        <w:t>&lt;/OrgnlInvstgtnReq&gt;</w:t>
      </w:r>
    </w:p>
    <w:p w14:paraId="2E695963" w14:textId="77777777" w:rsidR="005F021D" w:rsidRPr="005F021D" w:rsidRDefault="005F021D" w:rsidP="005F021D">
      <w:pPr>
        <w:pStyle w:val="XMLCode"/>
      </w:pPr>
      <w:r w:rsidRPr="005F021D">
        <w:tab/>
        <w:t>&lt;/InvstgtnRspn&gt;</w:t>
      </w:r>
    </w:p>
    <w:p w14:paraId="1FA1FC47" w14:textId="1A97076E" w:rsidR="005F021D" w:rsidRPr="00305E65" w:rsidRDefault="005F021D" w:rsidP="005F021D">
      <w:pPr>
        <w:pStyle w:val="XMLCode"/>
      </w:pPr>
      <w:r w:rsidRPr="005F021D">
        <w:t>&lt;/Document&gt;</w:t>
      </w:r>
    </w:p>
    <w:p w14:paraId="1F436925" w14:textId="0847031E" w:rsidR="00D17122" w:rsidRDefault="00D17122" w:rsidP="00305E65">
      <w:pPr>
        <w:rPr>
          <w:rStyle w:val="Bold"/>
        </w:rPr>
      </w:pPr>
    </w:p>
    <w:p w14:paraId="3E333E88" w14:textId="06AE6225" w:rsidR="00EA7A0B" w:rsidRDefault="00EA7A0B">
      <w:pPr>
        <w:suppressAutoHyphens w:val="0"/>
        <w:spacing w:before="0"/>
        <w:rPr>
          <w:rStyle w:val="Bold"/>
        </w:rPr>
      </w:pPr>
      <w:r>
        <w:rPr>
          <w:rStyle w:val="Bold"/>
        </w:rPr>
        <w:br w:type="page"/>
      </w:r>
    </w:p>
    <w:p w14:paraId="2E988BB7" w14:textId="6F3F1D44" w:rsidR="00005B4F" w:rsidRDefault="00005B4F" w:rsidP="00005B4F">
      <w:pPr>
        <w:rPr>
          <w:rStyle w:val="Bold"/>
        </w:rPr>
      </w:pPr>
      <w:r w:rsidRPr="00567A9A">
        <w:rPr>
          <w:rStyle w:val="Bold"/>
        </w:rPr>
        <w:lastRenderedPageBreak/>
        <w:t xml:space="preserve">Business </w:t>
      </w:r>
      <w:r>
        <w:rPr>
          <w:rStyle w:val="Bold"/>
        </w:rPr>
        <w:t>d</w:t>
      </w:r>
      <w:r w:rsidRPr="00567A9A">
        <w:rPr>
          <w:rStyle w:val="Bold"/>
        </w:rPr>
        <w:t>ata</w:t>
      </w:r>
      <w:r>
        <w:rPr>
          <w:rStyle w:val="Bold"/>
        </w:rPr>
        <w:t xml:space="preserve"> (second camt.111)</w:t>
      </w:r>
    </w:p>
    <w:p w14:paraId="2D34C9F7" w14:textId="77777777" w:rsidR="00005B4F" w:rsidRPr="00567A9A" w:rsidRDefault="00005B4F" w:rsidP="00005B4F">
      <w:pPr>
        <w:rPr>
          <w:rStyle w:val="Bold"/>
        </w:rPr>
      </w:pP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2410"/>
        <w:gridCol w:w="3909"/>
      </w:tblGrid>
      <w:tr w:rsidR="00005B4F" w14:paraId="62018D85" w14:textId="77777777" w:rsidTr="00794CB1">
        <w:trPr>
          <w:cantSplit/>
          <w:tblHeader/>
        </w:trPr>
        <w:tc>
          <w:tcPr>
            <w:tcW w:w="182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D34E471" w14:textId="77777777" w:rsidR="00005B4F" w:rsidRPr="00005B4F" w:rsidRDefault="00005B4F" w:rsidP="00005B4F">
            <w:pPr>
              <w:pStyle w:val="TableHeading"/>
            </w:pPr>
            <w:r>
              <w:t>Element</w:t>
            </w:r>
          </w:p>
        </w:tc>
        <w:tc>
          <w:tcPr>
            <w:tcW w:w="241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12CA97A" w14:textId="77777777" w:rsidR="00005B4F" w:rsidRPr="00005B4F" w:rsidRDefault="00005B4F" w:rsidP="00005B4F">
            <w:pPr>
              <w:pStyle w:val="TableHeading"/>
            </w:pPr>
            <w:r>
              <w:t>XML Tag</w:t>
            </w:r>
          </w:p>
        </w:tc>
        <w:tc>
          <w:tcPr>
            <w:tcW w:w="390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96E92C6" w14:textId="77777777" w:rsidR="00005B4F" w:rsidRPr="00005B4F" w:rsidRDefault="00005B4F" w:rsidP="00005B4F">
            <w:pPr>
              <w:pStyle w:val="TableHeading"/>
            </w:pPr>
            <w:r>
              <w:t>Content</w:t>
            </w:r>
          </w:p>
        </w:tc>
      </w:tr>
      <w:tr w:rsidR="00005B4F" w14:paraId="50BC9454" w14:textId="77777777" w:rsidTr="00794CB1">
        <w:tc>
          <w:tcPr>
            <w:tcW w:w="1820" w:type="dxa"/>
            <w:shd w:val="clear" w:color="auto" w:fill="FFFFFF"/>
          </w:tcPr>
          <w:p w14:paraId="709F0E1E" w14:textId="77777777" w:rsidR="00005B4F" w:rsidRPr="00005B4F" w:rsidRDefault="00005B4F" w:rsidP="00005B4F">
            <w:pPr>
              <w:pStyle w:val="TableText"/>
            </w:pPr>
            <w:r>
              <w:t xml:space="preserve">Responder </w:t>
            </w:r>
            <w:r w:rsidRPr="00005B4F">
              <w:t>Investigation Identification</w:t>
            </w:r>
          </w:p>
        </w:tc>
        <w:tc>
          <w:tcPr>
            <w:tcW w:w="2410" w:type="dxa"/>
            <w:shd w:val="clear" w:color="auto" w:fill="FFFFFF"/>
          </w:tcPr>
          <w:p w14:paraId="20ED76D5" w14:textId="77777777" w:rsidR="00005B4F" w:rsidRPr="00005B4F" w:rsidRDefault="00005B4F" w:rsidP="00005B4F">
            <w:pPr>
              <w:pStyle w:val="TableText"/>
            </w:pPr>
            <w:r w:rsidRPr="00756884">
              <w:t>&lt;RspndrInvstgtnId&gt;</w:t>
            </w:r>
          </w:p>
        </w:tc>
        <w:tc>
          <w:tcPr>
            <w:tcW w:w="3909" w:type="dxa"/>
            <w:shd w:val="clear" w:color="auto" w:fill="FFFFFF"/>
          </w:tcPr>
          <w:p w14:paraId="50F48C70" w14:textId="644AE759" w:rsidR="00005B4F" w:rsidRPr="00005B4F" w:rsidRDefault="00B32F2D" w:rsidP="005A0A5B">
            <w:pPr>
              <w:pStyle w:val="TableTextCentre"/>
              <w:jc w:val="left"/>
            </w:pPr>
            <w:r w:rsidRPr="00B32F2D">
              <w:rPr>
                <w:rStyle w:val="Bold"/>
              </w:rPr>
              <w:t>BBBB1523</w:t>
            </w:r>
          </w:p>
        </w:tc>
      </w:tr>
      <w:tr w:rsidR="00005B4F" w14:paraId="2654BC4B" w14:textId="77777777" w:rsidTr="00794CB1">
        <w:tc>
          <w:tcPr>
            <w:tcW w:w="1820" w:type="dxa"/>
            <w:shd w:val="clear" w:color="auto" w:fill="FFFFFF"/>
          </w:tcPr>
          <w:p w14:paraId="6D934D14" w14:textId="77777777" w:rsidR="00005B4F" w:rsidRPr="00005B4F" w:rsidRDefault="00005B4F" w:rsidP="00005B4F">
            <w:pPr>
              <w:pStyle w:val="TableText"/>
            </w:pPr>
            <w:r>
              <w:t>S</w:t>
            </w:r>
            <w:r w:rsidRPr="00005B4F">
              <w:t>tatus</w:t>
            </w:r>
          </w:p>
        </w:tc>
        <w:tc>
          <w:tcPr>
            <w:tcW w:w="2410" w:type="dxa"/>
            <w:shd w:val="clear" w:color="auto" w:fill="FFFFFF"/>
          </w:tcPr>
          <w:p w14:paraId="4700EE0E" w14:textId="77777777" w:rsidR="00005B4F" w:rsidRPr="00005B4F" w:rsidRDefault="00005B4F" w:rsidP="00005B4F">
            <w:pPr>
              <w:pStyle w:val="TableText"/>
            </w:pPr>
            <w:r w:rsidRPr="00756884">
              <w:t>&lt;Sts&gt;</w:t>
            </w:r>
          </w:p>
        </w:tc>
        <w:tc>
          <w:tcPr>
            <w:tcW w:w="3909" w:type="dxa"/>
            <w:shd w:val="clear" w:color="auto" w:fill="FFFFFF"/>
          </w:tcPr>
          <w:p w14:paraId="09B9573F" w14:textId="77777777" w:rsidR="00005B4F" w:rsidRPr="00005B4F" w:rsidRDefault="00005B4F" w:rsidP="00005B4F">
            <w:pPr>
              <w:pStyle w:val="TableText"/>
            </w:pPr>
            <w:r>
              <w:rPr>
                <w:rStyle w:val="Bold"/>
              </w:rPr>
              <w:t>CLSD</w:t>
            </w:r>
          </w:p>
        </w:tc>
      </w:tr>
      <w:tr w:rsidR="00005B4F" w14:paraId="7DF1147A" w14:textId="77777777" w:rsidTr="00794CB1">
        <w:tc>
          <w:tcPr>
            <w:tcW w:w="1820" w:type="dxa"/>
            <w:shd w:val="clear" w:color="auto" w:fill="FFFFFF"/>
          </w:tcPr>
          <w:p w14:paraId="48A6ACB6" w14:textId="77777777" w:rsidR="00005B4F" w:rsidRPr="00005B4F" w:rsidRDefault="00005B4F" w:rsidP="00005B4F">
            <w:pPr>
              <w:pStyle w:val="TableText"/>
            </w:pPr>
            <w:r w:rsidRPr="006F78EA">
              <w:t xml:space="preserve">Requestor Investigation </w:t>
            </w:r>
            <w:r w:rsidRPr="00005B4F">
              <w:t>Identification</w:t>
            </w:r>
          </w:p>
        </w:tc>
        <w:tc>
          <w:tcPr>
            <w:tcW w:w="2410" w:type="dxa"/>
            <w:shd w:val="clear" w:color="auto" w:fill="FFFFFF"/>
          </w:tcPr>
          <w:p w14:paraId="3D3C8EC5" w14:textId="77777777" w:rsidR="00005B4F" w:rsidRPr="00005B4F" w:rsidRDefault="00005B4F" w:rsidP="00005B4F">
            <w:pPr>
              <w:pStyle w:val="TableText"/>
            </w:pPr>
            <w:r w:rsidRPr="00756884">
              <w:t>&lt;RqstrInvstgtnId&gt;</w:t>
            </w:r>
          </w:p>
        </w:tc>
        <w:tc>
          <w:tcPr>
            <w:tcW w:w="3909" w:type="dxa"/>
            <w:shd w:val="clear" w:color="auto" w:fill="FFFFFF"/>
          </w:tcPr>
          <w:p w14:paraId="573DEE70" w14:textId="289A2C68" w:rsidR="00005B4F" w:rsidRPr="00005B4F" w:rsidRDefault="00A8342C" w:rsidP="00005B4F">
            <w:pPr>
              <w:pStyle w:val="TableText"/>
              <w:rPr>
                <w:rStyle w:val="Bold"/>
              </w:rPr>
            </w:pPr>
            <w:r>
              <w:rPr>
                <w:rStyle w:val="Bold"/>
              </w:rPr>
              <w:t>C</w:t>
            </w:r>
            <w:r w:rsidRPr="00A8342C">
              <w:rPr>
                <w:rStyle w:val="Bold"/>
              </w:rPr>
              <w:t>CCC4567</w:t>
            </w:r>
          </w:p>
        </w:tc>
      </w:tr>
      <w:tr w:rsidR="00005B4F" w14:paraId="67B09158" w14:textId="77777777" w:rsidTr="00794CB1">
        <w:tc>
          <w:tcPr>
            <w:tcW w:w="1820" w:type="dxa"/>
            <w:shd w:val="clear" w:color="auto" w:fill="FFFFFF"/>
          </w:tcPr>
          <w:p w14:paraId="61C07F1B" w14:textId="77777777" w:rsidR="00005B4F" w:rsidRPr="00005B4F" w:rsidRDefault="00005B4F" w:rsidP="00005B4F">
            <w:pPr>
              <w:pStyle w:val="TableText"/>
            </w:pPr>
            <w:r>
              <w:t xml:space="preserve">Requestor </w:t>
            </w:r>
          </w:p>
        </w:tc>
        <w:tc>
          <w:tcPr>
            <w:tcW w:w="2410" w:type="dxa"/>
            <w:shd w:val="clear" w:color="auto" w:fill="FFFFFF"/>
          </w:tcPr>
          <w:p w14:paraId="30D9213A" w14:textId="77777777" w:rsidR="00005B4F" w:rsidRPr="00005B4F" w:rsidRDefault="00005B4F" w:rsidP="00005B4F">
            <w:pPr>
              <w:pStyle w:val="TableText"/>
            </w:pPr>
            <w:r w:rsidRPr="00756884">
              <w:t>&lt;BICFI&gt;</w:t>
            </w:r>
          </w:p>
        </w:tc>
        <w:tc>
          <w:tcPr>
            <w:tcW w:w="3909" w:type="dxa"/>
            <w:shd w:val="clear" w:color="auto" w:fill="FFFFFF"/>
          </w:tcPr>
          <w:p w14:paraId="14DC6F90" w14:textId="2AF6EA8F" w:rsidR="00005B4F" w:rsidRPr="00005B4F" w:rsidRDefault="00B1148B" w:rsidP="00005B4F">
            <w:pPr>
              <w:pStyle w:val="TableText"/>
              <w:rPr>
                <w:rStyle w:val="Bold"/>
              </w:rPr>
            </w:pPr>
            <w:r>
              <w:rPr>
                <w:rStyle w:val="Bold"/>
              </w:rPr>
              <w:t>CCCCHKHH</w:t>
            </w:r>
          </w:p>
        </w:tc>
      </w:tr>
      <w:tr w:rsidR="00005B4F" w14:paraId="40E2D2FD" w14:textId="77777777" w:rsidTr="00794CB1">
        <w:tc>
          <w:tcPr>
            <w:tcW w:w="1820" w:type="dxa"/>
            <w:shd w:val="clear" w:color="auto" w:fill="FFFFFF"/>
          </w:tcPr>
          <w:p w14:paraId="7BC4D959" w14:textId="77777777" w:rsidR="00005B4F" w:rsidRPr="00005B4F" w:rsidRDefault="00005B4F" w:rsidP="00005B4F">
            <w:pPr>
              <w:pStyle w:val="TableText"/>
            </w:pPr>
            <w:r>
              <w:t>Responder</w:t>
            </w:r>
          </w:p>
        </w:tc>
        <w:tc>
          <w:tcPr>
            <w:tcW w:w="2410" w:type="dxa"/>
            <w:shd w:val="clear" w:color="auto" w:fill="FFFFFF"/>
          </w:tcPr>
          <w:p w14:paraId="49D31940" w14:textId="77777777" w:rsidR="00005B4F" w:rsidRPr="00005B4F" w:rsidRDefault="00005B4F" w:rsidP="00005B4F">
            <w:pPr>
              <w:pStyle w:val="TableText"/>
            </w:pPr>
            <w:r w:rsidRPr="00756884">
              <w:t>&lt;BICFI&gt;</w:t>
            </w:r>
          </w:p>
        </w:tc>
        <w:tc>
          <w:tcPr>
            <w:tcW w:w="3909" w:type="dxa"/>
            <w:shd w:val="clear" w:color="auto" w:fill="FFFFFF"/>
          </w:tcPr>
          <w:p w14:paraId="427C9812" w14:textId="75495717" w:rsidR="00005B4F" w:rsidRPr="00005B4F" w:rsidRDefault="00B1148B" w:rsidP="00005B4F">
            <w:pPr>
              <w:pStyle w:val="TableText"/>
              <w:rPr>
                <w:rStyle w:val="Bold"/>
              </w:rPr>
            </w:pPr>
            <w:r>
              <w:rPr>
                <w:rStyle w:val="Bold"/>
              </w:rPr>
              <w:t>BBBBROMM</w:t>
            </w:r>
          </w:p>
        </w:tc>
      </w:tr>
      <w:tr w:rsidR="00005B4F" w14:paraId="553333C4" w14:textId="77777777" w:rsidTr="00794CB1">
        <w:tc>
          <w:tcPr>
            <w:tcW w:w="1820" w:type="dxa"/>
            <w:shd w:val="clear" w:color="auto" w:fill="FFFFFF"/>
          </w:tcPr>
          <w:p w14:paraId="1AB03BEA" w14:textId="556245B1" w:rsidR="00005B4F" w:rsidRDefault="00AA64F2" w:rsidP="00005B4F">
            <w:pPr>
              <w:pStyle w:val="TableText"/>
            </w:pPr>
            <w:r>
              <w:t>Response Originator</w:t>
            </w:r>
          </w:p>
        </w:tc>
        <w:tc>
          <w:tcPr>
            <w:tcW w:w="2410" w:type="dxa"/>
            <w:shd w:val="clear" w:color="auto" w:fill="FFFFFF"/>
          </w:tcPr>
          <w:p w14:paraId="75F7373A" w14:textId="1EA42687" w:rsidR="00005B4F" w:rsidRPr="00756884" w:rsidRDefault="00005B4F" w:rsidP="00005B4F">
            <w:pPr>
              <w:pStyle w:val="TableText"/>
            </w:pPr>
            <w:r>
              <w:t>&lt;BICFI&gt;</w:t>
            </w:r>
          </w:p>
        </w:tc>
        <w:tc>
          <w:tcPr>
            <w:tcW w:w="3909" w:type="dxa"/>
            <w:shd w:val="clear" w:color="auto" w:fill="FFFFFF"/>
          </w:tcPr>
          <w:p w14:paraId="280EA741" w14:textId="5572D577" w:rsidR="00005B4F" w:rsidRPr="00237A56" w:rsidRDefault="00B1148B" w:rsidP="00005B4F">
            <w:pPr>
              <w:pStyle w:val="TableText"/>
              <w:rPr>
                <w:rStyle w:val="Bold"/>
              </w:rPr>
            </w:pPr>
            <w:r>
              <w:rPr>
                <w:rStyle w:val="Bold"/>
              </w:rPr>
              <w:t>AAAAGB2L</w:t>
            </w:r>
          </w:p>
        </w:tc>
      </w:tr>
    </w:tbl>
    <w:p w14:paraId="58C515B1" w14:textId="77777777" w:rsidR="00005B4F" w:rsidRDefault="00005B4F" w:rsidP="00005B4F"/>
    <w:p w14:paraId="171AC008" w14:textId="77777777" w:rsidR="009F6631" w:rsidRPr="00305E65" w:rsidRDefault="009F6631" w:rsidP="009F6631">
      <w:pPr>
        <w:pStyle w:val="BlockLabelBeforeXML"/>
      </w:pPr>
      <w:r w:rsidRPr="00305E65">
        <w:t>Message instance</w:t>
      </w:r>
    </w:p>
    <w:p w14:paraId="09E46578" w14:textId="1B2CAEDB" w:rsidR="0082333F" w:rsidRPr="0082333F" w:rsidRDefault="0082333F" w:rsidP="0082333F">
      <w:pPr>
        <w:pStyle w:val="XMLCode"/>
      </w:pPr>
      <w:r w:rsidRPr="0082333F">
        <w:t>&lt;Document xmlns="urn:iso:std:iso:20022:tech:xsd:DRAFT1camt.111.001.0</w:t>
      </w:r>
      <w:r w:rsidR="00E57317">
        <w:t>3</w:t>
      </w:r>
      <w:r w:rsidRPr="0082333F">
        <w:t>" xmlns:xsi="http://www.w3.org/2001/XMLSchema-instance"&gt;</w:t>
      </w:r>
    </w:p>
    <w:p w14:paraId="1A1570C8" w14:textId="77777777" w:rsidR="0082333F" w:rsidRPr="0082333F" w:rsidRDefault="0082333F" w:rsidP="0082333F">
      <w:pPr>
        <w:pStyle w:val="XMLCode"/>
      </w:pPr>
      <w:r w:rsidRPr="0082333F">
        <w:tab/>
        <w:t>&lt;InvstgtnRspn&gt;</w:t>
      </w:r>
    </w:p>
    <w:p w14:paraId="4394675F" w14:textId="77777777" w:rsidR="0082333F" w:rsidRPr="0082333F" w:rsidRDefault="0082333F" w:rsidP="0082333F">
      <w:pPr>
        <w:pStyle w:val="XMLCode"/>
      </w:pPr>
      <w:r w:rsidRPr="0082333F">
        <w:tab/>
      </w:r>
      <w:r w:rsidRPr="0082333F">
        <w:tab/>
        <w:t>&lt;InvstgtnRspn&gt;</w:t>
      </w:r>
    </w:p>
    <w:p w14:paraId="2F4E82A0" w14:textId="77777777" w:rsidR="0082333F" w:rsidRPr="0082333F" w:rsidRDefault="0082333F" w:rsidP="0082333F">
      <w:pPr>
        <w:pStyle w:val="XMLCode"/>
      </w:pPr>
      <w:r w:rsidRPr="0082333F">
        <w:tab/>
      </w:r>
      <w:r w:rsidRPr="0082333F">
        <w:tab/>
      </w:r>
      <w:r w:rsidRPr="0082333F">
        <w:tab/>
        <w:t>&lt;MsgId&gt;6789&lt;/MsgId&gt;</w:t>
      </w:r>
    </w:p>
    <w:p w14:paraId="71F6092A" w14:textId="77777777" w:rsidR="0082333F" w:rsidRPr="0082333F" w:rsidRDefault="0082333F" w:rsidP="0082333F">
      <w:pPr>
        <w:pStyle w:val="XMLCode"/>
      </w:pPr>
      <w:r w:rsidRPr="0082333F">
        <w:tab/>
      </w:r>
      <w:r w:rsidRPr="0082333F">
        <w:tab/>
      </w:r>
      <w:r w:rsidRPr="0082333F">
        <w:tab/>
        <w:t>&lt;RspndrInvstgtnId&gt;BBBB1523&lt;/RspndrInvstgtnId&gt;</w:t>
      </w:r>
    </w:p>
    <w:p w14:paraId="06CA96AF" w14:textId="77777777" w:rsidR="0082333F" w:rsidRPr="0082333F" w:rsidRDefault="0082333F" w:rsidP="0082333F">
      <w:pPr>
        <w:pStyle w:val="XMLCode"/>
      </w:pPr>
      <w:r w:rsidRPr="0082333F">
        <w:tab/>
      </w:r>
      <w:r w:rsidRPr="0082333F">
        <w:tab/>
      </w:r>
      <w:r w:rsidRPr="0082333F">
        <w:tab/>
        <w:t>&lt;InvstgtnSts&gt;</w:t>
      </w:r>
    </w:p>
    <w:p w14:paraId="250365F5" w14:textId="77777777" w:rsidR="0082333F" w:rsidRPr="0082333F" w:rsidRDefault="0082333F" w:rsidP="0082333F">
      <w:pPr>
        <w:pStyle w:val="XMLCode"/>
      </w:pPr>
      <w:r w:rsidRPr="0082333F">
        <w:tab/>
      </w:r>
      <w:r w:rsidRPr="0082333F">
        <w:tab/>
      </w:r>
      <w:r w:rsidRPr="0082333F">
        <w:tab/>
      </w:r>
      <w:r w:rsidRPr="0082333F">
        <w:tab/>
        <w:t>&lt;Sts&gt;CLSD&lt;/Sts&gt;</w:t>
      </w:r>
    </w:p>
    <w:p w14:paraId="0E6B2C31" w14:textId="77777777" w:rsidR="0082333F" w:rsidRPr="0082333F" w:rsidRDefault="0082333F" w:rsidP="0082333F">
      <w:pPr>
        <w:pStyle w:val="XMLCode"/>
      </w:pPr>
      <w:r w:rsidRPr="0082333F">
        <w:tab/>
      </w:r>
      <w:r w:rsidRPr="0082333F">
        <w:tab/>
      </w:r>
      <w:r w:rsidRPr="0082333F">
        <w:tab/>
        <w:t>&lt;/InvstgtnSts&gt;&lt;!-- Closed--&gt;</w:t>
      </w:r>
    </w:p>
    <w:p w14:paraId="408B1284" w14:textId="77777777" w:rsidR="0082333F" w:rsidRPr="0082333F" w:rsidRDefault="0082333F" w:rsidP="0082333F">
      <w:pPr>
        <w:pStyle w:val="XMLCode"/>
      </w:pPr>
      <w:r w:rsidRPr="0082333F">
        <w:tab/>
      </w:r>
      <w:r w:rsidRPr="0082333F">
        <w:tab/>
      </w:r>
      <w:r w:rsidRPr="0082333F">
        <w:tab/>
        <w:t>&lt;InvstgtnData&gt;</w:t>
      </w:r>
    </w:p>
    <w:p w14:paraId="6340C209" w14:textId="77777777" w:rsidR="00F858A1" w:rsidRPr="005F021D" w:rsidRDefault="00F858A1" w:rsidP="00F858A1">
      <w:pPr>
        <w:pStyle w:val="XMLCode"/>
      </w:pPr>
      <w:r w:rsidRPr="005F021D">
        <w:tab/>
      </w:r>
      <w:r w:rsidRPr="005F021D">
        <w:tab/>
      </w:r>
      <w:r w:rsidRPr="005F021D">
        <w:tab/>
      </w:r>
      <w:r w:rsidRPr="005F021D">
        <w:tab/>
        <w:t>&lt;OrgnlInvstgtnRsn&gt;</w:t>
      </w:r>
    </w:p>
    <w:p w14:paraId="4660BB45" w14:textId="77777777" w:rsidR="00F858A1" w:rsidRPr="005F021D" w:rsidRDefault="00F858A1" w:rsidP="00F858A1">
      <w:pPr>
        <w:pStyle w:val="XMLCode"/>
      </w:pPr>
      <w:r w:rsidRPr="005F021D">
        <w:tab/>
      </w:r>
      <w:r w:rsidRPr="005F021D">
        <w:tab/>
      </w:r>
      <w:r w:rsidRPr="005F021D">
        <w:tab/>
      </w:r>
      <w:r w:rsidRPr="005F021D">
        <w:tab/>
      </w:r>
      <w:r w:rsidRPr="005F021D">
        <w:tab/>
        <w:t>&lt;Cd&gt;</w:t>
      </w:r>
      <w:r>
        <w:t>CTOR</w:t>
      </w:r>
      <w:r w:rsidRPr="005F021D">
        <w:t>&lt;/Cd&gt;&lt;!-- Creditor. --&gt;</w:t>
      </w:r>
    </w:p>
    <w:p w14:paraId="07FD2468" w14:textId="77777777" w:rsidR="00F858A1" w:rsidRDefault="00F858A1" w:rsidP="00F858A1">
      <w:pPr>
        <w:pStyle w:val="XMLCode"/>
      </w:pPr>
      <w:r w:rsidRPr="005F021D">
        <w:tab/>
      </w:r>
      <w:r w:rsidRPr="005F021D">
        <w:tab/>
      </w:r>
      <w:r w:rsidRPr="005F021D">
        <w:tab/>
      </w:r>
      <w:r w:rsidRPr="005F021D">
        <w:tab/>
        <w:t>&lt;/OrgnlInvstgtnRsn&gt;</w:t>
      </w:r>
    </w:p>
    <w:p w14:paraId="156A5132" w14:textId="77777777" w:rsidR="00F858A1" w:rsidRPr="0014031B" w:rsidRDefault="00F858A1" w:rsidP="00F858A1">
      <w:pPr>
        <w:pStyle w:val="XMLCode"/>
      </w:pPr>
      <w:r w:rsidRPr="0014031B">
        <w:tab/>
      </w:r>
      <w:r w:rsidRPr="0014031B">
        <w:tab/>
      </w:r>
      <w:r w:rsidRPr="0014031B">
        <w:tab/>
      </w:r>
      <w:r w:rsidRPr="0014031B">
        <w:tab/>
        <w:t>&lt;OrgnlInvstgtnRsn</w:t>
      </w:r>
      <w:r>
        <w:t>SubTp</w:t>
      </w:r>
      <w:r w:rsidRPr="0014031B">
        <w:t>&gt;</w:t>
      </w:r>
    </w:p>
    <w:p w14:paraId="2AB9B379" w14:textId="77777777" w:rsidR="00F858A1" w:rsidRPr="0014031B" w:rsidRDefault="00F858A1" w:rsidP="00F858A1">
      <w:pPr>
        <w:pStyle w:val="XMLCode"/>
      </w:pPr>
      <w:r w:rsidRPr="0014031B">
        <w:tab/>
      </w:r>
      <w:r w:rsidRPr="0014031B">
        <w:tab/>
      </w:r>
      <w:r w:rsidRPr="0014031B">
        <w:tab/>
      </w:r>
      <w:r w:rsidRPr="0014031B">
        <w:tab/>
      </w:r>
      <w:r w:rsidRPr="0014031B">
        <w:tab/>
        <w:t>&lt;Cd&gt;</w:t>
      </w:r>
      <w:r>
        <w:t>MMNA</w:t>
      </w:r>
      <w:r w:rsidRPr="0014031B">
        <w:t xml:space="preserve">&lt;/Cd&gt;&lt;!-- </w:t>
      </w:r>
      <w:r>
        <w:t>Mismatch Name And Account</w:t>
      </w:r>
      <w:r w:rsidRPr="0014031B">
        <w:t xml:space="preserve"> --&gt;</w:t>
      </w:r>
    </w:p>
    <w:p w14:paraId="3126E74C" w14:textId="77777777" w:rsidR="00F858A1" w:rsidRPr="0014031B" w:rsidRDefault="00F858A1" w:rsidP="00F858A1">
      <w:pPr>
        <w:pStyle w:val="XMLCode"/>
      </w:pPr>
      <w:r w:rsidRPr="0014031B">
        <w:tab/>
      </w:r>
      <w:r w:rsidRPr="0014031B">
        <w:tab/>
      </w:r>
      <w:r w:rsidRPr="0014031B">
        <w:tab/>
      </w:r>
      <w:r w:rsidRPr="0014031B">
        <w:tab/>
        <w:t>&lt;/OrgnlInvstgtnRsn</w:t>
      </w:r>
      <w:r>
        <w:t>SubTp</w:t>
      </w:r>
      <w:r w:rsidRPr="0014031B">
        <w:t>&gt;</w:t>
      </w:r>
    </w:p>
    <w:p w14:paraId="58610203" w14:textId="77777777" w:rsidR="0082333F" w:rsidRPr="0082333F" w:rsidRDefault="0082333F" w:rsidP="0082333F">
      <w:pPr>
        <w:pStyle w:val="XMLCode"/>
      </w:pPr>
      <w:r w:rsidRPr="0082333F">
        <w:tab/>
      </w:r>
      <w:r w:rsidRPr="0082333F">
        <w:tab/>
      </w:r>
      <w:r w:rsidRPr="0082333F">
        <w:tab/>
      </w:r>
      <w:r w:rsidRPr="0082333F">
        <w:tab/>
        <w:t>&lt;RspnData&gt;</w:t>
      </w:r>
    </w:p>
    <w:p w14:paraId="1C9709C7" w14:textId="77777777" w:rsidR="0082333F" w:rsidRPr="0082333F" w:rsidRDefault="0082333F" w:rsidP="0082333F">
      <w:pPr>
        <w:pStyle w:val="XMLCode"/>
      </w:pPr>
      <w:r w:rsidRPr="0082333F">
        <w:tab/>
      </w:r>
      <w:r w:rsidRPr="0082333F">
        <w:tab/>
      </w:r>
      <w:r w:rsidRPr="0082333F">
        <w:tab/>
      </w:r>
      <w:r w:rsidRPr="0082333F">
        <w:tab/>
      </w:r>
      <w:r w:rsidRPr="0082333F">
        <w:tab/>
        <w:t>&lt;TxData&gt;</w:t>
      </w:r>
    </w:p>
    <w:p w14:paraId="695EE537"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t>&lt;Pth&gt;FIToFICstmrCdtTrf/CdtTrfTxInf/CdtrAcct/Id/Othr/Id&lt;/Pth&gt;</w:t>
      </w:r>
    </w:p>
    <w:p w14:paraId="788C6B95"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t>&lt;Rcrd&gt;</w:t>
      </w:r>
    </w:p>
    <w:p w14:paraId="3E0835F4"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r>
      <w:r w:rsidRPr="0082333F">
        <w:tab/>
        <w:t>&lt;CshAcct&gt;</w:t>
      </w:r>
    </w:p>
    <w:p w14:paraId="5C0AB12C"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r>
      <w:r w:rsidRPr="0082333F">
        <w:tab/>
      </w:r>
      <w:r w:rsidRPr="0082333F">
        <w:tab/>
        <w:t>&lt;Id&gt;</w:t>
      </w:r>
    </w:p>
    <w:p w14:paraId="213BD587"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r>
      <w:r w:rsidRPr="0082333F">
        <w:tab/>
      </w:r>
      <w:r w:rsidRPr="0082333F">
        <w:tab/>
      </w:r>
      <w:r w:rsidRPr="0082333F">
        <w:tab/>
        <w:t>&lt;Othr&gt;</w:t>
      </w:r>
    </w:p>
    <w:p w14:paraId="0F7B6F24"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r>
      <w:r w:rsidRPr="0082333F">
        <w:tab/>
      </w:r>
      <w:r w:rsidRPr="0082333F">
        <w:tab/>
      </w:r>
      <w:r w:rsidRPr="0082333F">
        <w:tab/>
      </w:r>
      <w:r w:rsidRPr="0082333F">
        <w:tab/>
        <w:t>&lt;Id&gt;RO52BTRLRONCRT1112222444&lt;/Id&gt;</w:t>
      </w:r>
    </w:p>
    <w:p w14:paraId="0D637C6B" w14:textId="77777777" w:rsidR="0082333F" w:rsidRPr="0082333F" w:rsidRDefault="0082333F" w:rsidP="0082333F">
      <w:pPr>
        <w:pStyle w:val="XMLCode"/>
      </w:pPr>
      <w:r w:rsidRPr="0082333F">
        <w:lastRenderedPageBreak/>
        <w:tab/>
      </w:r>
      <w:r w:rsidRPr="0082333F">
        <w:tab/>
      </w:r>
      <w:r w:rsidRPr="0082333F">
        <w:tab/>
      </w:r>
      <w:r w:rsidRPr="0082333F">
        <w:tab/>
      </w:r>
      <w:r w:rsidRPr="0082333F">
        <w:tab/>
      </w:r>
      <w:r w:rsidRPr="0082333F">
        <w:tab/>
      </w:r>
      <w:r w:rsidRPr="0082333F">
        <w:tab/>
      </w:r>
      <w:r w:rsidRPr="0082333F">
        <w:tab/>
      </w:r>
      <w:r w:rsidRPr="0082333F">
        <w:tab/>
        <w:t>&lt;/Othr&gt;</w:t>
      </w:r>
    </w:p>
    <w:p w14:paraId="3CA8BB29"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r>
      <w:r w:rsidRPr="0082333F">
        <w:tab/>
      </w:r>
      <w:r w:rsidRPr="0082333F">
        <w:tab/>
        <w:t>&lt;/Id&gt;</w:t>
      </w:r>
    </w:p>
    <w:p w14:paraId="3020E6C4"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r>
      <w:r w:rsidRPr="0082333F">
        <w:tab/>
        <w:t>&lt;/CshAcct&gt;</w:t>
      </w:r>
    </w:p>
    <w:p w14:paraId="7941C2FE"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t>&lt;/Rcrd&gt;</w:t>
      </w:r>
    </w:p>
    <w:p w14:paraId="6AE289A6" w14:textId="77777777" w:rsidR="0082333F" w:rsidRPr="0082333F" w:rsidRDefault="0082333F" w:rsidP="0082333F">
      <w:pPr>
        <w:pStyle w:val="XMLCode"/>
      </w:pPr>
      <w:r w:rsidRPr="0082333F">
        <w:tab/>
      </w:r>
      <w:r w:rsidRPr="0082333F">
        <w:tab/>
      </w:r>
      <w:r w:rsidRPr="0082333F">
        <w:tab/>
      </w:r>
      <w:r w:rsidRPr="0082333F">
        <w:tab/>
      </w:r>
      <w:r w:rsidRPr="0082333F">
        <w:tab/>
        <w:t>&lt;/TxData&gt;</w:t>
      </w:r>
    </w:p>
    <w:p w14:paraId="0FC79D6B" w14:textId="77777777" w:rsidR="0082333F" w:rsidRPr="0082333F" w:rsidRDefault="0082333F" w:rsidP="0082333F">
      <w:pPr>
        <w:pStyle w:val="XMLCode"/>
      </w:pPr>
      <w:r w:rsidRPr="0082333F">
        <w:tab/>
      </w:r>
      <w:r w:rsidRPr="0082333F">
        <w:tab/>
      </w:r>
      <w:r w:rsidRPr="0082333F">
        <w:tab/>
      </w:r>
      <w:r w:rsidRPr="0082333F">
        <w:tab/>
        <w:t>&lt;/RspnData&gt;</w:t>
      </w:r>
    </w:p>
    <w:p w14:paraId="77EECBF0" w14:textId="77777777" w:rsidR="0082333F" w:rsidRPr="0082333F" w:rsidRDefault="0082333F" w:rsidP="0082333F">
      <w:pPr>
        <w:pStyle w:val="XMLCode"/>
      </w:pPr>
      <w:r w:rsidRPr="0082333F">
        <w:tab/>
      </w:r>
      <w:r w:rsidRPr="0082333F">
        <w:tab/>
      </w:r>
      <w:r w:rsidRPr="0082333F">
        <w:tab/>
      </w:r>
      <w:r w:rsidRPr="0082333F">
        <w:tab/>
        <w:t>&lt;RspnOrgtr&gt;</w:t>
      </w:r>
    </w:p>
    <w:p w14:paraId="1F12ADA0" w14:textId="77777777" w:rsidR="0082333F" w:rsidRPr="0082333F" w:rsidRDefault="0082333F" w:rsidP="0082333F">
      <w:pPr>
        <w:pStyle w:val="XMLCode"/>
      </w:pPr>
      <w:r w:rsidRPr="0082333F">
        <w:tab/>
      </w:r>
      <w:r w:rsidRPr="0082333F">
        <w:tab/>
      </w:r>
      <w:r w:rsidRPr="0082333F">
        <w:tab/>
      </w:r>
      <w:r w:rsidRPr="0082333F">
        <w:tab/>
      </w:r>
      <w:r w:rsidRPr="0082333F">
        <w:tab/>
        <w:t>&lt;Agt&gt;</w:t>
      </w:r>
    </w:p>
    <w:p w14:paraId="2A9B9B48"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t>&lt;FinInstnId&gt;</w:t>
      </w:r>
    </w:p>
    <w:p w14:paraId="2EA0EFED"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r>
      <w:r w:rsidRPr="0082333F">
        <w:tab/>
        <w:t>&lt;BICFI&gt;AAAAGB2L&lt;/BICFI&gt;</w:t>
      </w:r>
    </w:p>
    <w:p w14:paraId="6F21179C"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t>&lt;/FinInstnId&gt;</w:t>
      </w:r>
    </w:p>
    <w:p w14:paraId="6393A492" w14:textId="77777777" w:rsidR="0082333F" w:rsidRPr="0082333F" w:rsidRDefault="0082333F" w:rsidP="0082333F">
      <w:pPr>
        <w:pStyle w:val="XMLCode"/>
      </w:pPr>
      <w:r w:rsidRPr="0082333F">
        <w:tab/>
      </w:r>
      <w:r w:rsidRPr="0082333F">
        <w:tab/>
      </w:r>
      <w:r w:rsidRPr="0082333F">
        <w:tab/>
      </w:r>
      <w:r w:rsidRPr="0082333F">
        <w:tab/>
      </w:r>
      <w:r w:rsidRPr="0082333F">
        <w:tab/>
        <w:t>&lt;/Agt&gt;</w:t>
      </w:r>
    </w:p>
    <w:p w14:paraId="321D5A45" w14:textId="77777777" w:rsidR="0082333F" w:rsidRPr="0082333F" w:rsidRDefault="0082333F" w:rsidP="0082333F">
      <w:pPr>
        <w:pStyle w:val="XMLCode"/>
      </w:pPr>
      <w:r w:rsidRPr="0082333F">
        <w:tab/>
      </w:r>
      <w:r w:rsidRPr="0082333F">
        <w:tab/>
      </w:r>
      <w:r w:rsidRPr="0082333F">
        <w:tab/>
      </w:r>
      <w:r w:rsidRPr="0082333F">
        <w:tab/>
        <w:t>&lt;/RspnOrgtr&gt;</w:t>
      </w:r>
    </w:p>
    <w:p w14:paraId="2B1CCBC1" w14:textId="77777777" w:rsidR="0082333F" w:rsidRPr="0082333F" w:rsidRDefault="0082333F" w:rsidP="0082333F">
      <w:pPr>
        <w:pStyle w:val="XMLCode"/>
      </w:pPr>
      <w:r w:rsidRPr="0082333F">
        <w:tab/>
      </w:r>
      <w:r w:rsidRPr="0082333F">
        <w:tab/>
      </w:r>
      <w:r w:rsidRPr="0082333F">
        <w:tab/>
        <w:t>&lt;/InvstgtnData&gt;</w:t>
      </w:r>
    </w:p>
    <w:p w14:paraId="0AC177EB" w14:textId="77777777" w:rsidR="0082333F" w:rsidRPr="0082333F" w:rsidRDefault="0082333F" w:rsidP="0082333F">
      <w:pPr>
        <w:pStyle w:val="XMLCode"/>
      </w:pPr>
      <w:r w:rsidRPr="0082333F">
        <w:tab/>
      </w:r>
      <w:r w:rsidRPr="0082333F">
        <w:tab/>
        <w:t>&lt;/InvstgtnRspn&gt;</w:t>
      </w:r>
    </w:p>
    <w:p w14:paraId="3B222CD1" w14:textId="77777777" w:rsidR="0082333F" w:rsidRPr="0082333F" w:rsidRDefault="0082333F" w:rsidP="0082333F">
      <w:pPr>
        <w:pStyle w:val="XMLCode"/>
      </w:pPr>
      <w:r w:rsidRPr="0082333F">
        <w:tab/>
      </w:r>
      <w:r w:rsidRPr="0082333F">
        <w:tab/>
        <w:t>&lt;OrgnlInvstgtnReq&gt;</w:t>
      </w:r>
    </w:p>
    <w:p w14:paraId="291E1B7A" w14:textId="77777777" w:rsidR="0082333F" w:rsidRPr="0082333F" w:rsidRDefault="0082333F" w:rsidP="0082333F">
      <w:pPr>
        <w:pStyle w:val="XMLCode"/>
      </w:pPr>
      <w:r w:rsidRPr="0082333F">
        <w:tab/>
      </w:r>
      <w:r w:rsidRPr="0082333F">
        <w:tab/>
      </w:r>
      <w:r w:rsidRPr="0082333F">
        <w:tab/>
        <w:t>&lt;MsgId&gt;ABCDE&lt;/MsgId&gt;</w:t>
      </w:r>
    </w:p>
    <w:p w14:paraId="0310F117" w14:textId="77777777" w:rsidR="0082333F" w:rsidRPr="0082333F" w:rsidRDefault="0082333F" w:rsidP="0082333F">
      <w:pPr>
        <w:pStyle w:val="XMLCode"/>
      </w:pPr>
      <w:r w:rsidRPr="0082333F">
        <w:tab/>
      </w:r>
      <w:r w:rsidRPr="0082333F">
        <w:tab/>
      </w:r>
      <w:r w:rsidRPr="0082333F">
        <w:tab/>
        <w:t>&lt;RqstrInvstgtnId&gt; CCCC4567&lt;/RqstrInvstgtnId&gt;</w:t>
      </w:r>
    </w:p>
    <w:p w14:paraId="3BFDA3B2" w14:textId="77777777" w:rsidR="0082333F" w:rsidRPr="001650AB" w:rsidRDefault="0082333F" w:rsidP="0082333F">
      <w:pPr>
        <w:pStyle w:val="XMLCode"/>
        <w:rPr>
          <w:lang w:val="nl-BE"/>
        </w:rPr>
      </w:pPr>
      <w:r w:rsidRPr="0082333F">
        <w:tab/>
      </w:r>
      <w:r w:rsidRPr="0082333F">
        <w:tab/>
      </w:r>
      <w:r w:rsidRPr="0082333F">
        <w:tab/>
      </w:r>
      <w:r w:rsidRPr="001650AB">
        <w:rPr>
          <w:lang w:val="nl-BE"/>
        </w:rPr>
        <w:t>&lt;InvstgtnTp&gt;</w:t>
      </w:r>
    </w:p>
    <w:p w14:paraId="0C7DC12E" w14:textId="77777777" w:rsidR="0082333F" w:rsidRPr="001650AB" w:rsidRDefault="0082333F" w:rsidP="0082333F">
      <w:pPr>
        <w:pStyle w:val="XMLCode"/>
        <w:rPr>
          <w:lang w:val="nl-BE"/>
        </w:rPr>
      </w:pPr>
      <w:r w:rsidRPr="001650AB">
        <w:rPr>
          <w:lang w:val="nl-BE"/>
        </w:rPr>
        <w:tab/>
      </w:r>
      <w:r w:rsidRPr="001650AB">
        <w:rPr>
          <w:lang w:val="nl-BE"/>
        </w:rPr>
        <w:tab/>
      </w:r>
      <w:r w:rsidRPr="001650AB">
        <w:rPr>
          <w:lang w:val="nl-BE"/>
        </w:rPr>
        <w:tab/>
      </w:r>
      <w:r w:rsidRPr="001650AB">
        <w:rPr>
          <w:lang w:val="nl-BE"/>
        </w:rPr>
        <w:tab/>
        <w:t>&lt;Cd&gt;UTAP&lt;/Cd&gt;</w:t>
      </w:r>
    </w:p>
    <w:p w14:paraId="4F68C033" w14:textId="77777777" w:rsidR="0082333F" w:rsidRPr="001650AB" w:rsidRDefault="0082333F" w:rsidP="0082333F">
      <w:pPr>
        <w:pStyle w:val="XMLCode"/>
        <w:rPr>
          <w:lang w:val="nl-BE"/>
        </w:rPr>
      </w:pPr>
      <w:r w:rsidRPr="001650AB">
        <w:rPr>
          <w:lang w:val="nl-BE"/>
        </w:rPr>
        <w:tab/>
      </w:r>
      <w:r w:rsidRPr="001650AB">
        <w:rPr>
          <w:lang w:val="nl-BE"/>
        </w:rPr>
        <w:tab/>
      </w:r>
      <w:r w:rsidRPr="001650AB">
        <w:rPr>
          <w:lang w:val="nl-BE"/>
        </w:rPr>
        <w:tab/>
        <w:t>&lt;/InvstgtnTp&gt;</w:t>
      </w:r>
    </w:p>
    <w:p w14:paraId="00A2511A" w14:textId="77777777" w:rsidR="0082333F" w:rsidRPr="0082333F" w:rsidRDefault="0082333F" w:rsidP="0082333F">
      <w:pPr>
        <w:pStyle w:val="XMLCode"/>
      </w:pPr>
      <w:r w:rsidRPr="001650AB">
        <w:rPr>
          <w:lang w:val="nl-BE"/>
        </w:rPr>
        <w:tab/>
      </w:r>
      <w:r w:rsidRPr="001650AB">
        <w:rPr>
          <w:lang w:val="nl-BE"/>
        </w:rPr>
        <w:tab/>
      </w:r>
      <w:r w:rsidRPr="001650AB">
        <w:rPr>
          <w:lang w:val="nl-BE"/>
        </w:rPr>
        <w:tab/>
      </w:r>
      <w:r w:rsidRPr="0082333F">
        <w:t>&lt;UndrlygInstrm&gt;</w:t>
      </w:r>
    </w:p>
    <w:p w14:paraId="6E0E0D7C" w14:textId="77777777" w:rsidR="0082333F" w:rsidRPr="0082333F" w:rsidRDefault="0082333F" w:rsidP="0082333F">
      <w:pPr>
        <w:pStyle w:val="XMLCode"/>
      </w:pPr>
      <w:r w:rsidRPr="0082333F">
        <w:tab/>
      </w:r>
      <w:r w:rsidRPr="0082333F">
        <w:tab/>
      </w:r>
      <w:r w:rsidRPr="0082333F">
        <w:tab/>
      </w:r>
      <w:r w:rsidRPr="0082333F">
        <w:tab/>
        <w:t>&lt;Cd&gt;XBCT&lt;/Cd&gt;</w:t>
      </w:r>
    </w:p>
    <w:p w14:paraId="2C285359" w14:textId="77777777" w:rsidR="0082333F" w:rsidRPr="0082333F" w:rsidRDefault="0082333F" w:rsidP="0082333F">
      <w:pPr>
        <w:pStyle w:val="XMLCode"/>
      </w:pPr>
      <w:r w:rsidRPr="0082333F">
        <w:tab/>
      </w:r>
      <w:r w:rsidRPr="0082333F">
        <w:tab/>
      </w:r>
      <w:r w:rsidRPr="0082333F">
        <w:tab/>
        <w:t>&lt;/UndrlygInstrm&gt;</w:t>
      </w:r>
    </w:p>
    <w:p w14:paraId="221241BE" w14:textId="77777777" w:rsidR="0082333F" w:rsidRPr="0082333F" w:rsidRDefault="0082333F" w:rsidP="0082333F">
      <w:pPr>
        <w:pStyle w:val="XMLCode"/>
      </w:pPr>
      <w:r w:rsidRPr="0082333F">
        <w:tab/>
      </w:r>
      <w:r w:rsidRPr="0082333F">
        <w:tab/>
      </w:r>
      <w:r w:rsidRPr="0082333F">
        <w:tab/>
        <w:t>&lt;Undrlyg&gt;</w:t>
      </w:r>
    </w:p>
    <w:p w14:paraId="3170E9A5" w14:textId="77777777" w:rsidR="0082333F" w:rsidRPr="0082333F" w:rsidRDefault="0082333F" w:rsidP="0082333F">
      <w:pPr>
        <w:pStyle w:val="XMLCode"/>
      </w:pPr>
      <w:r w:rsidRPr="0082333F">
        <w:tab/>
      </w:r>
      <w:r w:rsidRPr="0082333F">
        <w:tab/>
      </w:r>
      <w:r w:rsidRPr="0082333F">
        <w:tab/>
      </w:r>
      <w:r w:rsidRPr="0082333F">
        <w:tab/>
        <w:t>&lt;IntrBk&gt;</w:t>
      </w:r>
    </w:p>
    <w:p w14:paraId="53C02DB1" w14:textId="77777777" w:rsidR="0082333F" w:rsidRPr="0082333F" w:rsidRDefault="0082333F" w:rsidP="0082333F">
      <w:pPr>
        <w:pStyle w:val="XMLCode"/>
      </w:pPr>
      <w:r w:rsidRPr="0082333F">
        <w:tab/>
      </w:r>
      <w:r w:rsidRPr="0082333F">
        <w:tab/>
      </w:r>
      <w:r w:rsidRPr="0082333F">
        <w:tab/>
      </w:r>
      <w:r w:rsidRPr="0082333F">
        <w:tab/>
      </w:r>
      <w:r w:rsidRPr="0082333F">
        <w:tab/>
        <w:t>&lt;OrgnlInstrId&gt;FIELD20REF002&lt;/OrgnlInstrId&gt;</w:t>
      </w:r>
    </w:p>
    <w:p w14:paraId="0EA5B579" w14:textId="77777777" w:rsidR="0082333F" w:rsidRPr="0082333F" w:rsidRDefault="0082333F" w:rsidP="0082333F">
      <w:pPr>
        <w:pStyle w:val="XMLCode"/>
      </w:pPr>
      <w:r w:rsidRPr="0082333F">
        <w:tab/>
      </w:r>
      <w:r w:rsidRPr="0082333F">
        <w:tab/>
      </w:r>
      <w:r w:rsidRPr="0082333F">
        <w:tab/>
      </w:r>
      <w:r w:rsidRPr="0082333F">
        <w:tab/>
      </w:r>
      <w:r w:rsidRPr="0082333F">
        <w:tab/>
        <w:t>&lt;OrgnlUETR&gt;174c245f-2682-4291-ad67-2a41e530cd27&lt;/OrgnlUETR&gt;</w:t>
      </w:r>
    </w:p>
    <w:p w14:paraId="062F9217" w14:textId="77777777" w:rsidR="0082333F" w:rsidRPr="0082333F" w:rsidRDefault="0082333F" w:rsidP="0082333F">
      <w:pPr>
        <w:pStyle w:val="XMLCode"/>
      </w:pPr>
      <w:r w:rsidRPr="0082333F">
        <w:tab/>
      </w:r>
      <w:r w:rsidRPr="0082333F">
        <w:tab/>
      </w:r>
      <w:r w:rsidRPr="0082333F">
        <w:tab/>
      </w:r>
      <w:r w:rsidRPr="0082333F">
        <w:tab/>
      </w:r>
      <w:r w:rsidRPr="0082333F">
        <w:tab/>
        <w:t>&lt;OrgnlIntrBkSttlmAmt Ccy="RON"&gt;100.00&lt;/OrgnlIntrBkSttlmAmt&gt;</w:t>
      </w:r>
    </w:p>
    <w:p w14:paraId="6A04397F" w14:textId="77777777" w:rsidR="0082333F" w:rsidRPr="0082333F" w:rsidRDefault="0082333F" w:rsidP="0082333F">
      <w:pPr>
        <w:pStyle w:val="XMLCode"/>
      </w:pPr>
      <w:r w:rsidRPr="0082333F">
        <w:tab/>
      </w:r>
      <w:r w:rsidRPr="0082333F">
        <w:tab/>
      </w:r>
      <w:r w:rsidRPr="0082333F">
        <w:tab/>
      </w:r>
      <w:r w:rsidRPr="0082333F">
        <w:tab/>
      </w:r>
      <w:r w:rsidRPr="0082333F">
        <w:tab/>
        <w:t>&lt;OrgnlIntrBkSttlmDt&gt;2022-10-16&lt;/OrgnlIntrBkSttlmDt&gt;</w:t>
      </w:r>
    </w:p>
    <w:p w14:paraId="3F1E9F5E" w14:textId="77777777" w:rsidR="0082333F" w:rsidRPr="0082333F" w:rsidRDefault="0082333F" w:rsidP="0082333F">
      <w:pPr>
        <w:pStyle w:val="XMLCode"/>
      </w:pPr>
      <w:r w:rsidRPr="0082333F">
        <w:tab/>
      </w:r>
      <w:r w:rsidRPr="0082333F">
        <w:tab/>
      </w:r>
      <w:r w:rsidRPr="0082333F">
        <w:tab/>
      </w:r>
      <w:r w:rsidRPr="0082333F">
        <w:tab/>
        <w:t>&lt;/IntrBk&gt;</w:t>
      </w:r>
    </w:p>
    <w:p w14:paraId="14D4B803" w14:textId="77777777" w:rsidR="0082333F" w:rsidRPr="0082333F" w:rsidRDefault="0082333F" w:rsidP="0082333F">
      <w:pPr>
        <w:pStyle w:val="XMLCode"/>
      </w:pPr>
      <w:r w:rsidRPr="0082333F">
        <w:tab/>
      </w:r>
      <w:r w:rsidRPr="0082333F">
        <w:tab/>
      </w:r>
      <w:r w:rsidRPr="0082333F">
        <w:tab/>
        <w:t>&lt;/Undrlyg&gt;</w:t>
      </w:r>
    </w:p>
    <w:p w14:paraId="3FA3FCEB" w14:textId="77777777" w:rsidR="0082333F" w:rsidRPr="0082333F" w:rsidRDefault="0082333F" w:rsidP="0082333F">
      <w:pPr>
        <w:pStyle w:val="XMLCode"/>
      </w:pPr>
      <w:r w:rsidRPr="0082333F">
        <w:tab/>
      </w:r>
      <w:r w:rsidRPr="0082333F">
        <w:tab/>
      </w:r>
      <w:r w:rsidRPr="0082333F">
        <w:tab/>
        <w:t>&lt;Rqstr&gt;</w:t>
      </w:r>
    </w:p>
    <w:p w14:paraId="112A9532" w14:textId="77777777" w:rsidR="0082333F" w:rsidRPr="0082333F" w:rsidRDefault="0082333F" w:rsidP="0082333F">
      <w:pPr>
        <w:pStyle w:val="XMLCode"/>
      </w:pPr>
      <w:r w:rsidRPr="0082333F">
        <w:tab/>
      </w:r>
      <w:r w:rsidRPr="0082333F">
        <w:tab/>
      </w:r>
      <w:r w:rsidRPr="0082333F">
        <w:tab/>
      </w:r>
      <w:r w:rsidRPr="0082333F">
        <w:tab/>
        <w:t>&lt;Agt&gt;</w:t>
      </w:r>
    </w:p>
    <w:p w14:paraId="29AA6021" w14:textId="77777777" w:rsidR="0082333F" w:rsidRPr="0082333F" w:rsidRDefault="0082333F" w:rsidP="0082333F">
      <w:pPr>
        <w:pStyle w:val="XMLCode"/>
      </w:pPr>
      <w:r w:rsidRPr="0082333F">
        <w:tab/>
      </w:r>
      <w:r w:rsidRPr="0082333F">
        <w:tab/>
      </w:r>
      <w:r w:rsidRPr="0082333F">
        <w:tab/>
      </w:r>
      <w:r w:rsidRPr="0082333F">
        <w:tab/>
      </w:r>
      <w:r w:rsidRPr="0082333F">
        <w:tab/>
        <w:t>&lt;FinInstnId&gt;</w:t>
      </w:r>
    </w:p>
    <w:p w14:paraId="083697FA"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t>&lt;BICFI&gt;CCCCHKHH&lt;/BICFI&gt;</w:t>
      </w:r>
    </w:p>
    <w:p w14:paraId="3170F7F6" w14:textId="77777777" w:rsidR="0082333F" w:rsidRPr="0082333F" w:rsidRDefault="0082333F" w:rsidP="0082333F">
      <w:pPr>
        <w:pStyle w:val="XMLCode"/>
      </w:pPr>
      <w:r w:rsidRPr="0082333F">
        <w:tab/>
      </w:r>
      <w:r w:rsidRPr="0082333F">
        <w:tab/>
      </w:r>
      <w:r w:rsidRPr="0082333F">
        <w:tab/>
      </w:r>
      <w:r w:rsidRPr="0082333F">
        <w:tab/>
      </w:r>
      <w:r w:rsidRPr="0082333F">
        <w:tab/>
        <w:t>&lt;/FinInstnId&gt;</w:t>
      </w:r>
    </w:p>
    <w:p w14:paraId="55E55D4D" w14:textId="77777777" w:rsidR="0082333F" w:rsidRPr="0082333F" w:rsidRDefault="0082333F" w:rsidP="0082333F">
      <w:pPr>
        <w:pStyle w:val="XMLCode"/>
      </w:pPr>
      <w:r w:rsidRPr="0082333F">
        <w:tab/>
      </w:r>
      <w:r w:rsidRPr="0082333F">
        <w:tab/>
      </w:r>
      <w:r w:rsidRPr="0082333F">
        <w:tab/>
      </w:r>
      <w:r w:rsidRPr="0082333F">
        <w:tab/>
        <w:t>&lt;/Agt&gt;</w:t>
      </w:r>
    </w:p>
    <w:p w14:paraId="5B393102" w14:textId="77777777" w:rsidR="0082333F" w:rsidRPr="0082333F" w:rsidRDefault="0082333F" w:rsidP="0082333F">
      <w:pPr>
        <w:pStyle w:val="XMLCode"/>
      </w:pPr>
      <w:r w:rsidRPr="0082333F">
        <w:lastRenderedPageBreak/>
        <w:tab/>
      </w:r>
      <w:r w:rsidRPr="0082333F">
        <w:tab/>
      </w:r>
      <w:r w:rsidRPr="0082333F">
        <w:tab/>
        <w:t>&lt;/Rqstr&gt;</w:t>
      </w:r>
    </w:p>
    <w:p w14:paraId="3C19F1FE" w14:textId="77777777" w:rsidR="0082333F" w:rsidRPr="0082333F" w:rsidRDefault="0082333F" w:rsidP="0082333F">
      <w:pPr>
        <w:pStyle w:val="XMLCode"/>
      </w:pPr>
      <w:r w:rsidRPr="0082333F">
        <w:tab/>
      </w:r>
      <w:r w:rsidRPr="0082333F">
        <w:tab/>
      </w:r>
      <w:r w:rsidRPr="0082333F">
        <w:tab/>
        <w:t>&lt;Rspndr&gt;</w:t>
      </w:r>
    </w:p>
    <w:p w14:paraId="4A657610" w14:textId="77777777" w:rsidR="0082333F" w:rsidRPr="0082333F" w:rsidRDefault="0082333F" w:rsidP="0082333F">
      <w:pPr>
        <w:pStyle w:val="XMLCode"/>
      </w:pPr>
      <w:r w:rsidRPr="0082333F">
        <w:tab/>
      </w:r>
      <w:r w:rsidRPr="0082333F">
        <w:tab/>
      </w:r>
      <w:r w:rsidRPr="0082333F">
        <w:tab/>
      </w:r>
      <w:r w:rsidRPr="0082333F">
        <w:tab/>
        <w:t>&lt;Agt&gt;</w:t>
      </w:r>
    </w:p>
    <w:p w14:paraId="316F2705" w14:textId="77777777" w:rsidR="0082333F" w:rsidRPr="0082333F" w:rsidRDefault="0082333F" w:rsidP="0082333F">
      <w:pPr>
        <w:pStyle w:val="XMLCode"/>
      </w:pPr>
      <w:r w:rsidRPr="0082333F">
        <w:tab/>
      </w:r>
      <w:r w:rsidRPr="0082333F">
        <w:tab/>
      </w:r>
      <w:r w:rsidRPr="0082333F">
        <w:tab/>
      </w:r>
      <w:r w:rsidRPr="0082333F">
        <w:tab/>
      </w:r>
      <w:r w:rsidRPr="0082333F">
        <w:tab/>
        <w:t>&lt;FinInstnId&gt;</w:t>
      </w:r>
    </w:p>
    <w:p w14:paraId="1038B12D" w14:textId="77777777" w:rsidR="0082333F" w:rsidRPr="0082333F" w:rsidRDefault="0082333F" w:rsidP="0082333F">
      <w:pPr>
        <w:pStyle w:val="XMLCode"/>
      </w:pPr>
      <w:r w:rsidRPr="0082333F">
        <w:tab/>
      </w:r>
      <w:r w:rsidRPr="0082333F">
        <w:tab/>
      </w:r>
      <w:r w:rsidRPr="0082333F">
        <w:tab/>
      </w:r>
      <w:r w:rsidRPr="0082333F">
        <w:tab/>
      </w:r>
      <w:r w:rsidRPr="0082333F">
        <w:tab/>
      </w:r>
      <w:r w:rsidRPr="0082333F">
        <w:tab/>
        <w:t>&lt;BICFI&gt;BBBBROMM&lt;/BICFI&gt;</w:t>
      </w:r>
    </w:p>
    <w:p w14:paraId="69F1D453" w14:textId="77777777" w:rsidR="0082333F" w:rsidRPr="0082333F" w:rsidRDefault="0082333F" w:rsidP="0082333F">
      <w:pPr>
        <w:pStyle w:val="XMLCode"/>
      </w:pPr>
      <w:r w:rsidRPr="0082333F">
        <w:tab/>
      </w:r>
      <w:r w:rsidRPr="0082333F">
        <w:tab/>
      </w:r>
      <w:r w:rsidRPr="0082333F">
        <w:tab/>
      </w:r>
      <w:r w:rsidRPr="0082333F">
        <w:tab/>
      </w:r>
      <w:r w:rsidRPr="0082333F">
        <w:tab/>
        <w:t>&lt;/FinInstnId&gt;</w:t>
      </w:r>
    </w:p>
    <w:p w14:paraId="7D6B7134" w14:textId="77777777" w:rsidR="0082333F" w:rsidRPr="0082333F" w:rsidRDefault="0082333F" w:rsidP="0082333F">
      <w:pPr>
        <w:pStyle w:val="XMLCode"/>
      </w:pPr>
      <w:r w:rsidRPr="0082333F">
        <w:tab/>
      </w:r>
      <w:r w:rsidRPr="0082333F">
        <w:tab/>
      </w:r>
      <w:r w:rsidRPr="0082333F">
        <w:tab/>
      </w:r>
      <w:r w:rsidRPr="0082333F">
        <w:tab/>
        <w:t>&lt;/Agt&gt;</w:t>
      </w:r>
    </w:p>
    <w:p w14:paraId="1DE2DE2A" w14:textId="77777777" w:rsidR="0082333F" w:rsidRPr="0082333F" w:rsidRDefault="0082333F" w:rsidP="0082333F">
      <w:pPr>
        <w:pStyle w:val="XMLCode"/>
      </w:pPr>
      <w:r w:rsidRPr="0082333F">
        <w:tab/>
      </w:r>
      <w:r w:rsidRPr="0082333F">
        <w:tab/>
      </w:r>
      <w:r w:rsidRPr="0082333F">
        <w:tab/>
        <w:t>&lt;/Rspndr&gt;</w:t>
      </w:r>
    </w:p>
    <w:p w14:paraId="2371B7EB" w14:textId="77777777" w:rsidR="0082333F" w:rsidRPr="0082333F" w:rsidRDefault="0082333F" w:rsidP="0082333F">
      <w:pPr>
        <w:pStyle w:val="XMLCode"/>
      </w:pPr>
      <w:r w:rsidRPr="0082333F">
        <w:tab/>
      </w:r>
      <w:r w:rsidRPr="0082333F">
        <w:tab/>
        <w:t>&lt;/OrgnlInvstgtnReq&gt;</w:t>
      </w:r>
    </w:p>
    <w:p w14:paraId="5CA970DC" w14:textId="77777777" w:rsidR="0082333F" w:rsidRPr="0082333F" w:rsidRDefault="0082333F" w:rsidP="0082333F">
      <w:pPr>
        <w:pStyle w:val="XMLCode"/>
      </w:pPr>
      <w:r w:rsidRPr="0082333F">
        <w:tab/>
        <w:t>&lt;/InvstgtnRspn&gt;</w:t>
      </w:r>
    </w:p>
    <w:p w14:paraId="7317AE74" w14:textId="714EC1A1" w:rsidR="005F42E9" w:rsidRDefault="0082333F" w:rsidP="00F858A1">
      <w:pPr>
        <w:pStyle w:val="XMLCode"/>
      </w:pPr>
      <w:r w:rsidRPr="0082333F">
        <w:t>&lt;/Document&gt;</w:t>
      </w:r>
    </w:p>
    <w:p w14:paraId="46FE26EE" w14:textId="77777777" w:rsidR="005F42E9" w:rsidRDefault="005F42E9" w:rsidP="005A0A5B"/>
    <w:p w14:paraId="573EB31E" w14:textId="77777777" w:rsidR="005F42E9" w:rsidRDefault="005F42E9" w:rsidP="005A0A5B"/>
    <w:p w14:paraId="516943F1" w14:textId="77777777" w:rsidR="005F42E9" w:rsidRDefault="005F42E9" w:rsidP="005A0A5B"/>
    <w:p w14:paraId="6DD13D7D" w14:textId="77777777" w:rsidR="005F42E9" w:rsidRDefault="005F42E9" w:rsidP="005A0A5B"/>
    <w:p w14:paraId="3A94D0F4" w14:textId="77777777" w:rsidR="005F42E9" w:rsidRDefault="005F42E9" w:rsidP="005A0A5B"/>
    <w:p w14:paraId="1CB94F79" w14:textId="77777777" w:rsidR="005F42E9" w:rsidRDefault="005F42E9" w:rsidP="005A0A5B"/>
    <w:p w14:paraId="5D217050" w14:textId="77777777" w:rsidR="005F42E9" w:rsidRDefault="005F42E9" w:rsidP="005A0A5B"/>
    <w:p w14:paraId="71A4854C" w14:textId="77777777" w:rsidR="005F42E9" w:rsidRDefault="005F42E9" w:rsidP="005A0A5B"/>
    <w:p w14:paraId="0938C7FE" w14:textId="77777777" w:rsidR="005F42E9" w:rsidRDefault="005F42E9" w:rsidP="005A0A5B"/>
    <w:p w14:paraId="00F69B92" w14:textId="77777777" w:rsidR="005F42E9" w:rsidRDefault="005F42E9" w:rsidP="005A0A5B"/>
    <w:p w14:paraId="7FE69AC2" w14:textId="77777777" w:rsidR="005F42E9" w:rsidRDefault="005F42E9" w:rsidP="005A0A5B"/>
    <w:p w14:paraId="63401B8E" w14:textId="77777777" w:rsidR="005F42E9" w:rsidRDefault="005F42E9" w:rsidP="005A0A5B"/>
    <w:p w14:paraId="2D2861BA" w14:textId="77777777" w:rsidR="005F42E9" w:rsidRDefault="005F42E9" w:rsidP="005A0A5B"/>
    <w:p w14:paraId="5A80452D" w14:textId="77777777" w:rsidR="005F42E9" w:rsidRDefault="005F42E9" w:rsidP="005A0A5B"/>
    <w:p w14:paraId="3DD48BC7" w14:textId="77777777" w:rsidR="005F42E9" w:rsidRDefault="005F42E9" w:rsidP="005A0A5B"/>
    <w:p w14:paraId="071ADCA1" w14:textId="77777777" w:rsidR="005F42E9" w:rsidRDefault="005F42E9" w:rsidP="005A0A5B"/>
    <w:p w14:paraId="5FEC9978" w14:textId="77777777" w:rsidR="005F42E9" w:rsidRDefault="005F42E9" w:rsidP="005A0A5B"/>
    <w:p w14:paraId="0C1EFE0F" w14:textId="77777777" w:rsidR="005F42E9" w:rsidRDefault="005F42E9" w:rsidP="005A0A5B"/>
    <w:p w14:paraId="5C0CA785" w14:textId="77777777" w:rsidR="005F42E9" w:rsidRDefault="005F42E9" w:rsidP="005A0A5B"/>
    <w:p w14:paraId="60E0EC1A" w14:textId="77777777" w:rsidR="005F42E9" w:rsidRDefault="005F42E9" w:rsidP="005A0A5B"/>
    <w:p w14:paraId="206A02A2" w14:textId="77777777" w:rsidR="005F42E9" w:rsidRDefault="005F42E9" w:rsidP="005A0A5B"/>
    <w:p w14:paraId="40F98551" w14:textId="77777777" w:rsidR="005F42E9" w:rsidRDefault="005F42E9" w:rsidP="005A0A5B"/>
    <w:p w14:paraId="6302038F" w14:textId="77777777" w:rsidR="005F42E9" w:rsidRDefault="005F42E9" w:rsidP="005A0A5B"/>
    <w:p w14:paraId="12B6201A" w14:textId="77777777" w:rsidR="005F42E9" w:rsidRDefault="005F42E9" w:rsidP="005A0A5B"/>
    <w:p w14:paraId="507EA60D" w14:textId="77777777" w:rsidR="005F42E9" w:rsidRDefault="005F42E9" w:rsidP="005A0A5B"/>
    <w:p w14:paraId="581309B6" w14:textId="77777777" w:rsidR="005F42E9" w:rsidRDefault="005F42E9" w:rsidP="005A0A5B"/>
    <w:p w14:paraId="45B92FA1" w14:textId="29FB7DDD" w:rsidR="00430B5F" w:rsidRPr="00430B5F" w:rsidRDefault="00430B5F" w:rsidP="00FC2CEC">
      <w:pPr>
        <w:pStyle w:val="Heading1"/>
      </w:pPr>
      <w:bookmarkStart w:id="41" w:name="_Toc140824891"/>
      <w:bookmarkStart w:id="42" w:name="_Toc348941504"/>
      <w:bookmarkStart w:id="43" w:name="_Toc447225599"/>
      <w:bookmarkStart w:id="44" w:name="_Toc224330114"/>
      <w:bookmarkEnd w:id="41"/>
      <w:r w:rsidRPr="00430B5F">
        <w:lastRenderedPageBreak/>
        <w:t>Revision Record</w:t>
      </w:r>
      <w:bookmarkEnd w:id="42"/>
      <w:bookmarkEnd w:id="43"/>
      <w:bookmarkEnd w:id="44"/>
    </w:p>
    <w:p w14:paraId="6C650010" w14:textId="77777777" w:rsidR="00430B5F" w:rsidRPr="00430B5F" w:rsidRDefault="00430B5F" w:rsidP="00430B5F"/>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572"/>
        <w:gridCol w:w="1788"/>
        <w:gridCol w:w="1777"/>
        <w:gridCol w:w="2045"/>
      </w:tblGrid>
      <w:tr w:rsidR="00922455" w:rsidRPr="000A3BA9" w14:paraId="29BDE1AF" w14:textId="77777777" w:rsidTr="00073AB0">
        <w:tc>
          <w:tcPr>
            <w:tcW w:w="1008" w:type="dxa"/>
          </w:tcPr>
          <w:p w14:paraId="79C05813" w14:textId="77777777" w:rsidR="00430B5F" w:rsidRPr="00430B5F" w:rsidRDefault="00430B5F" w:rsidP="00430B5F">
            <w:pPr>
              <w:pStyle w:val="TableHeading"/>
            </w:pPr>
            <w:r w:rsidRPr="00430B5F">
              <w:t>Revision</w:t>
            </w:r>
          </w:p>
        </w:tc>
        <w:tc>
          <w:tcPr>
            <w:tcW w:w="1572" w:type="dxa"/>
          </w:tcPr>
          <w:p w14:paraId="62FFD141" w14:textId="77777777" w:rsidR="00430B5F" w:rsidRPr="00430B5F" w:rsidRDefault="00430B5F" w:rsidP="00430B5F">
            <w:pPr>
              <w:pStyle w:val="TableHeading"/>
            </w:pPr>
            <w:r w:rsidRPr="00430B5F">
              <w:t>Date</w:t>
            </w:r>
          </w:p>
        </w:tc>
        <w:tc>
          <w:tcPr>
            <w:tcW w:w="1788" w:type="dxa"/>
          </w:tcPr>
          <w:p w14:paraId="0B0B8A4D" w14:textId="77777777" w:rsidR="00430B5F" w:rsidRPr="00430B5F" w:rsidRDefault="00430B5F" w:rsidP="00430B5F">
            <w:pPr>
              <w:pStyle w:val="TableHeading"/>
            </w:pPr>
            <w:r w:rsidRPr="00430B5F">
              <w:t>Author</w:t>
            </w:r>
          </w:p>
        </w:tc>
        <w:tc>
          <w:tcPr>
            <w:tcW w:w="1777" w:type="dxa"/>
          </w:tcPr>
          <w:p w14:paraId="54C55DB9" w14:textId="77777777" w:rsidR="00430B5F" w:rsidRPr="00430B5F" w:rsidRDefault="00430B5F" w:rsidP="00430B5F">
            <w:pPr>
              <w:pStyle w:val="TableHeading"/>
            </w:pPr>
            <w:r w:rsidRPr="00430B5F">
              <w:t>Description</w:t>
            </w:r>
          </w:p>
        </w:tc>
        <w:tc>
          <w:tcPr>
            <w:tcW w:w="2045" w:type="dxa"/>
          </w:tcPr>
          <w:p w14:paraId="32A9736D" w14:textId="77777777" w:rsidR="00430B5F" w:rsidRPr="00430B5F" w:rsidRDefault="00430B5F" w:rsidP="00430B5F">
            <w:pPr>
              <w:pStyle w:val="TableHeading"/>
            </w:pPr>
            <w:r w:rsidRPr="00430B5F">
              <w:t>Sections affected</w:t>
            </w:r>
          </w:p>
        </w:tc>
      </w:tr>
      <w:tr w:rsidR="00B9206D" w:rsidRPr="000A3BA9" w14:paraId="32572E79" w14:textId="77777777" w:rsidTr="00073AB0">
        <w:tc>
          <w:tcPr>
            <w:tcW w:w="1008" w:type="dxa"/>
          </w:tcPr>
          <w:p w14:paraId="7487BC2E" w14:textId="58A9F4A9" w:rsidR="00B9206D" w:rsidRPr="00B9206D" w:rsidRDefault="00B9206D" w:rsidP="00B9206D">
            <w:pPr>
              <w:pStyle w:val="TableText"/>
            </w:pPr>
            <w:r>
              <w:t>1.0</w:t>
            </w:r>
          </w:p>
        </w:tc>
        <w:tc>
          <w:tcPr>
            <w:tcW w:w="1572" w:type="dxa"/>
          </w:tcPr>
          <w:p w14:paraId="164B271A" w14:textId="2D528826" w:rsidR="00B9206D" w:rsidRPr="00B9206D" w:rsidRDefault="00B9206D" w:rsidP="00B9206D">
            <w:pPr>
              <w:pStyle w:val="TableText"/>
            </w:pPr>
            <w:r>
              <w:t>December 202</w:t>
            </w:r>
            <w:r w:rsidR="004B7095">
              <w:t>5</w:t>
            </w:r>
          </w:p>
        </w:tc>
        <w:tc>
          <w:tcPr>
            <w:tcW w:w="1788" w:type="dxa"/>
          </w:tcPr>
          <w:p w14:paraId="5C27C39F" w14:textId="725E5054" w:rsidR="00B9206D" w:rsidRPr="00B9206D" w:rsidRDefault="00B9206D" w:rsidP="00B9206D">
            <w:pPr>
              <w:pStyle w:val="TableText"/>
            </w:pPr>
            <w:r>
              <w:t>Swift</w:t>
            </w:r>
          </w:p>
        </w:tc>
        <w:tc>
          <w:tcPr>
            <w:tcW w:w="1777" w:type="dxa"/>
          </w:tcPr>
          <w:p w14:paraId="7C8886EC" w14:textId="5BC95EB1" w:rsidR="00B9206D" w:rsidRPr="00B9206D" w:rsidRDefault="00B9206D" w:rsidP="00B9206D">
            <w:pPr>
              <w:pStyle w:val="TableText"/>
            </w:pPr>
            <w:r w:rsidRPr="00671462">
              <w:t>Draft version for SEG review</w:t>
            </w:r>
          </w:p>
        </w:tc>
        <w:tc>
          <w:tcPr>
            <w:tcW w:w="2045" w:type="dxa"/>
          </w:tcPr>
          <w:p w14:paraId="1CACF59C" w14:textId="3017EE1F" w:rsidR="00B9206D" w:rsidRPr="00B9206D" w:rsidRDefault="00B9206D" w:rsidP="00B9206D">
            <w:pPr>
              <w:pStyle w:val="TableText"/>
            </w:pPr>
            <w:r>
              <w:t>All</w:t>
            </w:r>
          </w:p>
        </w:tc>
      </w:tr>
      <w:tr w:rsidR="00B9206D" w:rsidRPr="000A3BA9" w14:paraId="1DA98D09" w14:textId="77777777" w:rsidTr="00073AB0">
        <w:tc>
          <w:tcPr>
            <w:tcW w:w="1008" w:type="dxa"/>
          </w:tcPr>
          <w:p w14:paraId="559EB8C3" w14:textId="1BE6984F" w:rsidR="00B9206D" w:rsidRPr="00B9206D" w:rsidRDefault="00B9206D" w:rsidP="00B9206D">
            <w:pPr>
              <w:pStyle w:val="TableText"/>
            </w:pPr>
            <w:r>
              <w:t>2.0</w:t>
            </w:r>
          </w:p>
        </w:tc>
        <w:tc>
          <w:tcPr>
            <w:tcW w:w="1572" w:type="dxa"/>
          </w:tcPr>
          <w:p w14:paraId="452304C1" w14:textId="09DC4EBB" w:rsidR="00B9206D" w:rsidRPr="00B9206D" w:rsidRDefault="004B7095" w:rsidP="00B9206D">
            <w:pPr>
              <w:pStyle w:val="TableText"/>
            </w:pPr>
            <w:r>
              <w:t>March</w:t>
            </w:r>
            <w:r w:rsidR="00B9206D">
              <w:t xml:space="preserve"> 202</w:t>
            </w:r>
            <w:r>
              <w:t>6</w:t>
            </w:r>
          </w:p>
        </w:tc>
        <w:tc>
          <w:tcPr>
            <w:tcW w:w="1788" w:type="dxa"/>
          </w:tcPr>
          <w:p w14:paraId="6B7A39E0" w14:textId="48B0C0D4" w:rsidR="00B9206D" w:rsidRPr="00B9206D" w:rsidRDefault="004B7095" w:rsidP="00B9206D">
            <w:pPr>
              <w:pStyle w:val="TableText"/>
            </w:pPr>
            <w:r>
              <w:t>ISO 20022 RA</w:t>
            </w:r>
          </w:p>
        </w:tc>
        <w:tc>
          <w:tcPr>
            <w:tcW w:w="1777" w:type="dxa"/>
          </w:tcPr>
          <w:p w14:paraId="4B0B3771" w14:textId="04F596D4" w:rsidR="00B9206D" w:rsidRPr="00B9206D" w:rsidRDefault="004B7095" w:rsidP="00B9206D">
            <w:pPr>
              <w:pStyle w:val="TableText"/>
            </w:pPr>
            <w:r>
              <w:t>Final</w:t>
            </w:r>
            <w:r w:rsidR="00B9206D" w:rsidRPr="006B2D7A">
              <w:t xml:space="preserve"> version</w:t>
            </w:r>
          </w:p>
        </w:tc>
        <w:tc>
          <w:tcPr>
            <w:tcW w:w="2045" w:type="dxa"/>
          </w:tcPr>
          <w:p w14:paraId="085AC7A4" w14:textId="2F0BFB74" w:rsidR="00B9206D" w:rsidRPr="00B9206D" w:rsidRDefault="00B9206D" w:rsidP="00B9206D">
            <w:pPr>
              <w:pStyle w:val="TableText"/>
            </w:pPr>
            <w:r w:rsidRPr="006B2D7A">
              <w:t>All</w:t>
            </w:r>
          </w:p>
        </w:tc>
      </w:tr>
    </w:tbl>
    <w:p w14:paraId="48B67E60" w14:textId="498DDCAA" w:rsidR="00430B5F" w:rsidRPr="00430B5F" w:rsidRDefault="00AD2EDC" w:rsidP="00430B5F">
      <w:r>
        <w:t>Note: Any changes in message structure requires Section 7 need to be revised and updated.</w:t>
      </w:r>
    </w:p>
    <w:p w14:paraId="1C1AF647" w14:textId="77777777" w:rsidR="00430B5F" w:rsidRPr="00430B5F" w:rsidRDefault="00430B5F" w:rsidP="00430B5F">
      <w:pPr>
        <w:pStyle w:val="BlockLabel"/>
      </w:pPr>
      <w:r w:rsidRPr="00430B5F">
        <w:t>Disclaimer:</w:t>
      </w:r>
    </w:p>
    <w:p w14:paraId="5166CD9F" w14:textId="77777777" w:rsidR="00430B5F" w:rsidRPr="00430B5F" w:rsidRDefault="00430B5F" w:rsidP="00430B5F">
      <w:r w:rsidRPr="00430B5F">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6FEB1FB4" w14:textId="77777777" w:rsidR="00430B5F" w:rsidRPr="00430B5F" w:rsidRDefault="00430B5F" w:rsidP="00430B5F">
      <w:r w:rsidRPr="00430B5F">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2A2C3F84" w14:textId="77777777" w:rsidR="00430B5F" w:rsidRPr="00430B5F" w:rsidRDefault="00430B5F" w:rsidP="00430B5F"/>
    <w:p w14:paraId="7E8D7FFE" w14:textId="77777777" w:rsidR="00430B5F" w:rsidRPr="00430B5F" w:rsidRDefault="00430B5F" w:rsidP="00430B5F">
      <w:pPr>
        <w:pStyle w:val="BlockLabel"/>
      </w:pPr>
      <w:r w:rsidRPr="00430B5F">
        <w:t>Intellectual Property Rights:</w:t>
      </w:r>
    </w:p>
    <w:p w14:paraId="157439B3" w14:textId="08E525EB" w:rsidR="003B4A8D" w:rsidRDefault="00430B5F" w:rsidP="00430B5F">
      <w:r w:rsidRPr="00430B5F">
        <w:t xml:space="preserve">The ISO 20022 MessageDefinitions described in this document were contributed by </w:t>
      </w:r>
      <w:r w:rsidR="00F6264F">
        <w:t>Swift</w:t>
      </w:r>
      <w:r w:rsidRPr="00430B5F">
        <w:t>. The ISO 20022 IPR policy is available at www.ISO20022.org &gt; About ISO 20022 &gt; Intellectual Property Rights.</w:t>
      </w:r>
    </w:p>
    <w:p w14:paraId="26D63669" w14:textId="77777777" w:rsidR="00DD3851" w:rsidRDefault="00DD3851" w:rsidP="007E56F0">
      <w:pPr>
        <w:pStyle w:val="ListParagraph1"/>
        <w:ind w:left="0"/>
      </w:pPr>
    </w:p>
    <w:sectPr w:rsidR="00DD3851" w:rsidSect="006E0076">
      <w:headerReference w:type="default" r:id="rId81"/>
      <w:pgSz w:w="11909" w:h="15840" w:code="9"/>
      <w:pgMar w:top="1021" w:right="1304" w:bottom="1701" w:left="130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A1C3AC" w14:textId="77777777" w:rsidR="002A42A8" w:rsidRDefault="002A42A8" w:rsidP="005A6353">
      <w:r>
        <w:separator/>
      </w:r>
    </w:p>
  </w:endnote>
  <w:endnote w:type="continuationSeparator" w:id="0">
    <w:p w14:paraId="4B92748C" w14:textId="77777777" w:rsidR="002A42A8" w:rsidRDefault="002A42A8" w:rsidP="005A6353">
      <w:r>
        <w:continuationSeparator/>
      </w:r>
    </w:p>
  </w:endnote>
  <w:endnote w:type="continuationNotice" w:id="1">
    <w:p w14:paraId="7E317532" w14:textId="77777777" w:rsidR="002A42A8" w:rsidRDefault="002A42A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F34A2" w14:textId="77777777" w:rsidR="00275190" w:rsidRDefault="002751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67F2" w14:textId="77777777" w:rsidR="00B43C51" w:rsidRDefault="00B43C51" w:rsidP="005A6353"/>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B43C51" w14:paraId="3FDB8E95" w14:textId="77777777" w:rsidTr="00FA65F6">
      <w:trPr>
        <w:cantSplit/>
        <w:trHeight w:hRule="exact" w:val="50"/>
      </w:trPr>
      <w:tc>
        <w:tcPr>
          <w:tcW w:w="9242" w:type="dxa"/>
        </w:tcPr>
        <w:p w14:paraId="6CC7963D" w14:textId="77777777" w:rsidR="00B43C51" w:rsidRDefault="00B43C51" w:rsidP="005A6353"/>
      </w:tc>
    </w:tr>
  </w:tbl>
  <w:p w14:paraId="64F9BDAC" w14:textId="77777777" w:rsidR="00B43C51" w:rsidRDefault="00B43C51" w:rsidP="005A6353">
    <w:r>
      <w:t xml:space="preserve">&lt;Release date&gt; &lt;Revision number&gt; </w:t>
    </w:r>
    <w:r w:rsidRPr="00ED5BA8">
      <w:t>&lt;Revision date&gt;</w:t>
    </w:r>
    <w:r>
      <w:tab/>
    </w:r>
    <w:r>
      <w:fldChar w:fldCharType="begin"/>
    </w:r>
    <w:r>
      <w:instrText xml:space="preserve"> PAGE </w:instrText>
    </w:r>
    <w:r>
      <w:fldChar w:fldCharType="separate"/>
    </w:r>
    <w:r>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4CD42A" w14:textId="77777777" w:rsidR="00275190" w:rsidRDefault="0027519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6046F" w14:textId="77777777" w:rsidR="00B43C51" w:rsidRDefault="00B43C51"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B43C51" w14:paraId="10A05968" w14:textId="77777777" w:rsidTr="000E2675">
      <w:trPr>
        <w:cantSplit/>
        <w:trHeight w:hRule="exact" w:val="50"/>
      </w:trPr>
      <w:tc>
        <w:tcPr>
          <w:tcW w:w="9242" w:type="dxa"/>
        </w:tcPr>
        <w:p w14:paraId="4934FB7A" w14:textId="77777777" w:rsidR="00B43C51" w:rsidRDefault="00B43C51" w:rsidP="005A6353"/>
      </w:tc>
    </w:tr>
  </w:tbl>
  <w:p w14:paraId="72929556" w14:textId="77777777" w:rsidR="00B43C51" w:rsidRPr="00BB3079" w:rsidRDefault="00B43C51"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C4FC8" w14:textId="77777777" w:rsidR="00B43C51" w:rsidRDefault="00B43C51" w:rsidP="005A756E">
    <w:pPr>
      <w:pStyle w:val="Footerodd"/>
      <w:tabs>
        <w:tab w:val="clear" w:pos="9242"/>
      </w:tabs>
    </w:pPr>
  </w:p>
  <w:tbl>
    <w:tblPr>
      <w:tblW w:w="0" w:type="auto"/>
      <w:tblBorders>
        <w:top w:val="double" w:sz="4" w:space="0" w:color="auto"/>
      </w:tblBorders>
      <w:tblLayout w:type="fixed"/>
      <w:tblCellMar>
        <w:top w:w="28" w:type="dxa"/>
        <w:left w:w="0" w:type="dxa"/>
        <w:right w:w="0" w:type="dxa"/>
      </w:tblCellMar>
      <w:tblLook w:val="04A0" w:firstRow="1" w:lastRow="0" w:firstColumn="1" w:lastColumn="0" w:noHBand="0" w:noVBand="1"/>
    </w:tblPr>
    <w:tblGrid>
      <w:gridCol w:w="4253"/>
      <w:gridCol w:w="567"/>
      <w:gridCol w:w="4394"/>
    </w:tblGrid>
    <w:tr w:rsidR="00B43C51" w14:paraId="1C8B3F40" w14:textId="77777777" w:rsidTr="00922455">
      <w:tc>
        <w:tcPr>
          <w:tcW w:w="4253" w:type="dxa"/>
        </w:tcPr>
        <w:p w14:paraId="1E9D7AB5" w14:textId="7D5467DB" w:rsidR="00B43C51" w:rsidRDefault="008363AA" w:rsidP="00922455">
          <w:pPr>
            <w:pStyle w:val="Footereven"/>
            <w:suppressAutoHyphens/>
            <w:spacing w:before="40"/>
            <w:rPr>
              <w:noProof/>
              <w:lang w:eastAsia="en-GB"/>
            </w:rPr>
          </w:pPr>
          <w:r w:rsidRPr="008363AA">
            <w:rPr>
              <w:lang w:eastAsia="en-GB"/>
            </w:rPr>
            <w:t>Exceptions and Investigations Modernisation</w:t>
          </w:r>
        </w:p>
        <w:p w14:paraId="1A793D6F" w14:textId="77777777" w:rsidR="00B43C51" w:rsidRPr="006E0076" w:rsidRDefault="00B43C51" w:rsidP="00922455">
          <w:pPr>
            <w:pStyle w:val="Footerodd"/>
            <w:suppressAutoHyphens/>
            <w:spacing w:before="40"/>
            <w:rPr>
              <w:lang w:eastAsia="en-GB"/>
            </w:rPr>
          </w:pPr>
        </w:p>
      </w:tc>
      <w:tc>
        <w:tcPr>
          <w:tcW w:w="567" w:type="dxa"/>
        </w:tcPr>
        <w:p w14:paraId="38369055" w14:textId="77777777" w:rsidR="00B43C51" w:rsidRDefault="00B43C51" w:rsidP="00922455">
          <w:pPr>
            <w:pStyle w:val="Footereven"/>
            <w:suppressAutoHyphens/>
            <w:spacing w:before="40"/>
            <w:rPr>
              <w:lang w:eastAsia="en-GB"/>
            </w:rPr>
          </w:pPr>
          <w:r w:rsidRPr="00922455">
            <w:rPr>
              <w:rFonts w:eastAsia="Times"/>
              <w:lang w:eastAsia="en-GB"/>
            </w:rPr>
            <w:fldChar w:fldCharType="begin"/>
          </w:r>
          <w:r w:rsidRPr="00922455">
            <w:rPr>
              <w:rFonts w:eastAsia="Times"/>
              <w:lang w:eastAsia="en-GB"/>
            </w:rPr>
            <w:instrText xml:space="preserve"> PAGE </w:instrText>
          </w:r>
          <w:r w:rsidRPr="00922455">
            <w:rPr>
              <w:rFonts w:eastAsia="Times"/>
              <w:lang w:eastAsia="en-GB"/>
            </w:rPr>
            <w:fldChar w:fldCharType="separate"/>
          </w:r>
          <w:r>
            <w:rPr>
              <w:rFonts w:eastAsia="Times"/>
              <w:noProof/>
              <w:lang w:eastAsia="en-GB"/>
            </w:rPr>
            <w:t>15</w:t>
          </w:r>
          <w:r w:rsidRPr="00922455">
            <w:rPr>
              <w:rFonts w:eastAsia="Times"/>
              <w:lang w:eastAsia="en-GB"/>
            </w:rPr>
            <w:fldChar w:fldCharType="end"/>
          </w:r>
        </w:p>
      </w:tc>
      <w:tc>
        <w:tcPr>
          <w:tcW w:w="4394" w:type="dxa"/>
        </w:tcPr>
        <w:p w14:paraId="204BF1E2" w14:textId="0BCD4DFD" w:rsidR="00B43C51" w:rsidRDefault="00B43C51" w:rsidP="00922455">
          <w:pPr>
            <w:pStyle w:val="Footereven"/>
            <w:tabs>
              <w:tab w:val="center" w:pos="2197"/>
              <w:tab w:val="right" w:pos="4394"/>
            </w:tabs>
            <w:suppressAutoHyphens/>
            <w:spacing w:before="40"/>
            <w:rPr>
              <w:lang w:eastAsia="en-GB"/>
            </w:rPr>
          </w:pPr>
          <w:r>
            <w:rPr>
              <w:lang w:eastAsia="en-GB"/>
            </w:rPr>
            <w:tab/>
          </w:r>
          <w:r>
            <w:rPr>
              <w:lang w:eastAsia="en-GB"/>
            </w:rPr>
            <w:tab/>
          </w:r>
          <w:r w:rsidR="001628CE">
            <w:t>March</w:t>
          </w:r>
          <w:r w:rsidR="000C3CEB">
            <w:t xml:space="preserve"> 202</w:t>
          </w:r>
          <w:r w:rsidR="00275190">
            <w:t>6</w:t>
          </w:r>
          <w:r>
            <w:rPr>
              <w:lang w:eastAsia="en-GB"/>
            </w:rPr>
            <w:fldChar w:fldCharType="begin"/>
          </w:r>
          <w:r>
            <w:rPr>
              <w:lang w:eastAsia="en-GB"/>
            </w:rPr>
            <w:instrText xml:space="preserve"> STYLEREF  "Release date"  \* MERGEFORMAT </w:instrText>
          </w:r>
          <w:r>
            <w:rPr>
              <w:lang w:eastAsia="en-GB"/>
            </w:rPr>
            <w:fldChar w:fldCharType="end"/>
          </w:r>
        </w:p>
      </w:tc>
    </w:tr>
  </w:tbl>
  <w:p w14:paraId="25062D0E" w14:textId="77777777" w:rsidR="00B43C51" w:rsidRPr="000017C4" w:rsidRDefault="00B43C51" w:rsidP="000017C4">
    <w:pPr>
      <w:pStyle w:val="Footereven"/>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092504" w14:textId="77777777" w:rsidR="002A42A8" w:rsidRDefault="002A42A8" w:rsidP="005A6353">
      <w:r>
        <w:separator/>
      </w:r>
    </w:p>
  </w:footnote>
  <w:footnote w:type="continuationSeparator" w:id="0">
    <w:p w14:paraId="2FBF49A5" w14:textId="77777777" w:rsidR="002A42A8" w:rsidRDefault="002A42A8" w:rsidP="005A6353">
      <w:r>
        <w:continuationSeparator/>
      </w:r>
    </w:p>
  </w:footnote>
  <w:footnote w:type="continuationNotice" w:id="1">
    <w:p w14:paraId="3964FA92" w14:textId="77777777" w:rsidR="002A42A8" w:rsidRDefault="002A42A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3F0BF" w14:textId="77777777" w:rsidR="00B43C51" w:rsidRDefault="00B43C51" w:rsidP="00282FC2">
    <w:pPr>
      <w:pStyle w:val="Headereven"/>
    </w:pPr>
    <w:r>
      <w:t>&lt;Product name&gt; - &lt;Release number&gt;</w:t>
    </w:r>
    <w:r>
      <w:tab/>
    </w:r>
    <w:r w:rsidRPr="0021786C">
      <w:rPr>
        <w:color w:val="008000"/>
      </w:rPr>
      <w:t>&lt;CONFIDENTIALITY&gt;</w:t>
    </w:r>
    <w:r w:rsidRPr="00282FC2">
      <w:rPr>
        <w:color w:val="008000"/>
      </w:rPr>
      <w:t xml:space="preserve"> - </w:t>
    </w:r>
    <w:r w:rsidRPr="0021786C">
      <w:rPr>
        <w:color w:val="008000"/>
      </w:rPr>
      <w:t>&lt;REVISION STATUS&gt;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B43C51" w14:paraId="3196D204" w14:textId="77777777" w:rsidTr="006864CC">
      <w:trPr>
        <w:cantSplit/>
        <w:trHeight w:hRule="exact" w:val="50"/>
      </w:trPr>
      <w:tc>
        <w:tcPr>
          <w:tcW w:w="9242" w:type="dxa"/>
        </w:tcPr>
        <w:p w14:paraId="3DC7B5D0" w14:textId="77777777" w:rsidR="00B43C51" w:rsidRDefault="00B43C51" w:rsidP="005A6353"/>
      </w:tc>
    </w:tr>
  </w:tbl>
  <w:p w14:paraId="0203BB0C" w14:textId="77777777" w:rsidR="00B43C51" w:rsidRDefault="00B43C51" w:rsidP="00282FC2">
    <w:pPr>
      <w:pStyle w:val="Headerev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11DC0" w14:textId="77777777" w:rsidR="00275190" w:rsidRDefault="0027519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BCA1C" w14:textId="77777777" w:rsidR="00275190" w:rsidRDefault="0027519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9A9FF" w14:textId="77777777" w:rsidR="00B43C51" w:rsidRDefault="00B43C51" w:rsidP="00282FC2">
    <w:pPr>
      <w:pStyle w:val="Headereven"/>
    </w:pPr>
    <w:r>
      <w:t>&lt;Product name&gt; - &lt;Release number&gt;</w:t>
    </w:r>
    <w:r>
      <w:tab/>
    </w:r>
    <w:fldSimple w:instr=" DOCPROPERTY  Confidentiality  \* MERGEFORMAT ">
      <w:r w:rsidRPr="00050712">
        <w:rPr>
          <w:color w:val="008000"/>
        </w:rPr>
        <w:t>&lt;CONFIDENTIALITY&gt;</w:t>
      </w:r>
    </w:fldSimple>
    <w:r w:rsidRPr="00282FC2">
      <w:rPr>
        <w:color w:val="008000"/>
      </w:rPr>
      <w:t xml:space="preserve"> - </w:t>
    </w:r>
    <w:fldSimple w:instr=" DOCPROPERTY  &quot;Revision status&quot;  \* MERGEFORMAT ">
      <w:r w:rsidRPr="00050712">
        <w:rPr>
          <w:color w:val="008000"/>
        </w:rPr>
        <w:t>&lt;REVISION STATUS&gt;</w:t>
      </w:r>
    </w:fldSimple>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B43C51" w14:paraId="766D5A97" w14:textId="77777777" w:rsidTr="000E2675">
      <w:trPr>
        <w:cantSplit/>
        <w:trHeight w:hRule="exact" w:val="50"/>
      </w:trPr>
      <w:tc>
        <w:tcPr>
          <w:tcW w:w="9242" w:type="dxa"/>
        </w:tcPr>
        <w:p w14:paraId="4A7B475B" w14:textId="77777777" w:rsidR="00B43C51" w:rsidRDefault="00B43C51" w:rsidP="005A6353"/>
      </w:tc>
    </w:tr>
  </w:tbl>
  <w:p w14:paraId="5C3943FF" w14:textId="77777777" w:rsidR="00B43C51" w:rsidRDefault="00B43C51" w:rsidP="00282FC2">
    <w:pPr>
      <w:pStyle w:val="Headereve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6725F" w14:textId="77777777" w:rsidR="00B43C51" w:rsidRDefault="00B43C51" w:rsidP="00C331E3">
    <w:pPr>
      <w:pStyle w:val="Headerodd"/>
      <w:pBdr>
        <w:bottom w:val="double" w:sz="4" w:space="1" w:color="auto"/>
      </w:pBdr>
      <w:spacing w:before="120" w:line="240" w:lineRule="atLeast"/>
    </w:pPr>
  </w:p>
  <w:p w14:paraId="5B2E6DEB" w14:textId="3F1E51DA" w:rsidR="00B43C51" w:rsidRDefault="00D51487" w:rsidP="00C331E3">
    <w:pPr>
      <w:pStyle w:val="Headerodd"/>
      <w:pBdr>
        <w:bottom w:val="double" w:sz="4" w:space="1" w:color="auto"/>
      </w:pBdr>
      <w:spacing w:before="120" w:line="240" w:lineRule="atLeast"/>
      <w:rPr>
        <w:noProof/>
      </w:rPr>
    </w:pPr>
    <w:fldSimple w:instr=" STYLEREF  &quot;Document Title&quot;  \* MERGEFORMAT ">
      <w:r w:rsidR="001628CE">
        <w:rPr>
          <w:noProof/>
        </w:rPr>
        <w:t>Message Definition Report Part 1</w:t>
      </w:r>
    </w:fldSimple>
    <w:r w:rsidR="00B43C51">
      <w:rPr>
        <w:noProof/>
      </w:rPr>
      <w:tab/>
    </w:r>
    <w:fldSimple w:instr=" STYLEREF  &quot;Intro Heading&quot;  \* MERGEFORMAT ">
      <w:r w:rsidR="001628CE">
        <w:rPr>
          <w:noProof/>
        </w:rPr>
        <w:t>Table of Contents</w:t>
      </w:r>
    </w:fldSimple>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8624C6" w14:textId="77777777" w:rsidR="00B43C51" w:rsidRDefault="00B43C51" w:rsidP="00E20C1F">
    <w:pPr>
      <w:pStyle w:val="Headerodd"/>
      <w:pBdr>
        <w:bottom w:val="double" w:sz="4" w:space="1" w:color="auto"/>
      </w:pBdr>
      <w:spacing w:line="240" w:lineRule="atLeast"/>
    </w:pPr>
  </w:p>
  <w:p w14:paraId="553D83D0" w14:textId="2F43EC11" w:rsidR="00B43C51" w:rsidRDefault="00D51487" w:rsidP="00E20C1F">
    <w:pPr>
      <w:pStyle w:val="Headerodd"/>
      <w:pBdr>
        <w:bottom w:val="double" w:sz="4" w:space="1" w:color="auto"/>
      </w:pBdr>
      <w:spacing w:line="240" w:lineRule="atLeast"/>
      <w:rPr>
        <w:noProof/>
      </w:rPr>
    </w:pPr>
    <w:fldSimple w:instr=" STYLEREF  &quot;Document Title&quot;  \* MERGEFORMAT ">
      <w:r w:rsidR="001628CE">
        <w:rPr>
          <w:noProof/>
        </w:rPr>
        <w:t>Message Definition Report Part 1</w:t>
      </w:r>
    </w:fldSimple>
    <w:r w:rsidR="00B43C51">
      <w:rPr>
        <w:noProof/>
      </w:rPr>
      <w:tab/>
    </w:r>
    <w:fldSimple w:instr=" STYLEREF  &quot;Heading 1&quot;  \* MERGEFORMAT ">
      <w:r w:rsidR="001628CE">
        <w:rPr>
          <w:noProof/>
        </w:rPr>
        <w:t>Revision Record</w:t>
      </w:r>
    </w:fldSimple>
  </w:p>
  <w:p w14:paraId="33F6B222" w14:textId="77777777" w:rsidR="00B43C51" w:rsidRDefault="00B43C51" w:rsidP="00D81FE1">
    <w:pPr>
      <w:pStyle w:val="Headerod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B80D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D23CEC"/>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C820046E"/>
    <w:lvl w:ilvl="0">
      <w:start w:val="1"/>
      <w:numFmt w:val="lowerLetter"/>
      <w:pStyle w:val="ListNumber2"/>
      <w:lvlText w:val="%1."/>
      <w:lvlJc w:val="left"/>
      <w:pPr>
        <w:tabs>
          <w:tab w:val="num" w:pos="1985"/>
        </w:tabs>
        <w:ind w:left="1985" w:hanging="426"/>
      </w:pPr>
      <w:rPr>
        <w:rFonts w:hint="default"/>
      </w:rPr>
    </w:lvl>
  </w:abstractNum>
  <w:abstractNum w:abstractNumId="3" w15:restartNumberingAfterBreak="0">
    <w:nsid w:val="FFFFFF80"/>
    <w:multiLevelType w:val="singleLevel"/>
    <w:tmpl w:val="30686E5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2C0F1EA"/>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BA6F0CA"/>
    <w:lvl w:ilvl="0">
      <w:start w:val="1"/>
      <w:numFmt w:val="bullet"/>
      <w:pStyle w:val="ListBullet3"/>
      <w:lvlText w:val="o"/>
      <w:lvlJc w:val="left"/>
      <w:pPr>
        <w:ind w:left="1636" w:hanging="360"/>
      </w:pPr>
      <w:rPr>
        <w:rFonts w:ascii="Courier New" w:hAnsi="Courier New" w:cs="Courier New" w:hint="default"/>
      </w:rPr>
    </w:lvl>
  </w:abstractNum>
  <w:abstractNum w:abstractNumId="6" w15:restartNumberingAfterBreak="0">
    <w:nsid w:val="FFFFFF83"/>
    <w:multiLevelType w:val="singleLevel"/>
    <w:tmpl w:val="BA04E34A"/>
    <w:lvl w:ilvl="0">
      <w:start w:val="1"/>
      <w:numFmt w:val="bullet"/>
      <w:pStyle w:val="ListBullet2"/>
      <w:lvlText w:val=""/>
      <w:lvlJc w:val="left"/>
      <w:pPr>
        <w:tabs>
          <w:tab w:val="num" w:pos="1985"/>
        </w:tabs>
        <w:ind w:left="1985" w:hanging="426"/>
      </w:pPr>
      <w:rPr>
        <w:rFonts w:ascii="Symbol" w:hAnsi="Symbol" w:hint="default"/>
      </w:rPr>
    </w:lvl>
  </w:abstractNum>
  <w:abstractNum w:abstractNumId="7" w15:restartNumberingAfterBreak="0">
    <w:nsid w:val="FFFFFF88"/>
    <w:multiLevelType w:val="singleLevel"/>
    <w:tmpl w:val="872C238A"/>
    <w:lvl w:ilvl="0">
      <w:start w:val="1"/>
      <w:numFmt w:val="decimal"/>
      <w:pStyle w:val="ListNumber"/>
      <w:lvlText w:val="%1."/>
      <w:lvlJc w:val="left"/>
      <w:pPr>
        <w:tabs>
          <w:tab w:val="num" w:pos="1559"/>
        </w:tabs>
        <w:ind w:left="1559" w:hanging="425"/>
      </w:pPr>
      <w:rPr>
        <w:rFonts w:hint="default"/>
      </w:rPr>
    </w:lvl>
  </w:abstractNum>
  <w:abstractNum w:abstractNumId="8" w15:restartNumberingAfterBreak="0">
    <w:nsid w:val="FFFFFF89"/>
    <w:multiLevelType w:val="singleLevel"/>
    <w:tmpl w:val="47ACF834"/>
    <w:lvl w:ilvl="0">
      <w:start w:val="1"/>
      <w:numFmt w:val="bullet"/>
      <w:pStyle w:val="ListBullet"/>
      <w:lvlText w:val=""/>
      <w:lvlJc w:val="left"/>
      <w:pPr>
        <w:tabs>
          <w:tab w:val="num" w:pos="1559"/>
        </w:tabs>
        <w:ind w:left="1559" w:hanging="425"/>
      </w:pPr>
      <w:rPr>
        <w:rFonts w:ascii="Symbol" w:hAnsi="Symbol" w:hint="default"/>
        <w:sz w:val="20"/>
      </w:rPr>
    </w:lvl>
  </w:abstractNum>
  <w:abstractNum w:abstractNumId="9" w15:restartNumberingAfterBreak="0">
    <w:nsid w:val="008F2CCF"/>
    <w:multiLevelType w:val="hybridMultilevel"/>
    <w:tmpl w:val="D5B4E678"/>
    <w:lvl w:ilvl="0" w:tplc="E89688E8">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0ED2120"/>
    <w:multiLevelType w:val="multilevel"/>
    <w:tmpl w:val="063EC91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08887EAA"/>
    <w:multiLevelType w:val="multilevel"/>
    <w:tmpl w:val="3370B244"/>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26C61C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25125DAB"/>
    <w:multiLevelType w:val="hybridMultilevel"/>
    <w:tmpl w:val="59AA22C2"/>
    <w:lvl w:ilvl="0" w:tplc="74EAAB3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6041736"/>
    <w:multiLevelType w:val="hybridMultilevel"/>
    <w:tmpl w:val="4AD436BE"/>
    <w:lvl w:ilvl="0" w:tplc="8C6461D2">
      <w:start w:val="1"/>
      <w:numFmt w:val="lowerRoman"/>
      <w:pStyle w:val="ListNumber3"/>
      <w:lvlText w:val="%1."/>
      <w:lvlJc w:val="righ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15" w15:restartNumberingAfterBreak="0">
    <w:nsid w:val="2FC546D6"/>
    <w:multiLevelType w:val="singleLevel"/>
    <w:tmpl w:val="991EBFE2"/>
    <w:lvl w:ilvl="0">
      <w:start w:val="1"/>
      <w:numFmt w:val="bullet"/>
      <w:pStyle w:val="TableBullet"/>
      <w:lvlText w:val=""/>
      <w:lvlJc w:val="left"/>
      <w:pPr>
        <w:tabs>
          <w:tab w:val="num" w:pos="284"/>
        </w:tabs>
        <w:ind w:left="284" w:hanging="284"/>
      </w:pPr>
      <w:rPr>
        <w:rFonts w:ascii="Symbol" w:hAnsi="Symbol" w:hint="default"/>
      </w:rPr>
    </w:lvl>
  </w:abstractNum>
  <w:abstractNum w:abstractNumId="16" w15:restartNumberingAfterBreak="0">
    <w:nsid w:val="372127BF"/>
    <w:multiLevelType w:val="hybridMultilevel"/>
    <w:tmpl w:val="3D705716"/>
    <w:lvl w:ilvl="0" w:tplc="AA760A02">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308491B"/>
    <w:multiLevelType w:val="hybridMultilevel"/>
    <w:tmpl w:val="21CE1FE0"/>
    <w:lvl w:ilvl="0" w:tplc="E0268E5E">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52262AC"/>
    <w:multiLevelType w:val="multilevel"/>
    <w:tmpl w:val="367E11D0"/>
    <w:lvl w:ilvl="0">
      <w:start w:val="1"/>
      <w:numFmt w:val="bullet"/>
      <w:lvlText w:val="-"/>
      <w:lvlJc w:val="left"/>
      <w:pPr>
        <w:ind w:left="720" w:hanging="360"/>
      </w:pPr>
      <w:rPr>
        <w:rFonts w:ascii="Times New Roman" w:eastAsia="Times New Roman" w:hAnsi="Times New Roman" w:cs="Times New Roman"/>
      </w:rPr>
    </w:lvl>
    <w:lvl w:ilvl="1">
      <w:start w:va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Times New Roman" w:eastAsia="Times New Roman" w:hAnsi="Times New Roman" w:cs="Times New Roman"/>
      </w:rPr>
    </w:lvl>
    <w:lvl w:ilvl="4">
      <w:start w:val="1"/>
      <w:numFmt w:val="bullet"/>
      <w:lvlText w:val="-"/>
      <w:lvlJc w:val="left"/>
      <w:pPr>
        <w:ind w:left="3600" w:hanging="360"/>
      </w:pPr>
      <w:rPr>
        <w:rFonts w:ascii="Times New Roman" w:eastAsia="Times New Roman" w:hAnsi="Times New Roman" w:cs="Times New Roman"/>
      </w:rPr>
    </w:lvl>
    <w:lvl w:ilvl="5">
      <w:start w:val="1"/>
      <w:numFmt w:val="bullet"/>
      <w:lvlText w:val="-"/>
      <w:lvlJc w:val="left"/>
      <w:pPr>
        <w:ind w:left="4320" w:hanging="360"/>
      </w:pPr>
      <w:rPr>
        <w:rFonts w:ascii="Times New Roman" w:eastAsia="Times New Roman" w:hAnsi="Times New Roman" w:cs="Times New Roman"/>
      </w:rPr>
    </w:lvl>
    <w:lvl w:ilvl="6">
      <w:start w:val="1"/>
      <w:numFmt w:val="bullet"/>
      <w:lvlText w:val="-"/>
      <w:lvlJc w:val="left"/>
      <w:pPr>
        <w:ind w:left="5040" w:hanging="360"/>
      </w:pPr>
      <w:rPr>
        <w:rFonts w:ascii="Times New Roman" w:eastAsia="Times New Roman" w:hAnsi="Times New Roman" w:cs="Times New Roman"/>
      </w:rPr>
    </w:lvl>
    <w:lvl w:ilvl="7">
      <w:start w:val="1"/>
      <w:numFmt w:val="bullet"/>
      <w:lvlText w:val="-"/>
      <w:lvlJc w:val="left"/>
      <w:pPr>
        <w:ind w:left="5760" w:hanging="360"/>
      </w:pPr>
      <w:rPr>
        <w:rFonts w:ascii="Times New Roman" w:eastAsia="Times New Roman" w:hAnsi="Times New Roman" w:cs="Times New Roman"/>
      </w:rPr>
    </w:lvl>
    <w:lvl w:ilvl="8">
      <w:start w:val="1"/>
      <w:numFmt w:val="bullet"/>
      <w:lvlText w:val="-"/>
      <w:lvlJc w:val="left"/>
      <w:pPr>
        <w:ind w:left="6480" w:hanging="360"/>
      </w:pPr>
      <w:rPr>
        <w:rFonts w:ascii="Times New Roman" w:eastAsia="Times New Roman" w:hAnsi="Times New Roman" w:cs="Times New Roman"/>
      </w:rPr>
    </w:lvl>
  </w:abstractNum>
  <w:abstractNum w:abstractNumId="19" w15:restartNumberingAfterBreak="0">
    <w:nsid w:val="469753F8"/>
    <w:multiLevelType w:val="multilevel"/>
    <w:tmpl w:val="F50448B8"/>
    <w:lvl w:ilvl="0">
      <w:start w:val="1"/>
      <w:numFmt w:val="none"/>
      <w:pStyle w:val="Note"/>
      <w:lvlText w:val="Note"/>
      <w:lvlJc w:val="left"/>
      <w:pPr>
        <w:tabs>
          <w:tab w:val="num" w:pos="2098"/>
        </w:tabs>
        <w:ind w:left="2098" w:hanging="964"/>
      </w:pPr>
      <w:rPr>
        <w:rFonts w:hint="default"/>
        <w:b/>
        <w:i w:val="0"/>
      </w:rPr>
    </w:lvl>
    <w:lvl w:ilvl="1">
      <w:start w:val="1"/>
      <w:numFmt w:val="decimal"/>
      <w:lvlText w:val="%1.%2"/>
      <w:lvlJc w:val="left"/>
      <w:pPr>
        <w:tabs>
          <w:tab w:val="num" w:pos="2268"/>
        </w:tabs>
        <w:ind w:left="2268" w:hanging="1134"/>
      </w:pPr>
      <w:rPr>
        <w:rFonts w:hint="default"/>
      </w:rPr>
    </w:lvl>
    <w:lvl w:ilvl="2">
      <w:start w:val="1"/>
      <w:numFmt w:val="decimal"/>
      <w:lvlText w:val="%1.%2.%3"/>
      <w:lvlJc w:val="left"/>
      <w:pPr>
        <w:tabs>
          <w:tab w:val="num" w:pos="2214"/>
        </w:tabs>
        <w:ind w:left="1985" w:hanging="851"/>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0" w15:restartNumberingAfterBreak="0">
    <w:nsid w:val="52717E4C"/>
    <w:multiLevelType w:val="multilevel"/>
    <w:tmpl w:val="DE5E785C"/>
    <w:lvl w:ilvl="0">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1" w15:restartNumberingAfterBreak="0">
    <w:nsid w:val="671E36D5"/>
    <w:multiLevelType w:val="multilevel"/>
    <w:tmpl w:val="473C5208"/>
    <w:lvl w:ilvl="0">
      <w:start w:val="1"/>
      <w:numFmt w:val="none"/>
      <w:pStyle w:val="Warning"/>
      <w:lvlText w:val="Warning"/>
      <w:lvlJc w:val="left"/>
      <w:pPr>
        <w:tabs>
          <w:tab w:val="num" w:pos="2098"/>
        </w:tabs>
        <w:ind w:left="2098" w:hanging="964"/>
      </w:pPr>
      <w:rPr>
        <w:rFonts w:ascii="Arial" w:hAnsi="Arial" w:hint="default"/>
        <w:b/>
        <w:i w:val="0"/>
        <w:sz w:val="20"/>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upperLetter"/>
      <w:lvlText w:val="%6"/>
      <w:lvlJc w:val="left"/>
      <w:pPr>
        <w:tabs>
          <w:tab w:val="num" w:pos="2286"/>
        </w:tabs>
        <w:ind w:left="2286" w:hanging="1152"/>
      </w:pPr>
      <w:rPr>
        <w:rFonts w:hint="default"/>
      </w:rPr>
    </w:lvl>
    <w:lvl w:ilvl="6">
      <w:start w:val="1"/>
      <w:numFmt w:val="upperLetter"/>
      <w:lvlText w:val="Appendix %7"/>
      <w:lvlJc w:val="left"/>
      <w:pPr>
        <w:tabs>
          <w:tab w:val="num" w:pos="3294"/>
        </w:tabs>
        <w:ind w:left="2430" w:hanging="1296"/>
      </w:pPr>
      <w:rPr>
        <w:rFonts w:ascii="Arial" w:hAnsi="Arial" w:hint="default"/>
        <w:b/>
        <w:i w:val="0"/>
        <w:sz w:val="40"/>
      </w:rPr>
    </w:lvl>
    <w:lvl w:ilvl="7">
      <w:start w:val="1"/>
      <w:numFmt w:val="decimal"/>
      <w:lvlText w:val="%7.%8"/>
      <w:lvlJc w:val="left"/>
      <w:pPr>
        <w:tabs>
          <w:tab w:val="num" w:pos="2574"/>
        </w:tabs>
        <w:ind w:left="2574" w:hanging="1440"/>
      </w:pPr>
      <w:rPr>
        <w:rFonts w:ascii="Arial" w:hAnsi="Arial" w:hint="default"/>
        <w:b/>
        <w:i w:val="0"/>
        <w:sz w:val="36"/>
      </w:rPr>
    </w:lvl>
    <w:lvl w:ilvl="8">
      <w:start w:val="1"/>
      <w:numFmt w:val="decimal"/>
      <w:lvlText w:val="%7.%8.%9"/>
      <w:lvlJc w:val="left"/>
      <w:pPr>
        <w:tabs>
          <w:tab w:val="num" w:pos="2718"/>
        </w:tabs>
        <w:ind w:left="2718" w:hanging="1584"/>
      </w:pPr>
      <w:rPr>
        <w:rFonts w:hint="default"/>
      </w:rPr>
    </w:lvl>
  </w:abstractNum>
  <w:abstractNum w:abstractNumId="22" w15:restartNumberingAfterBreak="0">
    <w:nsid w:val="7A4A3830"/>
    <w:multiLevelType w:val="singleLevel"/>
    <w:tmpl w:val="DBF4C0A4"/>
    <w:lvl w:ilvl="0">
      <w:start w:val="1"/>
      <w:numFmt w:val="none"/>
      <w:pStyle w:val="Tip"/>
      <w:lvlText w:val="Tip"/>
      <w:lvlJc w:val="left"/>
      <w:pPr>
        <w:tabs>
          <w:tab w:val="num" w:pos="2098"/>
        </w:tabs>
        <w:ind w:left="2098" w:hanging="964"/>
      </w:pPr>
      <w:rPr>
        <w:rFonts w:hint="default"/>
        <w:b/>
        <w:i w:val="0"/>
      </w:rPr>
    </w:lvl>
  </w:abstractNum>
  <w:abstractNum w:abstractNumId="23" w15:restartNumberingAfterBreak="0">
    <w:nsid w:val="7AFA0C93"/>
    <w:multiLevelType w:val="singleLevel"/>
    <w:tmpl w:val="325C7A4E"/>
    <w:lvl w:ilvl="0">
      <w:start w:val="1"/>
      <w:numFmt w:val="decimal"/>
      <w:pStyle w:val="TableNumber"/>
      <w:lvlText w:val="%1."/>
      <w:lvlJc w:val="left"/>
      <w:pPr>
        <w:tabs>
          <w:tab w:val="num" w:pos="284"/>
        </w:tabs>
        <w:ind w:left="284" w:hanging="284"/>
      </w:pPr>
      <w:rPr>
        <w:rFonts w:hint="default"/>
      </w:rPr>
    </w:lvl>
  </w:abstractNum>
  <w:abstractNum w:abstractNumId="24" w15:restartNumberingAfterBreak="0">
    <w:nsid w:val="7F2F049B"/>
    <w:multiLevelType w:val="multilevel"/>
    <w:tmpl w:val="D0DAF4AA"/>
    <w:lvl w:ilvl="0">
      <w:start w:val="1"/>
      <w:numFmt w:val="upperLetter"/>
      <w:pStyle w:val="Append"/>
      <w:suff w:val="nothing"/>
      <w:lvlText w:val="Appendix %1"/>
      <w:lvlJc w:val="left"/>
      <w:pPr>
        <w:ind w:left="0" w:firstLine="0"/>
      </w:pPr>
      <w:rPr>
        <w:rFonts w:hint="default"/>
      </w:rPr>
    </w:lvl>
    <w:lvl w:ilvl="1">
      <w:start w:val="1"/>
      <w:numFmt w:val="decimal"/>
      <w:pStyle w:val="Append1"/>
      <w:lvlText w:val="%1.%2"/>
      <w:lvlJc w:val="left"/>
      <w:pPr>
        <w:tabs>
          <w:tab w:val="num" w:pos="1134"/>
        </w:tabs>
        <w:ind w:left="1134" w:hanging="1134"/>
      </w:pPr>
      <w:rPr>
        <w:rFonts w:hint="default"/>
      </w:rPr>
    </w:lvl>
    <w:lvl w:ilvl="2">
      <w:start w:val="1"/>
      <w:numFmt w:val="decimal"/>
      <w:pStyle w:val="Append2"/>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none"/>
      <w:suff w:val="nothing"/>
      <w:lvlText w:val=""/>
      <w:lvlJc w:val="left"/>
      <w:pPr>
        <w:ind w:left="-567" w:firstLine="0"/>
      </w:pPr>
      <w:rPr>
        <w:rFonts w:hint="default"/>
      </w:rPr>
    </w:lvl>
    <w:lvl w:ilvl="5">
      <w:start w:val="1"/>
      <w:numFmt w:val="none"/>
      <w:suff w:val="nothing"/>
      <w:lvlText w:val=""/>
      <w:lvlJc w:val="left"/>
      <w:pPr>
        <w:ind w:left="-567" w:firstLine="0"/>
      </w:pPr>
      <w:rPr>
        <w:rFonts w:hint="default"/>
      </w:rPr>
    </w:lvl>
    <w:lvl w:ilvl="6">
      <w:start w:val="1"/>
      <w:numFmt w:val="none"/>
      <w:suff w:val="nothing"/>
      <w:lvlText w:val=""/>
      <w:lvlJc w:val="left"/>
      <w:pPr>
        <w:ind w:left="-567" w:firstLine="0"/>
      </w:pPr>
      <w:rPr>
        <w:rFonts w:hint="default"/>
      </w:rPr>
    </w:lvl>
    <w:lvl w:ilvl="7">
      <w:start w:val="1"/>
      <w:numFmt w:val="none"/>
      <w:suff w:val="nothing"/>
      <w:lvlText w:val=""/>
      <w:lvlJc w:val="left"/>
      <w:pPr>
        <w:ind w:left="-567" w:firstLine="0"/>
      </w:pPr>
      <w:rPr>
        <w:rFonts w:hint="default"/>
      </w:rPr>
    </w:lvl>
    <w:lvl w:ilvl="8">
      <w:start w:val="1"/>
      <w:numFmt w:val="none"/>
      <w:suff w:val="nothing"/>
      <w:lvlText w:val=""/>
      <w:lvlJc w:val="left"/>
      <w:pPr>
        <w:ind w:left="-567" w:firstLine="0"/>
      </w:pPr>
      <w:rPr>
        <w:rFonts w:hint="default"/>
      </w:rPr>
    </w:lvl>
  </w:abstractNum>
  <w:num w:numId="1" w16cid:durableId="2029986745">
    <w:abstractNumId w:val="22"/>
  </w:num>
  <w:num w:numId="2" w16cid:durableId="2110007791">
    <w:abstractNumId w:val="21"/>
  </w:num>
  <w:num w:numId="3" w16cid:durableId="362049806">
    <w:abstractNumId w:val="15"/>
  </w:num>
  <w:num w:numId="4" w16cid:durableId="1470898075">
    <w:abstractNumId w:val="23"/>
  </w:num>
  <w:num w:numId="5" w16cid:durableId="490488630">
    <w:abstractNumId w:val="8"/>
  </w:num>
  <w:num w:numId="6" w16cid:durableId="62029441">
    <w:abstractNumId w:val="6"/>
  </w:num>
  <w:num w:numId="7" w16cid:durableId="1498809443">
    <w:abstractNumId w:val="5"/>
  </w:num>
  <w:num w:numId="8" w16cid:durableId="1722631442">
    <w:abstractNumId w:val="4"/>
  </w:num>
  <w:num w:numId="9" w16cid:durableId="1767725373">
    <w:abstractNumId w:val="3"/>
  </w:num>
  <w:num w:numId="10" w16cid:durableId="524488101">
    <w:abstractNumId w:val="7"/>
  </w:num>
  <w:num w:numId="11" w16cid:durableId="355739104">
    <w:abstractNumId w:val="1"/>
  </w:num>
  <w:num w:numId="12" w16cid:durableId="358707077">
    <w:abstractNumId w:val="0"/>
  </w:num>
  <w:num w:numId="13" w16cid:durableId="1378974593">
    <w:abstractNumId w:val="19"/>
  </w:num>
  <w:num w:numId="14" w16cid:durableId="937955649">
    <w:abstractNumId w:val="24"/>
  </w:num>
  <w:num w:numId="15" w16cid:durableId="1627546180">
    <w:abstractNumId w:val="2"/>
  </w:num>
  <w:num w:numId="16" w16cid:durableId="2014188511">
    <w:abstractNumId w:val="12"/>
  </w:num>
  <w:num w:numId="17" w16cid:durableId="1466704338">
    <w:abstractNumId w:val="10"/>
  </w:num>
  <w:num w:numId="18" w16cid:durableId="786969332">
    <w:abstractNumId w:val="14"/>
  </w:num>
  <w:num w:numId="19" w16cid:durableId="935942398">
    <w:abstractNumId w:val="9"/>
  </w:num>
  <w:num w:numId="20" w16cid:durableId="388656179">
    <w:abstractNumId w:val="16"/>
  </w:num>
  <w:num w:numId="21" w16cid:durableId="309405830">
    <w:abstractNumId w:val="17"/>
  </w:num>
  <w:num w:numId="22" w16cid:durableId="479999421">
    <w:abstractNumId w:val="7"/>
    <w:lvlOverride w:ilvl="0">
      <w:startOverride w:val="1"/>
    </w:lvlOverride>
  </w:num>
  <w:num w:numId="23" w16cid:durableId="2089843631">
    <w:abstractNumId w:val="7"/>
    <w:lvlOverride w:ilvl="0">
      <w:startOverride w:val="1"/>
    </w:lvlOverride>
  </w:num>
  <w:num w:numId="24" w16cid:durableId="1607351435">
    <w:abstractNumId w:val="7"/>
    <w:lvlOverride w:ilvl="0">
      <w:startOverride w:val="1"/>
    </w:lvlOverride>
  </w:num>
  <w:num w:numId="25" w16cid:durableId="1936598318">
    <w:abstractNumId w:val="7"/>
    <w:lvlOverride w:ilvl="0">
      <w:startOverride w:val="1"/>
    </w:lvlOverride>
  </w:num>
  <w:num w:numId="26" w16cid:durableId="1325090093">
    <w:abstractNumId w:val="7"/>
    <w:lvlOverride w:ilvl="0">
      <w:startOverride w:val="1"/>
    </w:lvlOverride>
  </w:num>
  <w:num w:numId="27" w16cid:durableId="1922984530">
    <w:abstractNumId w:val="13"/>
  </w:num>
  <w:num w:numId="28" w16cid:durableId="923995201">
    <w:abstractNumId w:val="11"/>
  </w:num>
  <w:num w:numId="29" w16cid:durableId="174267665">
    <w:abstractNumId w:val="18"/>
  </w:num>
  <w:num w:numId="30" w16cid:durableId="1358772440">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en-GB" w:vendorID="8" w:dllVersion="513" w:checkStyle="1"/>
  <w:activeWritingStyle w:appName="MSWord" w:lang="en-US" w:vendorID="8" w:dllVersion="513" w:checkStyle="1"/>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1"/>
  <w:styleLockTheme/>
  <w:styleLockQFSet/>
  <w:defaultTabStop w:val="1440"/>
  <w:hyphenationZone w:val="425"/>
  <w:drawingGridHorizontalSpacing w:val="95"/>
  <w:displayHorizontalDrawingGridEvery w:val="0"/>
  <w:displayVerticalDrawingGridEvery w:val="0"/>
  <w:noPunctuationKerning/>
  <w:characterSpacingControl w:val="doNotCompress"/>
  <w:hdrShapeDefaults>
    <o:shapedefaults v:ext="edit" spidmax="207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0712"/>
    <w:rsid w:val="0000008F"/>
    <w:rsid w:val="000004B3"/>
    <w:rsid w:val="00001018"/>
    <w:rsid w:val="000017C4"/>
    <w:rsid w:val="0000191D"/>
    <w:rsid w:val="00001A39"/>
    <w:rsid w:val="00001AC8"/>
    <w:rsid w:val="00001F2E"/>
    <w:rsid w:val="00002EE3"/>
    <w:rsid w:val="00003C02"/>
    <w:rsid w:val="00003E09"/>
    <w:rsid w:val="000056DB"/>
    <w:rsid w:val="0000580A"/>
    <w:rsid w:val="00005B4F"/>
    <w:rsid w:val="00005BFE"/>
    <w:rsid w:val="0000764E"/>
    <w:rsid w:val="00011EA9"/>
    <w:rsid w:val="000120EC"/>
    <w:rsid w:val="00012387"/>
    <w:rsid w:val="00012C26"/>
    <w:rsid w:val="00013324"/>
    <w:rsid w:val="00013803"/>
    <w:rsid w:val="00013D7D"/>
    <w:rsid w:val="00014592"/>
    <w:rsid w:val="00015276"/>
    <w:rsid w:val="00015729"/>
    <w:rsid w:val="00015E45"/>
    <w:rsid w:val="00016968"/>
    <w:rsid w:val="00017118"/>
    <w:rsid w:val="0001799D"/>
    <w:rsid w:val="00021790"/>
    <w:rsid w:val="00022175"/>
    <w:rsid w:val="00022528"/>
    <w:rsid w:val="00022F42"/>
    <w:rsid w:val="00023796"/>
    <w:rsid w:val="000239EC"/>
    <w:rsid w:val="00023B8F"/>
    <w:rsid w:val="00024BCE"/>
    <w:rsid w:val="000253ED"/>
    <w:rsid w:val="00025EE0"/>
    <w:rsid w:val="00026814"/>
    <w:rsid w:val="000269F7"/>
    <w:rsid w:val="00026B15"/>
    <w:rsid w:val="00027375"/>
    <w:rsid w:val="00027558"/>
    <w:rsid w:val="00027BF2"/>
    <w:rsid w:val="00027C67"/>
    <w:rsid w:val="00027FA4"/>
    <w:rsid w:val="00030067"/>
    <w:rsid w:val="00030753"/>
    <w:rsid w:val="000307E0"/>
    <w:rsid w:val="00031451"/>
    <w:rsid w:val="0003195F"/>
    <w:rsid w:val="00032E5B"/>
    <w:rsid w:val="00033355"/>
    <w:rsid w:val="000333EE"/>
    <w:rsid w:val="0003396E"/>
    <w:rsid w:val="00033B4A"/>
    <w:rsid w:val="00034972"/>
    <w:rsid w:val="000353A8"/>
    <w:rsid w:val="0003542E"/>
    <w:rsid w:val="0003564E"/>
    <w:rsid w:val="00035B02"/>
    <w:rsid w:val="00035C27"/>
    <w:rsid w:val="00036DA0"/>
    <w:rsid w:val="00037E51"/>
    <w:rsid w:val="0004007E"/>
    <w:rsid w:val="000408B1"/>
    <w:rsid w:val="00040CBE"/>
    <w:rsid w:val="000417AF"/>
    <w:rsid w:val="00041881"/>
    <w:rsid w:val="00042622"/>
    <w:rsid w:val="00043038"/>
    <w:rsid w:val="00043A5C"/>
    <w:rsid w:val="00043A61"/>
    <w:rsid w:val="00043FDC"/>
    <w:rsid w:val="00044912"/>
    <w:rsid w:val="00045654"/>
    <w:rsid w:val="0004577A"/>
    <w:rsid w:val="00045A55"/>
    <w:rsid w:val="0004637A"/>
    <w:rsid w:val="000469E2"/>
    <w:rsid w:val="00047825"/>
    <w:rsid w:val="00047E43"/>
    <w:rsid w:val="00047E54"/>
    <w:rsid w:val="00050712"/>
    <w:rsid w:val="00050EED"/>
    <w:rsid w:val="00050F1F"/>
    <w:rsid w:val="00051697"/>
    <w:rsid w:val="00051739"/>
    <w:rsid w:val="0005186F"/>
    <w:rsid w:val="00051C9A"/>
    <w:rsid w:val="00051C9E"/>
    <w:rsid w:val="00051EBC"/>
    <w:rsid w:val="00051F11"/>
    <w:rsid w:val="00053A00"/>
    <w:rsid w:val="00053A09"/>
    <w:rsid w:val="00053ABB"/>
    <w:rsid w:val="00053E2C"/>
    <w:rsid w:val="00054783"/>
    <w:rsid w:val="00054B19"/>
    <w:rsid w:val="0005572E"/>
    <w:rsid w:val="00055795"/>
    <w:rsid w:val="00055B9D"/>
    <w:rsid w:val="00055FFE"/>
    <w:rsid w:val="00056085"/>
    <w:rsid w:val="00056C8E"/>
    <w:rsid w:val="000573D0"/>
    <w:rsid w:val="000579C1"/>
    <w:rsid w:val="00057FD6"/>
    <w:rsid w:val="00060A16"/>
    <w:rsid w:val="000612B5"/>
    <w:rsid w:val="00061661"/>
    <w:rsid w:val="00061976"/>
    <w:rsid w:val="000624BD"/>
    <w:rsid w:val="000624FA"/>
    <w:rsid w:val="00063058"/>
    <w:rsid w:val="0006345E"/>
    <w:rsid w:val="000634DC"/>
    <w:rsid w:val="00063E81"/>
    <w:rsid w:val="0006427E"/>
    <w:rsid w:val="00064E57"/>
    <w:rsid w:val="000651F3"/>
    <w:rsid w:val="00065321"/>
    <w:rsid w:val="000653DC"/>
    <w:rsid w:val="00065F2D"/>
    <w:rsid w:val="0006621E"/>
    <w:rsid w:val="0006629D"/>
    <w:rsid w:val="00066758"/>
    <w:rsid w:val="00066C05"/>
    <w:rsid w:val="00066D76"/>
    <w:rsid w:val="00067A9B"/>
    <w:rsid w:val="000700AA"/>
    <w:rsid w:val="00070106"/>
    <w:rsid w:val="000702CE"/>
    <w:rsid w:val="000715BD"/>
    <w:rsid w:val="00071606"/>
    <w:rsid w:val="00071B60"/>
    <w:rsid w:val="00071F77"/>
    <w:rsid w:val="000722EB"/>
    <w:rsid w:val="00072427"/>
    <w:rsid w:val="00072B48"/>
    <w:rsid w:val="0007317B"/>
    <w:rsid w:val="00073A5B"/>
    <w:rsid w:val="00073AB0"/>
    <w:rsid w:val="00073C9B"/>
    <w:rsid w:val="00074109"/>
    <w:rsid w:val="00074D48"/>
    <w:rsid w:val="00075DF6"/>
    <w:rsid w:val="000774DB"/>
    <w:rsid w:val="000775D4"/>
    <w:rsid w:val="00077A6B"/>
    <w:rsid w:val="0008028F"/>
    <w:rsid w:val="000810A6"/>
    <w:rsid w:val="00081807"/>
    <w:rsid w:val="000823FC"/>
    <w:rsid w:val="000826CC"/>
    <w:rsid w:val="00082727"/>
    <w:rsid w:val="00082BBE"/>
    <w:rsid w:val="000832AF"/>
    <w:rsid w:val="0008471E"/>
    <w:rsid w:val="0008487D"/>
    <w:rsid w:val="000851E4"/>
    <w:rsid w:val="000858F6"/>
    <w:rsid w:val="00085A82"/>
    <w:rsid w:val="0008655C"/>
    <w:rsid w:val="0008688D"/>
    <w:rsid w:val="00086BD5"/>
    <w:rsid w:val="000870EC"/>
    <w:rsid w:val="00087769"/>
    <w:rsid w:val="000877E0"/>
    <w:rsid w:val="00087C46"/>
    <w:rsid w:val="000906F7"/>
    <w:rsid w:val="0009095B"/>
    <w:rsid w:val="00091D24"/>
    <w:rsid w:val="00092A7C"/>
    <w:rsid w:val="000930C4"/>
    <w:rsid w:val="00093DA4"/>
    <w:rsid w:val="00094550"/>
    <w:rsid w:val="00095809"/>
    <w:rsid w:val="0009674C"/>
    <w:rsid w:val="00096ACA"/>
    <w:rsid w:val="00096FE9"/>
    <w:rsid w:val="00097126"/>
    <w:rsid w:val="00097DF1"/>
    <w:rsid w:val="000A0D29"/>
    <w:rsid w:val="000A15E5"/>
    <w:rsid w:val="000A1601"/>
    <w:rsid w:val="000A1C46"/>
    <w:rsid w:val="000A20D2"/>
    <w:rsid w:val="000A21B5"/>
    <w:rsid w:val="000A2910"/>
    <w:rsid w:val="000A2A8A"/>
    <w:rsid w:val="000A2FEE"/>
    <w:rsid w:val="000A39B1"/>
    <w:rsid w:val="000A4349"/>
    <w:rsid w:val="000A4C43"/>
    <w:rsid w:val="000A5240"/>
    <w:rsid w:val="000A528A"/>
    <w:rsid w:val="000A58B8"/>
    <w:rsid w:val="000A5C61"/>
    <w:rsid w:val="000A5DF0"/>
    <w:rsid w:val="000A5F59"/>
    <w:rsid w:val="000A6454"/>
    <w:rsid w:val="000A714D"/>
    <w:rsid w:val="000B160B"/>
    <w:rsid w:val="000B1881"/>
    <w:rsid w:val="000B1895"/>
    <w:rsid w:val="000B23FB"/>
    <w:rsid w:val="000B30EA"/>
    <w:rsid w:val="000B334E"/>
    <w:rsid w:val="000B3992"/>
    <w:rsid w:val="000B3AB0"/>
    <w:rsid w:val="000B44B7"/>
    <w:rsid w:val="000B4CE6"/>
    <w:rsid w:val="000B50EB"/>
    <w:rsid w:val="000B5B9A"/>
    <w:rsid w:val="000B62A3"/>
    <w:rsid w:val="000B6653"/>
    <w:rsid w:val="000B72A5"/>
    <w:rsid w:val="000B7CA9"/>
    <w:rsid w:val="000C03E0"/>
    <w:rsid w:val="000C0A99"/>
    <w:rsid w:val="000C124A"/>
    <w:rsid w:val="000C16D5"/>
    <w:rsid w:val="000C191C"/>
    <w:rsid w:val="000C1B02"/>
    <w:rsid w:val="000C1B4F"/>
    <w:rsid w:val="000C1E5D"/>
    <w:rsid w:val="000C26F2"/>
    <w:rsid w:val="000C2BD9"/>
    <w:rsid w:val="000C2FC3"/>
    <w:rsid w:val="000C3334"/>
    <w:rsid w:val="000C3838"/>
    <w:rsid w:val="000C3C3D"/>
    <w:rsid w:val="000C3CEB"/>
    <w:rsid w:val="000C4172"/>
    <w:rsid w:val="000C4399"/>
    <w:rsid w:val="000C4864"/>
    <w:rsid w:val="000C4974"/>
    <w:rsid w:val="000C520B"/>
    <w:rsid w:val="000C5673"/>
    <w:rsid w:val="000C583C"/>
    <w:rsid w:val="000C5BAF"/>
    <w:rsid w:val="000C669B"/>
    <w:rsid w:val="000C7817"/>
    <w:rsid w:val="000D03DE"/>
    <w:rsid w:val="000D05ED"/>
    <w:rsid w:val="000D0C04"/>
    <w:rsid w:val="000D186A"/>
    <w:rsid w:val="000D23EE"/>
    <w:rsid w:val="000D2808"/>
    <w:rsid w:val="000D2A36"/>
    <w:rsid w:val="000D2EA0"/>
    <w:rsid w:val="000D3040"/>
    <w:rsid w:val="000D38EC"/>
    <w:rsid w:val="000D3EDD"/>
    <w:rsid w:val="000D3F14"/>
    <w:rsid w:val="000D3FDA"/>
    <w:rsid w:val="000D40B6"/>
    <w:rsid w:val="000D4AA3"/>
    <w:rsid w:val="000D4AFE"/>
    <w:rsid w:val="000D56AA"/>
    <w:rsid w:val="000D5FC4"/>
    <w:rsid w:val="000D7C18"/>
    <w:rsid w:val="000E012F"/>
    <w:rsid w:val="000E03B3"/>
    <w:rsid w:val="000E07B2"/>
    <w:rsid w:val="000E0F13"/>
    <w:rsid w:val="000E117B"/>
    <w:rsid w:val="000E15B7"/>
    <w:rsid w:val="000E17B4"/>
    <w:rsid w:val="000E195D"/>
    <w:rsid w:val="000E1EA4"/>
    <w:rsid w:val="000E2675"/>
    <w:rsid w:val="000E26B3"/>
    <w:rsid w:val="000E2D3A"/>
    <w:rsid w:val="000E4DC4"/>
    <w:rsid w:val="000E53BB"/>
    <w:rsid w:val="000E5626"/>
    <w:rsid w:val="000E588C"/>
    <w:rsid w:val="000E59B1"/>
    <w:rsid w:val="000E5DA7"/>
    <w:rsid w:val="000E7515"/>
    <w:rsid w:val="000E7982"/>
    <w:rsid w:val="000E7A5E"/>
    <w:rsid w:val="000E7DBA"/>
    <w:rsid w:val="000E7E25"/>
    <w:rsid w:val="000F013B"/>
    <w:rsid w:val="000F0737"/>
    <w:rsid w:val="000F0AED"/>
    <w:rsid w:val="000F1000"/>
    <w:rsid w:val="000F125E"/>
    <w:rsid w:val="000F1344"/>
    <w:rsid w:val="000F1D08"/>
    <w:rsid w:val="000F1DEF"/>
    <w:rsid w:val="000F1F61"/>
    <w:rsid w:val="000F336B"/>
    <w:rsid w:val="000F47DC"/>
    <w:rsid w:val="000F48CC"/>
    <w:rsid w:val="000F4B1B"/>
    <w:rsid w:val="000F57B5"/>
    <w:rsid w:val="000F58A2"/>
    <w:rsid w:val="000F6290"/>
    <w:rsid w:val="000F6405"/>
    <w:rsid w:val="000F673B"/>
    <w:rsid w:val="000F6868"/>
    <w:rsid w:val="000F745D"/>
    <w:rsid w:val="000F78E2"/>
    <w:rsid w:val="000F7B8E"/>
    <w:rsid w:val="000F7FE0"/>
    <w:rsid w:val="00100155"/>
    <w:rsid w:val="00100783"/>
    <w:rsid w:val="00100D60"/>
    <w:rsid w:val="001017D0"/>
    <w:rsid w:val="00101A77"/>
    <w:rsid w:val="00101F73"/>
    <w:rsid w:val="0010237A"/>
    <w:rsid w:val="001023B9"/>
    <w:rsid w:val="001027B4"/>
    <w:rsid w:val="00102BD4"/>
    <w:rsid w:val="00103436"/>
    <w:rsid w:val="00103723"/>
    <w:rsid w:val="00103FBB"/>
    <w:rsid w:val="00104208"/>
    <w:rsid w:val="0010505A"/>
    <w:rsid w:val="00105342"/>
    <w:rsid w:val="00105B9B"/>
    <w:rsid w:val="00105D07"/>
    <w:rsid w:val="0010637D"/>
    <w:rsid w:val="001075AE"/>
    <w:rsid w:val="00110495"/>
    <w:rsid w:val="0011062C"/>
    <w:rsid w:val="0011104F"/>
    <w:rsid w:val="00112A45"/>
    <w:rsid w:val="00112D46"/>
    <w:rsid w:val="00113E42"/>
    <w:rsid w:val="00114153"/>
    <w:rsid w:val="001156AC"/>
    <w:rsid w:val="00115D03"/>
    <w:rsid w:val="001160F5"/>
    <w:rsid w:val="001165F2"/>
    <w:rsid w:val="00116C4E"/>
    <w:rsid w:val="00117574"/>
    <w:rsid w:val="0012027B"/>
    <w:rsid w:val="00120821"/>
    <w:rsid w:val="001214F1"/>
    <w:rsid w:val="001223D7"/>
    <w:rsid w:val="0012268B"/>
    <w:rsid w:val="001226B9"/>
    <w:rsid w:val="00122B75"/>
    <w:rsid w:val="00122CAC"/>
    <w:rsid w:val="001233C4"/>
    <w:rsid w:val="001247D2"/>
    <w:rsid w:val="001250BA"/>
    <w:rsid w:val="0012524D"/>
    <w:rsid w:val="00125586"/>
    <w:rsid w:val="00125AF4"/>
    <w:rsid w:val="00126822"/>
    <w:rsid w:val="00126A2A"/>
    <w:rsid w:val="0012700D"/>
    <w:rsid w:val="00127769"/>
    <w:rsid w:val="00130742"/>
    <w:rsid w:val="00131A45"/>
    <w:rsid w:val="00131B1A"/>
    <w:rsid w:val="00132138"/>
    <w:rsid w:val="00132C38"/>
    <w:rsid w:val="00133346"/>
    <w:rsid w:val="0013344B"/>
    <w:rsid w:val="00133CDA"/>
    <w:rsid w:val="00133DD1"/>
    <w:rsid w:val="00133F0B"/>
    <w:rsid w:val="00133F92"/>
    <w:rsid w:val="00134619"/>
    <w:rsid w:val="00134D3E"/>
    <w:rsid w:val="00134F05"/>
    <w:rsid w:val="00136AE5"/>
    <w:rsid w:val="00137A94"/>
    <w:rsid w:val="00137EB4"/>
    <w:rsid w:val="00140355"/>
    <w:rsid w:val="00140A0F"/>
    <w:rsid w:val="0014182E"/>
    <w:rsid w:val="00141B62"/>
    <w:rsid w:val="00141D91"/>
    <w:rsid w:val="00141FE6"/>
    <w:rsid w:val="001421D9"/>
    <w:rsid w:val="00142310"/>
    <w:rsid w:val="00142FC7"/>
    <w:rsid w:val="00143302"/>
    <w:rsid w:val="001434FC"/>
    <w:rsid w:val="0014367E"/>
    <w:rsid w:val="0014371E"/>
    <w:rsid w:val="00143968"/>
    <w:rsid w:val="001447BA"/>
    <w:rsid w:val="00144960"/>
    <w:rsid w:val="00144B7A"/>
    <w:rsid w:val="00144E70"/>
    <w:rsid w:val="001462FC"/>
    <w:rsid w:val="001470F2"/>
    <w:rsid w:val="00147F37"/>
    <w:rsid w:val="00150227"/>
    <w:rsid w:val="001506EE"/>
    <w:rsid w:val="001511F5"/>
    <w:rsid w:val="00151B13"/>
    <w:rsid w:val="0015286F"/>
    <w:rsid w:val="00152B88"/>
    <w:rsid w:val="001552A1"/>
    <w:rsid w:val="00155793"/>
    <w:rsid w:val="00155D59"/>
    <w:rsid w:val="00156315"/>
    <w:rsid w:val="00160B8E"/>
    <w:rsid w:val="00161AAA"/>
    <w:rsid w:val="00162316"/>
    <w:rsid w:val="001623DB"/>
    <w:rsid w:val="001628CE"/>
    <w:rsid w:val="001628D4"/>
    <w:rsid w:val="001629E9"/>
    <w:rsid w:val="00163913"/>
    <w:rsid w:val="001641DA"/>
    <w:rsid w:val="00164906"/>
    <w:rsid w:val="00164F15"/>
    <w:rsid w:val="00165005"/>
    <w:rsid w:val="001650AB"/>
    <w:rsid w:val="001652C7"/>
    <w:rsid w:val="001652F0"/>
    <w:rsid w:val="001654BF"/>
    <w:rsid w:val="00165A7B"/>
    <w:rsid w:val="00165C14"/>
    <w:rsid w:val="001660BD"/>
    <w:rsid w:val="0016751F"/>
    <w:rsid w:val="0016762F"/>
    <w:rsid w:val="00167E94"/>
    <w:rsid w:val="00170374"/>
    <w:rsid w:val="001703A8"/>
    <w:rsid w:val="00171ECA"/>
    <w:rsid w:val="00172971"/>
    <w:rsid w:val="00172DB3"/>
    <w:rsid w:val="0017372E"/>
    <w:rsid w:val="001738ED"/>
    <w:rsid w:val="001744B1"/>
    <w:rsid w:val="00174739"/>
    <w:rsid w:val="00175145"/>
    <w:rsid w:val="00175172"/>
    <w:rsid w:val="00175ABD"/>
    <w:rsid w:val="00175F1F"/>
    <w:rsid w:val="00176C3C"/>
    <w:rsid w:val="00176D27"/>
    <w:rsid w:val="001777B5"/>
    <w:rsid w:val="00177B09"/>
    <w:rsid w:val="00177C4D"/>
    <w:rsid w:val="001813D8"/>
    <w:rsid w:val="00181445"/>
    <w:rsid w:val="001826C2"/>
    <w:rsid w:val="00182777"/>
    <w:rsid w:val="00182B7A"/>
    <w:rsid w:val="001834B7"/>
    <w:rsid w:val="00183DA6"/>
    <w:rsid w:val="00183F05"/>
    <w:rsid w:val="00184068"/>
    <w:rsid w:val="001848A6"/>
    <w:rsid w:val="00184E01"/>
    <w:rsid w:val="00184F56"/>
    <w:rsid w:val="00184FF4"/>
    <w:rsid w:val="00186134"/>
    <w:rsid w:val="0018691B"/>
    <w:rsid w:val="00186F13"/>
    <w:rsid w:val="001876E4"/>
    <w:rsid w:val="00187FE8"/>
    <w:rsid w:val="001911A9"/>
    <w:rsid w:val="00191474"/>
    <w:rsid w:val="00191CD7"/>
    <w:rsid w:val="00191CE1"/>
    <w:rsid w:val="00192CD6"/>
    <w:rsid w:val="00192E71"/>
    <w:rsid w:val="0019486A"/>
    <w:rsid w:val="001953C8"/>
    <w:rsid w:val="00195758"/>
    <w:rsid w:val="00195DF5"/>
    <w:rsid w:val="00196C4A"/>
    <w:rsid w:val="001978D9"/>
    <w:rsid w:val="00197A9C"/>
    <w:rsid w:val="00197DF2"/>
    <w:rsid w:val="001A0369"/>
    <w:rsid w:val="001A2B95"/>
    <w:rsid w:val="001A33BB"/>
    <w:rsid w:val="001A33C5"/>
    <w:rsid w:val="001A43DE"/>
    <w:rsid w:val="001A45BA"/>
    <w:rsid w:val="001A45E0"/>
    <w:rsid w:val="001A46C4"/>
    <w:rsid w:val="001A4862"/>
    <w:rsid w:val="001A5C1C"/>
    <w:rsid w:val="001A6D38"/>
    <w:rsid w:val="001A776F"/>
    <w:rsid w:val="001A7E8F"/>
    <w:rsid w:val="001A7EBC"/>
    <w:rsid w:val="001B07AA"/>
    <w:rsid w:val="001B0A24"/>
    <w:rsid w:val="001B14D9"/>
    <w:rsid w:val="001B2705"/>
    <w:rsid w:val="001B30CB"/>
    <w:rsid w:val="001B3334"/>
    <w:rsid w:val="001B3369"/>
    <w:rsid w:val="001B3573"/>
    <w:rsid w:val="001B3B81"/>
    <w:rsid w:val="001B4F0E"/>
    <w:rsid w:val="001B4F59"/>
    <w:rsid w:val="001B54CD"/>
    <w:rsid w:val="001B58EB"/>
    <w:rsid w:val="001B5A6D"/>
    <w:rsid w:val="001B63A2"/>
    <w:rsid w:val="001B7402"/>
    <w:rsid w:val="001B7667"/>
    <w:rsid w:val="001B7BE9"/>
    <w:rsid w:val="001B7BF8"/>
    <w:rsid w:val="001B7D6F"/>
    <w:rsid w:val="001C019B"/>
    <w:rsid w:val="001C07B2"/>
    <w:rsid w:val="001C092D"/>
    <w:rsid w:val="001C0C61"/>
    <w:rsid w:val="001C1507"/>
    <w:rsid w:val="001C23B2"/>
    <w:rsid w:val="001C280A"/>
    <w:rsid w:val="001C3138"/>
    <w:rsid w:val="001C34A7"/>
    <w:rsid w:val="001C4325"/>
    <w:rsid w:val="001C4EC2"/>
    <w:rsid w:val="001C535E"/>
    <w:rsid w:val="001C56B8"/>
    <w:rsid w:val="001C5B21"/>
    <w:rsid w:val="001C5BB4"/>
    <w:rsid w:val="001C6284"/>
    <w:rsid w:val="001C7243"/>
    <w:rsid w:val="001D0C02"/>
    <w:rsid w:val="001D0E15"/>
    <w:rsid w:val="001D166F"/>
    <w:rsid w:val="001D1D9E"/>
    <w:rsid w:val="001D259B"/>
    <w:rsid w:val="001D2EF3"/>
    <w:rsid w:val="001D3594"/>
    <w:rsid w:val="001D38FA"/>
    <w:rsid w:val="001D4CA7"/>
    <w:rsid w:val="001D4E87"/>
    <w:rsid w:val="001D502F"/>
    <w:rsid w:val="001D5106"/>
    <w:rsid w:val="001D5629"/>
    <w:rsid w:val="001D5798"/>
    <w:rsid w:val="001D5F40"/>
    <w:rsid w:val="001D7165"/>
    <w:rsid w:val="001D7448"/>
    <w:rsid w:val="001E01D4"/>
    <w:rsid w:val="001E0580"/>
    <w:rsid w:val="001E080E"/>
    <w:rsid w:val="001E0C7C"/>
    <w:rsid w:val="001E1626"/>
    <w:rsid w:val="001E1ED4"/>
    <w:rsid w:val="001E22C1"/>
    <w:rsid w:val="001E3726"/>
    <w:rsid w:val="001E3863"/>
    <w:rsid w:val="001E3B6C"/>
    <w:rsid w:val="001E5254"/>
    <w:rsid w:val="001E56FA"/>
    <w:rsid w:val="001E571F"/>
    <w:rsid w:val="001E66FB"/>
    <w:rsid w:val="001E6C2F"/>
    <w:rsid w:val="001E7656"/>
    <w:rsid w:val="001E7D36"/>
    <w:rsid w:val="001E7ECC"/>
    <w:rsid w:val="001E7FDA"/>
    <w:rsid w:val="001F0531"/>
    <w:rsid w:val="001F0C4D"/>
    <w:rsid w:val="001F1046"/>
    <w:rsid w:val="001F10D4"/>
    <w:rsid w:val="001F185D"/>
    <w:rsid w:val="001F240C"/>
    <w:rsid w:val="001F2939"/>
    <w:rsid w:val="001F2E00"/>
    <w:rsid w:val="001F3010"/>
    <w:rsid w:val="001F322E"/>
    <w:rsid w:val="001F39AA"/>
    <w:rsid w:val="001F3AAC"/>
    <w:rsid w:val="001F5068"/>
    <w:rsid w:val="001F5B47"/>
    <w:rsid w:val="001F5BB3"/>
    <w:rsid w:val="001F63A0"/>
    <w:rsid w:val="001F6D52"/>
    <w:rsid w:val="001F71F6"/>
    <w:rsid w:val="001F748E"/>
    <w:rsid w:val="001F7C49"/>
    <w:rsid w:val="001F7FB0"/>
    <w:rsid w:val="0020090F"/>
    <w:rsid w:val="00200B18"/>
    <w:rsid w:val="00200C03"/>
    <w:rsid w:val="00200C0C"/>
    <w:rsid w:val="002013AC"/>
    <w:rsid w:val="00201E7D"/>
    <w:rsid w:val="00201EB4"/>
    <w:rsid w:val="00201F40"/>
    <w:rsid w:val="00202218"/>
    <w:rsid w:val="00202399"/>
    <w:rsid w:val="00202718"/>
    <w:rsid w:val="00202992"/>
    <w:rsid w:val="00202F5C"/>
    <w:rsid w:val="002030F0"/>
    <w:rsid w:val="00203574"/>
    <w:rsid w:val="00203661"/>
    <w:rsid w:val="00203696"/>
    <w:rsid w:val="00203EB9"/>
    <w:rsid w:val="00204128"/>
    <w:rsid w:val="00204248"/>
    <w:rsid w:val="00204430"/>
    <w:rsid w:val="0020478C"/>
    <w:rsid w:val="00204B64"/>
    <w:rsid w:val="00204C71"/>
    <w:rsid w:val="00204EB5"/>
    <w:rsid w:val="00205026"/>
    <w:rsid w:val="002050E7"/>
    <w:rsid w:val="00205425"/>
    <w:rsid w:val="002059AC"/>
    <w:rsid w:val="00211FC2"/>
    <w:rsid w:val="002123B5"/>
    <w:rsid w:val="002128EC"/>
    <w:rsid w:val="00212F90"/>
    <w:rsid w:val="0021331A"/>
    <w:rsid w:val="0021363F"/>
    <w:rsid w:val="0021374F"/>
    <w:rsid w:val="0021411C"/>
    <w:rsid w:val="00214646"/>
    <w:rsid w:val="00214D55"/>
    <w:rsid w:val="002152DC"/>
    <w:rsid w:val="00215351"/>
    <w:rsid w:val="002153A2"/>
    <w:rsid w:val="0021622D"/>
    <w:rsid w:val="00216F0D"/>
    <w:rsid w:val="002171AC"/>
    <w:rsid w:val="0021752D"/>
    <w:rsid w:val="0021786C"/>
    <w:rsid w:val="00217994"/>
    <w:rsid w:val="00220AA2"/>
    <w:rsid w:val="00221872"/>
    <w:rsid w:val="0022189D"/>
    <w:rsid w:val="00221C92"/>
    <w:rsid w:val="00222090"/>
    <w:rsid w:val="002225DA"/>
    <w:rsid w:val="00222CEF"/>
    <w:rsid w:val="00223ABE"/>
    <w:rsid w:val="00223EA9"/>
    <w:rsid w:val="00223FC6"/>
    <w:rsid w:val="002240CE"/>
    <w:rsid w:val="00225049"/>
    <w:rsid w:val="00225DE5"/>
    <w:rsid w:val="002260FF"/>
    <w:rsid w:val="00226D97"/>
    <w:rsid w:val="00227976"/>
    <w:rsid w:val="00227E5A"/>
    <w:rsid w:val="002307F1"/>
    <w:rsid w:val="00230EC8"/>
    <w:rsid w:val="00231217"/>
    <w:rsid w:val="0023151D"/>
    <w:rsid w:val="00231D5A"/>
    <w:rsid w:val="00232040"/>
    <w:rsid w:val="00232348"/>
    <w:rsid w:val="002323ED"/>
    <w:rsid w:val="0023393D"/>
    <w:rsid w:val="00233B18"/>
    <w:rsid w:val="002340A5"/>
    <w:rsid w:val="002345E2"/>
    <w:rsid w:val="00234E27"/>
    <w:rsid w:val="00234E8C"/>
    <w:rsid w:val="00235733"/>
    <w:rsid w:val="00235C1C"/>
    <w:rsid w:val="00235F49"/>
    <w:rsid w:val="002362B3"/>
    <w:rsid w:val="0023645B"/>
    <w:rsid w:val="00236C6A"/>
    <w:rsid w:val="00236DC9"/>
    <w:rsid w:val="002372F2"/>
    <w:rsid w:val="00237847"/>
    <w:rsid w:val="00237A56"/>
    <w:rsid w:val="00240640"/>
    <w:rsid w:val="00240C90"/>
    <w:rsid w:val="00240F09"/>
    <w:rsid w:val="0024104E"/>
    <w:rsid w:val="002412D3"/>
    <w:rsid w:val="00241336"/>
    <w:rsid w:val="00241AE1"/>
    <w:rsid w:val="0024279C"/>
    <w:rsid w:val="00242D6F"/>
    <w:rsid w:val="002436E3"/>
    <w:rsid w:val="00243AE8"/>
    <w:rsid w:val="00243E68"/>
    <w:rsid w:val="0024427B"/>
    <w:rsid w:val="00245947"/>
    <w:rsid w:val="00245F59"/>
    <w:rsid w:val="0024601C"/>
    <w:rsid w:val="00246684"/>
    <w:rsid w:val="00246AF9"/>
    <w:rsid w:val="00246C22"/>
    <w:rsid w:val="00247952"/>
    <w:rsid w:val="00247EDC"/>
    <w:rsid w:val="00247F48"/>
    <w:rsid w:val="002505D9"/>
    <w:rsid w:val="002506B2"/>
    <w:rsid w:val="002508EA"/>
    <w:rsid w:val="002509E5"/>
    <w:rsid w:val="0025180C"/>
    <w:rsid w:val="00251978"/>
    <w:rsid w:val="00251FD2"/>
    <w:rsid w:val="00252359"/>
    <w:rsid w:val="0025245A"/>
    <w:rsid w:val="00252EC9"/>
    <w:rsid w:val="002533C1"/>
    <w:rsid w:val="00253865"/>
    <w:rsid w:val="00253CD1"/>
    <w:rsid w:val="00254025"/>
    <w:rsid w:val="002555E2"/>
    <w:rsid w:val="00255D17"/>
    <w:rsid w:val="00256BEE"/>
    <w:rsid w:val="0025715A"/>
    <w:rsid w:val="0025795E"/>
    <w:rsid w:val="00257C23"/>
    <w:rsid w:val="00257F5D"/>
    <w:rsid w:val="002609E9"/>
    <w:rsid w:val="00260E1B"/>
    <w:rsid w:val="00260E32"/>
    <w:rsid w:val="00261180"/>
    <w:rsid w:val="00261478"/>
    <w:rsid w:val="002615CB"/>
    <w:rsid w:val="002623B8"/>
    <w:rsid w:val="002626DA"/>
    <w:rsid w:val="00262A3D"/>
    <w:rsid w:val="002640EA"/>
    <w:rsid w:val="002654F4"/>
    <w:rsid w:val="00265B00"/>
    <w:rsid w:val="00265D79"/>
    <w:rsid w:val="002677C2"/>
    <w:rsid w:val="002701E6"/>
    <w:rsid w:val="0027098D"/>
    <w:rsid w:val="0027190E"/>
    <w:rsid w:val="002723F2"/>
    <w:rsid w:val="002723F7"/>
    <w:rsid w:val="00272DEB"/>
    <w:rsid w:val="00272E60"/>
    <w:rsid w:val="00273109"/>
    <w:rsid w:val="0027357E"/>
    <w:rsid w:val="00274081"/>
    <w:rsid w:val="00274DA1"/>
    <w:rsid w:val="00275190"/>
    <w:rsid w:val="00275935"/>
    <w:rsid w:val="002760FB"/>
    <w:rsid w:val="0028048F"/>
    <w:rsid w:val="0028074D"/>
    <w:rsid w:val="00280B82"/>
    <w:rsid w:val="002812A7"/>
    <w:rsid w:val="002812C9"/>
    <w:rsid w:val="002815A5"/>
    <w:rsid w:val="00281D72"/>
    <w:rsid w:val="002820D5"/>
    <w:rsid w:val="00282FC2"/>
    <w:rsid w:val="00283053"/>
    <w:rsid w:val="002832AE"/>
    <w:rsid w:val="00283E27"/>
    <w:rsid w:val="00283FAD"/>
    <w:rsid w:val="00284869"/>
    <w:rsid w:val="00285882"/>
    <w:rsid w:val="00286A75"/>
    <w:rsid w:val="00286AC2"/>
    <w:rsid w:val="00286BFB"/>
    <w:rsid w:val="00287036"/>
    <w:rsid w:val="002870E6"/>
    <w:rsid w:val="00287177"/>
    <w:rsid w:val="0028753B"/>
    <w:rsid w:val="00287557"/>
    <w:rsid w:val="00290439"/>
    <w:rsid w:val="00292300"/>
    <w:rsid w:val="00293416"/>
    <w:rsid w:val="002955FC"/>
    <w:rsid w:val="00296813"/>
    <w:rsid w:val="00296DBD"/>
    <w:rsid w:val="00296EC0"/>
    <w:rsid w:val="00297416"/>
    <w:rsid w:val="0029768A"/>
    <w:rsid w:val="00297ABD"/>
    <w:rsid w:val="002A062E"/>
    <w:rsid w:val="002A19B3"/>
    <w:rsid w:val="002A20C7"/>
    <w:rsid w:val="002A287E"/>
    <w:rsid w:val="002A32C6"/>
    <w:rsid w:val="002A331D"/>
    <w:rsid w:val="002A3F47"/>
    <w:rsid w:val="002A4120"/>
    <w:rsid w:val="002A41AF"/>
    <w:rsid w:val="002A42A8"/>
    <w:rsid w:val="002A5FC0"/>
    <w:rsid w:val="002A6A21"/>
    <w:rsid w:val="002A6C1D"/>
    <w:rsid w:val="002A7117"/>
    <w:rsid w:val="002A7784"/>
    <w:rsid w:val="002A7935"/>
    <w:rsid w:val="002A7A10"/>
    <w:rsid w:val="002B08F5"/>
    <w:rsid w:val="002B1AA0"/>
    <w:rsid w:val="002B1D47"/>
    <w:rsid w:val="002B1DEF"/>
    <w:rsid w:val="002B1F25"/>
    <w:rsid w:val="002B205E"/>
    <w:rsid w:val="002B24AE"/>
    <w:rsid w:val="002B271A"/>
    <w:rsid w:val="002B289A"/>
    <w:rsid w:val="002B2925"/>
    <w:rsid w:val="002B3CC6"/>
    <w:rsid w:val="002B45BF"/>
    <w:rsid w:val="002B48DB"/>
    <w:rsid w:val="002B491B"/>
    <w:rsid w:val="002B4C25"/>
    <w:rsid w:val="002B5C4A"/>
    <w:rsid w:val="002B5D22"/>
    <w:rsid w:val="002B76CE"/>
    <w:rsid w:val="002C0BC4"/>
    <w:rsid w:val="002C1406"/>
    <w:rsid w:val="002C2122"/>
    <w:rsid w:val="002C2820"/>
    <w:rsid w:val="002C29E9"/>
    <w:rsid w:val="002C2BE7"/>
    <w:rsid w:val="002C3928"/>
    <w:rsid w:val="002C4938"/>
    <w:rsid w:val="002C4A0B"/>
    <w:rsid w:val="002C4ED0"/>
    <w:rsid w:val="002C6AC5"/>
    <w:rsid w:val="002C7772"/>
    <w:rsid w:val="002C7C75"/>
    <w:rsid w:val="002D04E8"/>
    <w:rsid w:val="002D0B82"/>
    <w:rsid w:val="002D0E51"/>
    <w:rsid w:val="002D14D8"/>
    <w:rsid w:val="002D1A2F"/>
    <w:rsid w:val="002D254F"/>
    <w:rsid w:val="002D25B1"/>
    <w:rsid w:val="002D26C0"/>
    <w:rsid w:val="002D2D35"/>
    <w:rsid w:val="002D3AFE"/>
    <w:rsid w:val="002D3B7B"/>
    <w:rsid w:val="002D4700"/>
    <w:rsid w:val="002D4A1A"/>
    <w:rsid w:val="002D4D2B"/>
    <w:rsid w:val="002D5804"/>
    <w:rsid w:val="002D5BB3"/>
    <w:rsid w:val="002D61FC"/>
    <w:rsid w:val="002D6316"/>
    <w:rsid w:val="002D659F"/>
    <w:rsid w:val="002D6766"/>
    <w:rsid w:val="002D6790"/>
    <w:rsid w:val="002D743B"/>
    <w:rsid w:val="002D74D4"/>
    <w:rsid w:val="002E1CB1"/>
    <w:rsid w:val="002E272C"/>
    <w:rsid w:val="002E39C1"/>
    <w:rsid w:val="002E3E2D"/>
    <w:rsid w:val="002E3FDE"/>
    <w:rsid w:val="002E41DB"/>
    <w:rsid w:val="002E4358"/>
    <w:rsid w:val="002E4A70"/>
    <w:rsid w:val="002E5C87"/>
    <w:rsid w:val="002E5F36"/>
    <w:rsid w:val="002E6DE7"/>
    <w:rsid w:val="002E78D3"/>
    <w:rsid w:val="002E7CD8"/>
    <w:rsid w:val="002F035F"/>
    <w:rsid w:val="002F05D5"/>
    <w:rsid w:val="002F05EE"/>
    <w:rsid w:val="002F084E"/>
    <w:rsid w:val="002F0D01"/>
    <w:rsid w:val="002F0ECF"/>
    <w:rsid w:val="002F1FE4"/>
    <w:rsid w:val="002F22FF"/>
    <w:rsid w:val="002F26F2"/>
    <w:rsid w:val="002F3377"/>
    <w:rsid w:val="002F3650"/>
    <w:rsid w:val="002F3A7D"/>
    <w:rsid w:val="002F3FA1"/>
    <w:rsid w:val="002F434A"/>
    <w:rsid w:val="002F4960"/>
    <w:rsid w:val="002F5D44"/>
    <w:rsid w:val="002F617C"/>
    <w:rsid w:val="002F6D51"/>
    <w:rsid w:val="002F71B1"/>
    <w:rsid w:val="002F757C"/>
    <w:rsid w:val="002F7EB2"/>
    <w:rsid w:val="002F7F26"/>
    <w:rsid w:val="003000FE"/>
    <w:rsid w:val="0030038B"/>
    <w:rsid w:val="00300431"/>
    <w:rsid w:val="003005F0"/>
    <w:rsid w:val="00300B15"/>
    <w:rsid w:val="00300DCC"/>
    <w:rsid w:val="00300ECA"/>
    <w:rsid w:val="00301DA7"/>
    <w:rsid w:val="00301F34"/>
    <w:rsid w:val="003021E8"/>
    <w:rsid w:val="003025EB"/>
    <w:rsid w:val="00302815"/>
    <w:rsid w:val="00302F57"/>
    <w:rsid w:val="003030B6"/>
    <w:rsid w:val="003032A8"/>
    <w:rsid w:val="003041BC"/>
    <w:rsid w:val="0030454A"/>
    <w:rsid w:val="003045DE"/>
    <w:rsid w:val="003046FF"/>
    <w:rsid w:val="00304852"/>
    <w:rsid w:val="00304A4B"/>
    <w:rsid w:val="003051E4"/>
    <w:rsid w:val="00305250"/>
    <w:rsid w:val="00305E65"/>
    <w:rsid w:val="003060AB"/>
    <w:rsid w:val="0030697D"/>
    <w:rsid w:val="00306B92"/>
    <w:rsid w:val="00306EA0"/>
    <w:rsid w:val="003074F6"/>
    <w:rsid w:val="003077A6"/>
    <w:rsid w:val="00307BA0"/>
    <w:rsid w:val="00307F6D"/>
    <w:rsid w:val="0031018F"/>
    <w:rsid w:val="00310D4E"/>
    <w:rsid w:val="003116AF"/>
    <w:rsid w:val="00311936"/>
    <w:rsid w:val="00312437"/>
    <w:rsid w:val="00312565"/>
    <w:rsid w:val="003126FA"/>
    <w:rsid w:val="00312A01"/>
    <w:rsid w:val="00312AC5"/>
    <w:rsid w:val="0031342C"/>
    <w:rsid w:val="00313FEE"/>
    <w:rsid w:val="00314F29"/>
    <w:rsid w:val="0031553C"/>
    <w:rsid w:val="003157FA"/>
    <w:rsid w:val="00315EC4"/>
    <w:rsid w:val="003163B3"/>
    <w:rsid w:val="00316DC1"/>
    <w:rsid w:val="00316F60"/>
    <w:rsid w:val="00316F7E"/>
    <w:rsid w:val="003174E6"/>
    <w:rsid w:val="00317F86"/>
    <w:rsid w:val="003209A9"/>
    <w:rsid w:val="003209DB"/>
    <w:rsid w:val="00320B18"/>
    <w:rsid w:val="00320FD5"/>
    <w:rsid w:val="003227CD"/>
    <w:rsid w:val="0032296D"/>
    <w:rsid w:val="00323321"/>
    <w:rsid w:val="00323B78"/>
    <w:rsid w:val="00324651"/>
    <w:rsid w:val="00325254"/>
    <w:rsid w:val="0032622B"/>
    <w:rsid w:val="003263F1"/>
    <w:rsid w:val="003266A5"/>
    <w:rsid w:val="0032678B"/>
    <w:rsid w:val="00326E77"/>
    <w:rsid w:val="00327490"/>
    <w:rsid w:val="003276C8"/>
    <w:rsid w:val="0033090C"/>
    <w:rsid w:val="00330CBC"/>
    <w:rsid w:val="00331508"/>
    <w:rsid w:val="0033203C"/>
    <w:rsid w:val="003328FE"/>
    <w:rsid w:val="00332EAB"/>
    <w:rsid w:val="003337CE"/>
    <w:rsid w:val="0033406B"/>
    <w:rsid w:val="0033443A"/>
    <w:rsid w:val="00334A01"/>
    <w:rsid w:val="00334A17"/>
    <w:rsid w:val="00334D5F"/>
    <w:rsid w:val="0033555E"/>
    <w:rsid w:val="003355DB"/>
    <w:rsid w:val="0033591A"/>
    <w:rsid w:val="00335D6D"/>
    <w:rsid w:val="003366A3"/>
    <w:rsid w:val="003378B6"/>
    <w:rsid w:val="00337D3A"/>
    <w:rsid w:val="003407DB"/>
    <w:rsid w:val="003409A7"/>
    <w:rsid w:val="00340C02"/>
    <w:rsid w:val="00341069"/>
    <w:rsid w:val="003414DC"/>
    <w:rsid w:val="0034198C"/>
    <w:rsid w:val="00341F7E"/>
    <w:rsid w:val="003420B3"/>
    <w:rsid w:val="00342BF3"/>
    <w:rsid w:val="00343049"/>
    <w:rsid w:val="003431C3"/>
    <w:rsid w:val="0034395B"/>
    <w:rsid w:val="00343BAA"/>
    <w:rsid w:val="00343BD2"/>
    <w:rsid w:val="00344837"/>
    <w:rsid w:val="00345D4A"/>
    <w:rsid w:val="00345F75"/>
    <w:rsid w:val="00346F6B"/>
    <w:rsid w:val="003474FF"/>
    <w:rsid w:val="003476C7"/>
    <w:rsid w:val="00347808"/>
    <w:rsid w:val="00347BC5"/>
    <w:rsid w:val="0035118E"/>
    <w:rsid w:val="00351220"/>
    <w:rsid w:val="00351325"/>
    <w:rsid w:val="003522A9"/>
    <w:rsid w:val="00352438"/>
    <w:rsid w:val="0035275F"/>
    <w:rsid w:val="00352A0A"/>
    <w:rsid w:val="00352BC3"/>
    <w:rsid w:val="00352D3A"/>
    <w:rsid w:val="00353B30"/>
    <w:rsid w:val="0035422E"/>
    <w:rsid w:val="0035445E"/>
    <w:rsid w:val="00354BB4"/>
    <w:rsid w:val="00354F5E"/>
    <w:rsid w:val="003558BC"/>
    <w:rsid w:val="0035637C"/>
    <w:rsid w:val="00356FA1"/>
    <w:rsid w:val="003573F8"/>
    <w:rsid w:val="003577B9"/>
    <w:rsid w:val="00357AB9"/>
    <w:rsid w:val="00360506"/>
    <w:rsid w:val="0036065A"/>
    <w:rsid w:val="003609C7"/>
    <w:rsid w:val="00361851"/>
    <w:rsid w:val="00362232"/>
    <w:rsid w:val="00362376"/>
    <w:rsid w:val="003623B0"/>
    <w:rsid w:val="00362486"/>
    <w:rsid w:val="0036354C"/>
    <w:rsid w:val="003637F1"/>
    <w:rsid w:val="00363C13"/>
    <w:rsid w:val="00363CD2"/>
    <w:rsid w:val="003647B2"/>
    <w:rsid w:val="00364E93"/>
    <w:rsid w:val="00365082"/>
    <w:rsid w:val="003653C3"/>
    <w:rsid w:val="00366ACB"/>
    <w:rsid w:val="00366E9B"/>
    <w:rsid w:val="003676DD"/>
    <w:rsid w:val="00367B3A"/>
    <w:rsid w:val="00370864"/>
    <w:rsid w:val="00370FDF"/>
    <w:rsid w:val="00371083"/>
    <w:rsid w:val="0037119A"/>
    <w:rsid w:val="0037120C"/>
    <w:rsid w:val="00371DE6"/>
    <w:rsid w:val="00371ECC"/>
    <w:rsid w:val="003721FD"/>
    <w:rsid w:val="003723F8"/>
    <w:rsid w:val="00372530"/>
    <w:rsid w:val="003726A0"/>
    <w:rsid w:val="003731EC"/>
    <w:rsid w:val="003739B1"/>
    <w:rsid w:val="00374A50"/>
    <w:rsid w:val="00374F0D"/>
    <w:rsid w:val="0037504A"/>
    <w:rsid w:val="00375400"/>
    <w:rsid w:val="003758FE"/>
    <w:rsid w:val="00376887"/>
    <w:rsid w:val="003770E4"/>
    <w:rsid w:val="00377376"/>
    <w:rsid w:val="00377DAF"/>
    <w:rsid w:val="00380435"/>
    <w:rsid w:val="00380F33"/>
    <w:rsid w:val="00380F7D"/>
    <w:rsid w:val="0038200D"/>
    <w:rsid w:val="003821FC"/>
    <w:rsid w:val="0038267A"/>
    <w:rsid w:val="00382DD1"/>
    <w:rsid w:val="00382EA2"/>
    <w:rsid w:val="00383303"/>
    <w:rsid w:val="00383451"/>
    <w:rsid w:val="003839AE"/>
    <w:rsid w:val="00384200"/>
    <w:rsid w:val="00384235"/>
    <w:rsid w:val="00384B1A"/>
    <w:rsid w:val="00386764"/>
    <w:rsid w:val="0038766F"/>
    <w:rsid w:val="00387A3E"/>
    <w:rsid w:val="00387B6B"/>
    <w:rsid w:val="00387D4D"/>
    <w:rsid w:val="003902FC"/>
    <w:rsid w:val="00390BB2"/>
    <w:rsid w:val="00390C64"/>
    <w:rsid w:val="00391072"/>
    <w:rsid w:val="003910D0"/>
    <w:rsid w:val="0039141C"/>
    <w:rsid w:val="00391A73"/>
    <w:rsid w:val="00391EED"/>
    <w:rsid w:val="00392BE2"/>
    <w:rsid w:val="00392CCF"/>
    <w:rsid w:val="00393873"/>
    <w:rsid w:val="00394DF9"/>
    <w:rsid w:val="00394F37"/>
    <w:rsid w:val="0039527E"/>
    <w:rsid w:val="00396383"/>
    <w:rsid w:val="00396632"/>
    <w:rsid w:val="0039679B"/>
    <w:rsid w:val="00396981"/>
    <w:rsid w:val="00397BA0"/>
    <w:rsid w:val="003A0733"/>
    <w:rsid w:val="003A11E2"/>
    <w:rsid w:val="003A26B0"/>
    <w:rsid w:val="003A28B1"/>
    <w:rsid w:val="003A2A43"/>
    <w:rsid w:val="003A34C2"/>
    <w:rsid w:val="003A3BA7"/>
    <w:rsid w:val="003A4180"/>
    <w:rsid w:val="003A4A84"/>
    <w:rsid w:val="003A4CE6"/>
    <w:rsid w:val="003A5538"/>
    <w:rsid w:val="003A5972"/>
    <w:rsid w:val="003A6244"/>
    <w:rsid w:val="003A6497"/>
    <w:rsid w:val="003A699C"/>
    <w:rsid w:val="003A6CAC"/>
    <w:rsid w:val="003A7BAD"/>
    <w:rsid w:val="003A7FBD"/>
    <w:rsid w:val="003B0295"/>
    <w:rsid w:val="003B0F33"/>
    <w:rsid w:val="003B0FA1"/>
    <w:rsid w:val="003B1146"/>
    <w:rsid w:val="003B17E8"/>
    <w:rsid w:val="003B1846"/>
    <w:rsid w:val="003B1E8B"/>
    <w:rsid w:val="003B2085"/>
    <w:rsid w:val="003B2D40"/>
    <w:rsid w:val="003B3916"/>
    <w:rsid w:val="003B39DB"/>
    <w:rsid w:val="003B3B10"/>
    <w:rsid w:val="003B3F03"/>
    <w:rsid w:val="003B4A8D"/>
    <w:rsid w:val="003B51C4"/>
    <w:rsid w:val="003B5818"/>
    <w:rsid w:val="003B5EAA"/>
    <w:rsid w:val="003B7ADB"/>
    <w:rsid w:val="003C0D27"/>
    <w:rsid w:val="003C0DFB"/>
    <w:rsid w:val="003C1380"/>
    <w:rsid w:val="003C1D9F"/>
    <w:rsid w:val="003C231B"/>
    <w:rsid w:val="003C2A5B"/>
    <w:rsid w:val="003C2BD1"/>
    <w:rsid w:val="003C31DD"/>
    <w:rsid w:val="003C34B2"/>
    <w:rsid w:val="003C3729"/>
    <w:rsid w:val="003C38A5"/>
    <w:rsid w:val="003C3AD7"/>
    <w:rsid w:val="003C3B68"/>
    <w:rsid w:val="003C3C78"/>
    <w:rsid w:val="003C467A"/>
    <w:rsid w:val="003C4C76"/>
    <w:rsid w:val="003C4CBA"/>
    <w:rsid w:val="003C5835"/>
    <w:rsid w:val="003C5953"/>
    <w:rsid w:val="003C5B60"/>
    <w:rsid w:val="003C7885"/>
    <w:rsid w:val="003D0381"/>
    <w:rsid w:val="003D0520"/>
    <w:rsid w:val="003D0952"/>
    <w:rsid w:val="003D0DB1"/>
    <w:rsid w:val="003D1038"/>
    <w:rsid w:val="003D13FB"/>
    <w:rsid w:val="003D18C9"/>
    <w:rsid w:val="003D19A6"/>
    <w:rsid w:val="003D1AF1"/>
    <w:rsid w:val="003D25FF"/>
    <w:rsid w:val="003D41E0"/>
    <w:rsid w:val="003D450D"/>
    <w:rsid w:val="003D5C0E"/>
    <w:rsid w:val="003D7590"/>
    <w:rsid w:val="003D7593"/>
    <w:rsid w:val="003D7601"/>
    <w:rsid w:val="003D7FCC"/>
    <w:rsid w:val="003E0632"/>
    <w:rsid w:val="003E0767"/>
    <w:rsid w:val="003E28E6"/>
    <w:rsid w:val="003E2DB3"/>
    <w:rsid w:val="003E30FA"/>
    <w:rsid w:val="003E30FD"/>
    <w:rsid w:val="003E3F5B"/>
    <w:rsid w:val="003E4854"/>
    <w:rsid w:val="003E4BF6"/>
    <w:rsid w:val="003E4C38"/>
    <w:rsid w:val="003E5171"/>
    <w:rsid w:val="003E5414"/>
    <w:rsid w:val="003E60B8"/>
    <w:rsid w:val="003E6763"/>
    <w:rsid w:val="003E6CCF"/>
    <w:rsid w:val="003E729E"/>
    <w:rsid w:val="003E7403"/>
    <w:rsid w:val="003E77E1"/>
    <w:rsid w:val="003E7D73"/>
    <w:rsid w:val="003F184F"/>
    <w:rsid w:val="003F2480"/>
    <w:rsid w:val="003F27AE"/>
    <w:rsid w:val="003F2A5D"/>
    <w:rsid w:val="003F3047"/>
    <w:rsid w:val="003F448A"/>
    <w:rsid w:val="003F4CE9"/>
    <w:rsid w:val="003F4DB0"/>
    <w:rsid w:val="003F52EE"/>
    <w:rsid w:val="003F5430"/>
    <w:rsid w:val="003F563C"/>
    <w:rsid w:val="003F570F"/>
    <w:rsid w:val="003F58BC"/>
    <w:rsid w:val="003F6161"/>
    <w:rsid w:val="003F639F"/>
    <w:rsid w:val="003F6732"/>
    <w:rsid w:val="003F6A5A"/>
    <w:rsid w:val="003F7526"/>
    <w:rsid w:val="003F75B5"/>
    <w:rsid w:val="003F7E7C"/>
    <w:rsid w:val="0040070D"/>
    <w:rsid w:val="00400740"/>
    <w:rsid w:val="00400887"/>
    <w:rsid w:val="00400CFD"/>
    <w:rsid w:val="00400E73"/>
    <w:rsid w:val="004013B9"/>
    <w:rsid w:val="0040334C"/>
    <w:rsid w:val="004035AD"/>
    <w:rsid w:val="0040484E"/>
    <w:rsid w:val="00404DA0"/>
    <w:rsid w:val="00404F55"/>
    <w:rsid w:val="0040574A"/>
    <w:rsid w:val="00405B98"/>
    <w:rsid w:val="00407B8A"/>
    <w:rsid w:val="00407CD4"/>
    <w:rsid w:val="00410272"/>
    <w:rsid w:val="00410772"/>
    <w:rsid w:val="00410A7E"/>
    <w:rsid w:val="00410E27"/>
    <w:rsid w:val="004116AA"/>
    <w:rsid w:val="004118C9"/>
    <w:rsid w:val="004121CA"/>
    <w:rsid w:val="00412C3C"/>
    <w:rsid w:val="00413A7C"/>
    <w:rsid w:val="0041433B"/>
    <w:rsid w:val="00414574"/>
    <w:rsid w:val="00414798"/>
    <w:rsid w:val="00414BF2"/>
    <w:rsid w:val="004150AC"/>
    <w:rsid w:val="00415DD3"/>
    <w:rsid w:val="00416259"/>
    <w:rsid w:val="00416EB7"/>
    <w:rsid w:val="00417146"/>
    <w:rsid w:val="00417AA8"/>
    <w:rsid w:val="00417C6A"/>
    <w:rsid w:val="004203E3"/>
    <w:rsid w:val="004206C0"/>
    <w:rsid w:val="00421524"/>
    <w:rsid w:val="00421D82"/>
    <w:rsid w:val="004220D8"/>
    <w:rsid w:val="00422A04"/>
    <w:rsid w:val="00422F86"/>
    <w:rsid w:val="00423208"/>
    <w:rsid w:val="0042334B"/>
    <w:rsid w:val="00423B75"/>
    <w:rsid w:val="004240C2"/>
    <w:rsid w:val="004241B6"/>
    <w:rsid w:val="0042523D"/>
    <w:rsid w:val="0042526F"/>
    <w:rsid w:val="004255A1"/>
    <w:rsid w:val="0042596A"/>
    <w:rsid w:val="00426E09"/>
    <w:rsid w:val="00427922"/>
    <w:rsid w:val="00427DE3"/>
    <w:rsid w:val="00430B5F"/>
    <w:rsid w:val="00430B7D"/>
    <w:rsid w:val="00430C32"/>
    <w:rsid w:val="00431325"/>
    <w:rsid w:val="00431339"/>
    <w:rsid w:val="00431542"/>
    <w:rsid w:val="00431DB7"/>
    <w:rsid w:val="00432CFF"/>
    <w:rsid w:val="00432D25"/>
    <w:rsid w:val="00432DA4"/>
    <w:rsid w:val="00433294"/>
    <w:rsid w:val="004332FA"/>
    <w:rsid w:val="0043431A"/>
    <w:rsid w:val="00434796"/>
    <w:rsid w:val="00434F59"/>
    <w:rsid w:val="00435B3F"/>
    <w:rsid w:val="00435D18"/>
    <w:rsid w:val="00435F53"/>
    <w:rsid w:val="00436476"/>
    <w:rsid w:val="00436BE9"/>
    <w:rsid w:val="004371F0"/>
    <w:rsid w:val="00437261"/>
    <w:rsid w:val="00440536"/>
    <w:rsid w:val="00441D8D"/>
    <w:rsid w:val="0044252E"/>
    <w:rsid w:val="00442586"/>
    <w:rsid w:val="00442DE7"/>
    <w:rsid w:val="00443136"/>
    <w:rsid w:val="00443866"/>
    <w:rsid w:val="004445E7"/>
    <w:rsid w:val="004448DB"/>
    <w:rsid w:val="00445638"/>
    <w:rsid w:val="00445A24"/>
    <w:rsid w:val="00445E3D"/>
    <w:rsid w:val="004462C3"/>
    <w:rsid w:val="004462D7"/>
    <w:rsid w:val="0044641B"/>
    <w:rsid w:val="00446A54"/>
    <w:rsid w:val="00446D10"/>
    <w:rsid w:val="00447184"/>
    <w:rsid w:val="00447F00"/>
    <w:rsid w:val="004503F6"/>
    <w:rsid w:val="00450FC8"/>
    <w:rsid w:val="0045140F"/>
    <w:rsid w:val="004516E9"/>
    <w:rsid w:val="004520C2"/>
    <w:rsid w:val="0045220E"/>
    <w:rsid w:val="00452221"/>
    <w:rsid w:val="004525BD"/>
    <w:rsid w:val="00452B93"/>
    <w:rsid w:val="004530DA"/>
    <w:rsid w:val="004532A8"/>
    <w:rsid w:val="004533FF"/>
    <w:rsid w:val="0045380F"/>
    <w:rsid w:val="0045413D"/>
    <w:rsid w:val="0045435B"/>
    <w:rsid w:val="00454939"/>
    <w:rsid w:val="00454CE0"/>
    <w:rsid w:val="00454E51"/>
    <w:rsid w:val="00455253"/>
    <w:rsid w:val="004552C7"/>
    <w:rsid w:val="00455B7B"/>
    <w:rsid w:val="00456291"/>
    <w:rsid w:val="00456CA5"/>
    <w:rsid w:val="00456CDF"/>
    <w:rsid w:val="0045726F"/>
    <w:rsid w:val="004575BB"/>
    <w:rsid w:val="0045762F"/>
    <w:rsid w:val="00460976"/>
    <w:rsid w:val="004609EC"/>
    <w:rsid w:val="00461B88"/>
    <w:rsid w:val="00461E97"/>
    <w:rsid w:val="00462226"/>
    <w:rsid w:val="00462257"/>
    <w:rsid w:val="0046271E"/>
    <w:rsid w:val="0046279F"/>
    <w:rsid w:val="00462B41"/>
    <w:rsid w:val="0046300C"/>
    <w:rsid w:val="004634D5"/>
    <w:rsid w:val="00463598"/>
    <w:rsid w:val="00463C71"/>
    <w:rsid w:val="00465062"/>
    <w:rsid w:val="004654E1"/>
    <w:rsid w:val="00465ECC"/>
    <w:rsid w:val="00466F7A"/>
    <w:rsid w:val="004671B4"/>
    <w:rsid w:val="00467308"/>
    <w:rsid w:val="00467622"/>
    <w:rsid w:val="00467811"/>
    <w:rsid w:val="0047001A"/>
    <w:rsid w:val="004704A8"/>
    <w:rsid w:val="0047069C"/>
    <w:rsid w:val="0047246D"/>
    <w:rsid w:val="004724B2"/>
    <w:rsid w:val="00472A67"/>
    <w:rsid w:val="00473633"/>
    <w:rsid w:val="0047364F"/>
    <w:rsid w:val="004739BB"/>
    <w:rsid w:val="004741C3"/>
    <w:rsid w:val="004746BA"/>
    <w:rsid w:val="0047482F"/>
    <w:rsid w:val="004749D3"/>
    <w:rsid w:val="00475968"/>
    <w:rsid w:val="00475D4D"/>
    <w:rsid w:val="00475F19"/>
    <w:rsid w:val="00476866"/>
    <w:rsid w:val="00476C41"/>
    <w:rsid w:val="00476DF8"/>
    <w:rsid w:val="00477002"/>
    <w:rsid w:val="004800BA"/>
    <w:rsid w:val="0048019C"/>
    <w:rsid w:val="00480D2D"/>
    <w:rsid w:val="0048134F"/>
    <w:rsid w:val="004813B6"/>
    <w:rsid w:val="004814FE"/>
    <w:rsid w:val="004816F7"/>
    <w:rsid w:val="00481DAA"/>
    <w:rsid w:val="00481DCB"/>
    <w:rsid w:val="0048240A"/>
    <w:rsid w:val="00482C25"/>
    <w:rsid w:val="0048342D"/>
    <w:rsid w:val="00483DE2"/>
    <w:rsid w:val="00484105"/>
    <w:rsid w:val="004844D5"/>
    <w:rsid w:val="00484C78"/>
    <w:rsid w:val="00485995"/>
    <w:rsid w:val="00485E19"/>
    <w:rsid w:val="004866C4"/>
    <w:rsid w:val="004869C9"/>
    <w:rsid w:val="00490091"/>
    <w:rsid w:val="004900FF"/>
    <w:rsid w:val="004904AD"/>
    <w:rsid w:val="004909DE"/>
    <w:rsid w:val="004911B4"/>
    <w:rsid w:val="004928EF"/>
    <w:rsid w:val="00492AC9"/>
    <w:rsid w:val="00492D44"/>
    <w:rsid w:val="00493BE1"/>
    <w:rsid w:val="004948AC"/>
    <w:rsid w:val="004948E5"/>
    <w:rsid w:val="00495196"/>
    <w:rsid w:val="0049526E"/>
    <w:rsid w:val="00495365"/>
    <w:rsid w:val="00495DCC"/>
    <w:rsid w:val="0049631E"/>
    <w:rsid w:val="0049633D"/>
    <w:rsid w:val="00496ECE"/>
    <w:rsid w:val="00497028"/>
    <w:rsid w:val="0049772A"/>
    <w:rsid w:val="004A0260"/>
    <w:rsid w:val="004A03F5"/>
    <w:rsid w:val="004A0778"/>
    <w:rsid w:val="004A0FE2"/>
    <w:rsid w:val="004A1363"/>
    <w:rsid w:val="004A31A8"/>
    <w:rsid w:val="004A325C"/>
    <w:rsid w:val="004A3579"/>
    <w:rsid w:val="004A3E35"/>
    <w:rsid w:val="004A409F"/>
    <w:rsid w:val="004A420C"/>
    <w:rsid w:val="004A42C5"/>
    <w:rsid w:val="004A4CBA"/>
    <w:rsid w:val="004A5351"/>
    <w:rsid w:val="004A5404"/>
    <w:rsid w:val="004A6529"/>
    <w:rsid w:val="004A69CF"/>
    <w:rsid w:val="004A6B8A"/>
    <w:rsid w:val="004A7125"/>
    <w:rsid w:val="004A7F18"/>
    <w:rsid w:val="004A7F3C"/>
    <w:rsid w:val="004B0ADF"/>
    <w:rsid w:val="004B0D2C"/>
    <w:rsid w:val="004B11D1"/>
    <w:rsid w:val="004B133A"/>
    <w:rsid w:val="004B1D8C"/>
    <w:rsid w:val="004B1E9D"/>
    <w:rsid w:val="004B306C"/>
    <w:rsid w:val="004B32EC"/>
    <w:rsid w:val="004B3571"/>
    <w:rsid w:val="004B37C0"/>
    <w:rsid w:val="004B3B99"/>
    <w:rsid w:val="004B4842"/>
    <w:rsid w:val="004B57F4"/>
    <w:rsid w:val="004B5F80"/>
    <w:rsid w:val="004B6255"/>
    <w:rsid w:val="004B69D2"/>
    <w:rsid w:val="004B6E52"/>
    <w:rsid w:val="004B7095"/>
    <w:rsid w:val="004B7149"/>
    <w:rsid w:val="004B72AF"/>
    <w:rsid w:val="004B73DE"/>
    <w:rsid w:val="004C0131"/>
    <w:rsid w:val="004C0270"/>
    <w:rsid w:val="004C07FE"/>
    <w:rsid w:val="004C09C6"/>
    <w:rsid w:val="004C101A"/>
    <w:rsid w:val="004C1871"/>
    <w:rsid w:val="004C2070"/>
    <w:rsid w:val="004C2603"/>
    <w:rsid w:val="004C2D9C"/>
    <w:rsid w:val="004C3457"/>
    <w:rsid w:val="004C3C8D"/>
    <w:rsid w:val="004C4B4F"/>
    <w:rsid w:val="004C569B"/>
    <w:rsid w:val="004C61CA"/>
    <w:rsid w:val="004C6828"/>
    <w:rsid w:val="004C7075"/>
    <w:rsid w:val="004D01EB"/>
    <w:rsid w:val="004D034D"/>
    <w:rsid w:val="004D073C"/>
    <w:rsid w:val="004D106B"/>
    <w:rsid w:val="004D14C2"/>
    <w:rsid w:val="004D19CD"/>
    <w:rsid w:val="004D2011"/>
    <w:rsid w:val="004D21AE"/>
    <w:rsid w:val="004D32F7"/>
    <w:rsid w:val="004D443B"/>
    <w:rsid w:val="004D4A09"/>
    <w:rsid w:val="004D5769"/>
    <w:rsid w:val="004D5CFA"/>
    <w:rsid w:val="004D5FC7"/>
    <w:rsid w:val="004D6A21"/>
    <w:rsid w:val="004D7325"/>
    <w:rsid w:val="004D7B5E"/>
    <w:rsid w:val="004E007E"/>
    <w:rsid w:val="004E0BBA"/>
    <w:rsid w:val="004E0BC7"/>
    <w:rsid w:val="004E153B"/>
    <w:rsid w:val="004E1C18"/>
    <w:rsid w:val="004E2775"/>
    <w:rsid w:val="004E3314"/>
    <w:rsid w:val="004E3672"/>
    <w:rsid w:val="004E3970"/>
    <w:rsid w:val="004E3C07"/>
    <w:rsid w:val="004E3E89"/>
    <w:rsid w:val="004E42CA"/>
    <w:rsid w:val="004E44B3"/>
    <w:rsid w:val="004E4C7A"/>
    <w:rsid w:val="004E508A"/>
    <w:rsid w:val="004E5194"/>
    <w:rsid w:val="004E53E9"/>
    <w:rsid w:val="004E5570"/>
    <w:rsid w:val="004E5973"/>
    <w:rsid w:val="004E5AA2"/>
    <w:rsid w:val="004E7565"/>
    <w:rsid w:val="004F27A3"/>
    <w:rsid w:val="004F2A39"/>
    <w:rsid w:val="004F2AF8"/>
    <w:rsid w:val="004F2C1B"/>
    <w:rsid w:val="004F2E08"/>
    <w:rsid w:val="004F3188"/>
    <w:rsid w:val="004F36FC"/>
    <w:rsid w:val="004F3C56"/>
    <w:rsid w:val="004F3CC9"/>
    <w:rsid w:val="004F4154"/>
    <w:rsid w:val="004F428F"/>
    <w:rsid w:val="004F4829"/>
    <w:rsid w:val="004F4CB6"/>
    <w:rsid w:val="004F4D20"/>
    <w:rsid w:val="004F4ED6"/>
    <w:rsid w:val="004F5C5B"/>
    <w:rsid w:val="004F5F4F"/>
    <w:rsid w:val="004F6368"/>
    <w:rsid w:val="004F63B6"/>
    <w:rsid w:val="004F6BAE"/>
    <w:rsid w:val="004F717E"/>
    <w:rsid w:val="004F737B"/>
    <w:rsid w:val="004F79CD"/>
    <w:rsid w:val="004F7F9F"/>
    <w:rsid w:val="00500085"/>
    <w:rsid w:val="005003A1"/>
    <w:rsid w:val="00500AA4"/>
    <w:rsid w:val="005014E0"/>
    <w:rsid w:val="00502226"/>
    <w:rsid w:val="00502487"/>
    <w:rsid w:val="0050332A"/>
    <w:rsid w:val="0050339F"/>
    <w:rsid w:val="00503FDF"/>
    <w:rsid w:val="00504C0E"/>
    <w:rsid w:val="00505027"/>
    <w:rsid w:val="00505669"/>
    <w:rsid w:val="00506BE1"/>
    <w:rsid w:val="0051068A"/>
    <w:rsid w:val="00510F10"/>
    <w:rsid w:val="005111D5"/>
    <w:rsid w:val="005113FB"/>
    <w:rsid w:val="005121FA"/>
    <w:rsid w:val="00512204"/>
    <w:rsid w:val="0051254D"/>
    <w:rsid w:val="00512602"/>
    <w:rsid w:val="00513172"/>
    <w:rsid w:val="00513EC1"/>
    <w:rsid w:val="005144C0"/>
    <w:rsid w:val="0051453B"/>
    <w:rsid w:val="00515307"/>
    <w:rsid w:val="0051534C"/>
    <w:rsid w:val="00515B5E"/>
    <w:rsid w:val="005161C2"/>
    <w:rsid w:val="0051662E"/>
    <w:rsid w:val="005175E6"/>
    <w:rsid w:val="00517AD5"/>
    <w:rsid w:val="0052027D"/>
    <w:rsid w:val="00520303"/>
    <w:rsid w:val="00520C5C"/>
    <w:rsid w:val="00520E50"/>
    <w:rsid w:val="005210B1"/>
    <w:rsid w:val="00521BC7"/>
    <w:rsid w:val="005237BB"/>
    <w:rsid w:val="005239FA"/>
    <w:rsid w:val="0052404B"/>
    <w:rsid w:val="0052423E"/>
    <w:rsid w:val="005243D5"/>
    <w:rsid w:val="00524E0B"/>
    <w:rsid w:val="0052516D"/>
    <w:rsid w:val="005255D0"/>
    <w:rsid w:val="005256BF"/>
    <w:rsid w:val="00525731"/>
    <w:rsid w:val="0052573B"/>
    <w:rsid w:val="00525B75"/>
    <w:rsid w:val="00526640"/>
    <w:rsid w:val="00526C98"/>
    <w:rsid w:val="00527032"/>
    <w:rsid w:val="0052733C"/>
    <w:rsid w:val="0052745B"/>
    <w:rsid w:val="00527977"/>
    <w:rsid w:val="005305A2"/>
    <w:rsid w:val="00531586"/>
    <w:rsid w:val="0053198C"/>
    <w:rsid w:val="0053269E"/>
    <w:rsid w:val="00533187"/>
    <w:rsid w:val="0053418C"/>
    <w:rsid w:val="00535188"/>
    <w:rsid w:val="005361A3"/>
    <w:rsid w:val="005364AC"/>
    <w:rsid w:val="005377E1"/>
    <w:rsid w:val="00537EA1"/>
    <w:rsid w:val="005401B7"/>
    <w:rsid w:val="005414BF"/>
    <w:rsid w:val="00541631"/>
    <w:rsid w:val="00541740"/>
    <w:rsid w:val="00541BB2"/>
    <w:rsid w:val="00541D70"/>
    <w:rsid w:val="00542BA6"/>
    <w:rsid w:val="00542C56"/>
    <w:rsid w:val="005436A4"/>
    <w:rsid w:val="005436CA"/>
    <w:rsid w:val="00543778"/>
    <w:rsid w:val="00543CAD"/>
    <w:rsid w:val="0054406D"/>
    <w:rsid w:val="005449D8"/>
    <w:rsid w:val="00545CD7"/>
    <w:rsid w:val="00546987"/>
    <w:rsid w:val="00546C5C"/>
    <w:rsid w:val="00546D52"/>
    <w:rsid w:val="00546DC3"/>
    <w:rsid w:val="00547971"/>
    <w:rsid w:val="00547DF8"/>
    <w:rsid w:val="0055034D"/>
    <w:rsid w:val="00550407"/>
    <w:rsid w:val="00550BF6"/>
    <w:rsid w:val="00551F84"/>
    <w:rsid w:val="00552310"/>
    <w:rsid w:val="00552432"/>
    <w:rsid w:val="00552859"/>
    <w:rsid w:val="005534F3"/>
    <w:rsid w:val="00553FD2"/>
    <w:rsid w:val="00554766"/>
    <w:rsid w:val="00554FD5"/>
    <w:rsid w:val="00555A13"/>
    <w:rsid w:val="00556310"/>
    <w:rsid w:val="0055653B"/>
    <w:rsid w:val="005569D9"/>
    <w:rsid w:val="00556F7A"/>
    <w:rsid w:val="00557662"/>
    <w:rsid w:val="0055793D"/>
    <w:rsid w:val="005579E2"/>
    <w:rsid w:val="0056128B"/>
    <w:rsid w:val="005615BA"/>
    <w:rsid w:val="005619C0"/>
    <w:rsid w:val="00561D4F"/>
    <w:rsid w:val="0056221A"/>
    <w:rsid w:val="00562410"/>
    <w:rsid w:val="005627F5"/>
    <w:rsid w:val="005628E1"/>
    <w:rsid w:val="00562C5A"/>
    <w:rsid w:val="005633B5"/>
    <w:rsid w:val="00563831"/>
    <w:rsid w:val="00564D3B"/>
    <w:rsid w:val="00565A42"/>
    <w:rsid w:val="00565C41"/>
    <w:rsid w:val="00566678"/>
    <w:rsid w:val="005668AA"/>
    <w:rsid w:val="00566D36"/>
    <w:rsid w:val="00566ED4"/>
    <w:rsid w:val="005707DF"/>
    <w:rsid w:val="00570B6F"/>
    <w:rsid w:val="00570E5D"/>
    <w:rsid w:val="0057121E"/>
    <w:rsid w:val="00572875"/>
    <w:rsid w:val="00572A2B"/>
    <w:rsid w:val="0057376B"/>
    <w:rsid w:val="0057412F"/>
    <w:rsid w:val="00574558"/>
    <w:rsid w:val="00574ACC"/>
    <w:rsid w:val="005754C2"/>
    <w:rsid w:val="00576CB2"/>
    <w:rsid w:val="00577F5C"/>
    <w:rsid w:val="00580E92"/>
    <w:rsid w:val="00580F83"/>
    <w:rsid w:val="00581515"/>
    <w:rsid w:val="00581617"/>
    <w:rsid w:val="00581E99"/>
    <w:rsid w:val="00583738"/>
    <w:rsid w:val="005844D6"/>
    <w:rsid w:val="00584FAE"/>
    <w:rsid w:val="005855A4"/>
    <w:rsid w:val="00585804"/>
    <w:rsid w:val="00587A09"/>
    <w:rsid w:val="00590B92"/>
    <w:rsid w:val="00590F89"/>
    <w:rsid w:val="00592C1C"/>
    <w:rsid w:val="00592CE2"/>
    <w:rsid w:val="00592D28"/>
    <w:rsid w:val="005930E4"/>
    <w:rsid w:val="00593743"/>
    <w:rsid w:val="005940CD"/>
    <w:rsid w:val="0059484C"/>
    <w:rsid w:val="0059489E"/>
    <w:rsid w:val="00594E78"/>
    <w:rsid w:val="0059570F"/>
    <w:rsid w:val="00596498"/>
    <w:rsid w:val="0059725E"/>
    <w:rsid w:val="005974EB"/>
    <w:rsid w:val="00597BAC"/>
    <w:rsid w:val="005A014D"/>
    <w:rsid w:val="005A0A5B"/>
    <w:rsid w:val="005A0B93"/>
    <w:rsid w:val="005A10E6"/>
    <w:rsid w:val="005A176C"/>
    <w:rsid w:val="005A1ABE"/>
    <w:rsid w:val="005A1B6A"/>
    <w:rsid w:val="005A1FD7"/>
    <w:rsid w:val="005A30FC"/>
    <w:rsid w:val="005A3AC8"/>
    <w:rsid w:val="005A3D5D"/>
    <w:rsid w:val="005A4BFE"/>
    <w:rsid w:val="005A4EB2"/>
    <w:rsid w:val="005A5116"/>
    <w:rsid w:val="005A5891"/>
    <w:rsid w:val="005A604D"/>
    <w:rsid w:val="005A6353"/>
    <w:rsid w:val="005A756E"/>
    <w:rsid w:val="005B0C6B"/>
    <w:rsid w:val="005B29B7"/>
    <w:rsid w:val="005B2B92"/>
    <w:rsid w:val="005B309E"/>
    <w:rsid w:val="005B3449"/>
    <w:rsid w:val="005B39A5"/>
    <w:rsid w:val="005B4986"/>
    <w:rsid w:val="005B5218"/>
    <w:rsid w:val="005B5E63"/>
    <w:rsid w:val="005B5EA2"/>
    <w:rsid w:val="005B5F0F"/>
    <w:rsid w:val="005B6069"/>
    <w:rsid w:val="005B60E5"/>
    <w:rsid w:val="005B6E59"/>
    <w:rsid w:val="005B784B"/>
    <w:rsid w:val="005C079E"/>
    <w:rsid w:val="005C0910"/>
    <w:rsid w:val="005C0E6B"/>
    <w:rsid w:val="005C0EB4"/>
    <w:rsid w:val="005C1EA3"/>
    <w:rsid w:val="005C26CF"/>
    <w:rsid w:val="005C2CDB"/>
    <w:rsid w:val="005C3A83"/>
    <w:rsid w:val="005C3B1A"/>
    <w:rsid w:val="005C3F66"/>
    <w:rsid w:val="005C44DB"/>
    <w:rsid w:val="005C46AE"/>
    <w:rsid w:val="005C4C2A"/>
    <w:rsid w:val="005C4E98"/>
    <w:rsid w:val="005C5597"/>
    <w:rsid w:val="005C589C"/>
    <w:rsid w:val="005C6085"/>
    <w:rsid w:val="005C6230"/>
    <w:rsid w:val="005C6808"/>
    <w:rsid w:val="005C74D4"/>
    <w:rsid w:val="005C7AFC"/>
    <w:rsid w:val="005D0E5B"/>
    <w:rsid w:val="005D0EDB"/>
    <w:rsid w:val="005D1657"/>
    <w:rsid w:val="005D189E"/>
    <w:rsid w:val="005D1A68"/>
    <w:rsid w:val="005D2228"/>
    <w:rsid w:val="005D25CA"/>
    <w:rsid w:val="005D3050"/>
    <w:rsid w:val="005D3231"/>
    <w:rsid w:val="005D64E6"/>
    <w:rsid w:val="005D6914"/>
    <w:rsid w:val="005D6EE8"/>
    <w:rsid w:val="005D70EF"/>
    <w:rsid w:val="005D7146"/>
    <w:rsid w:val="005D78D6"/>
    <w:rsid w:val="005D7EEC"/>
    <w:rsid w:val="005E0511"/>
    <w:rsid w:val="005E07B6"/>
    <w:rsid w:val="005E10B6"/>
    <w:rsid w:val="005E1181"/>
    <w:rsid w:val="005E12ED"/>
    <w:rsid w:val="005E157F"/>
    <w:rsid w:val="005E1902"/>
    <w:rsid w:val="005E1C65"/>
    <w:rsid w:val="005E2445"/>
    <w:rsid w:val="005E28CA"/>
    <w:rsid w:val="005E2DE8"/>
    <w:rsid w:val="005E303D"/>
    <w:rsid w:val="005E34F1"/>
    <w:rsid w:val="005E385A"/>
    <w:rsid w:val="005E41E0"/>
    <w:rsid w:val="005E434B"/>
    <w:rsid w:val="005E4752"/>
    <w:rsid w:val="005E4BBF"/>
    <w:rsid w:val="005E4D19"/>
    <w:rsid w:val="005E4DF0"/>
    <w:rsid w:val="005E4E67"/>
    <w:rsid w:val="005E5087"/>
    <w:rsid w:val="005E512A"/>
    <w:rsid w:val="005E55BE"/>
    <w:rsid w:val="005E59C1"/>
    <w:rsid w:val="005E5C90"/>
    <w:rsid w:val="005E5E02"/>
    <w:rsid w:val="005E711C"/>
    <w:rsid w:val="005E72D3"/>
    <w:rsid w:val="005F021D"/>
    <w:rsid w:val="005F041D"/>
    <w:rsid w:val="005F0C1C"/>
    <w:rsid w:val="005F1803"/>
    <w:rsid w:val="005F2100"/>
    <w:rsid w:val="005F2A35"/>
    <w:rsid w:val="005F2C48"/>
    <w:rsid w:val="005F3B5D"/>
    <w:rsid w:val="005F3CB6"/>
    <w:rsid w:val="005F42E9"/>
    <w:rsid w:val="005F43D2"/>
    <w:rsid w:val="005F4D2D"/>
    <w:rsid w:val="005F5669"/>
    <w:rsid w:val="005F6318"/>
    <w:rsid w:val="005F64DA"/>
    <w:rsid w:val="005F668D"/>
    <w:rsid w:val="005F69D6"/>
    <w:rsid w:val="006004E5"/>
    <w:rsid w:val="0060053A"/>
    <w:rsid w:val="006006EA"/>
    <w:rsid w:val="00600C1C"/>
    <w:rsid w:val="00601CA1"/>
    <w:rsid w:val="00602440"/>
    <w:rsid w:val="00602542"/>
    <w:rsid w:val="00602776"/>
    <w:rsid w:val="0060324C"/>
    <w:rsid w:val="00603A89"/>
    <w:rsid w:val="0060420C"/>
    <w:rsid w:val="0060441A"/>
    <w:rsid w:val="00605282"/>
    <w:rsid w:val="00605321"/>
    <w:rsid w:val="006059F3"/>
    <w:rsid w:val="006062ED"/>
    <w:rsid w:val="00606E75"/>
    <w:rsid w:val="00607043"/>
    <w:rsid w:val="00607174"/>
    <w:rsid w:val="006071DF"/>
    <w:rsid w:val="006076DF"/>
    <w:rsid w:val="00607E1C"/>
    <w:rsid w:val="00610134"/>
    <w:rsid w:val="0061046B"/>
    <w:rsid w:val="0061081C"/>
    <w:rsid w:val="0061089E"/>
    <w:rsid w:val="00610F65"/>
    <w:rsid w:val="00611D88"/>
    <w:rsid w:val="00612AEB"/>
    <w:rsid w:val="00612C8C"/>
    <w:rsid w:val="00613B50"/>
    <w:rsid w:val="00614197"/>
    <w:rsid w:val="006141E0"/>
    <w:rsid w:val="006142CB"/>
    <w:rsid w:val="00614957"/>
    <w:rsid w:val="006158A0"/>
    <w:rsid w:val="00615C34"/>
    <w:rsid w:val="00616CBE"/>
    <w:rsid w:val="00616FA8"/>
    <w:rsid w:val="00617B2D"/>
    <w:rsid w:val="00617B4D"/>
    <w:rsid w:val="006207D6"/>
    <w:rsid w:val="006222A1"/>
    <w:rsid w:val="0062261F"/>
    <w:rsid w:val="006238B9"/>
    <w:rsid w:val="006252FB"/>
    <w:rsid w:val="006253D8"/>
    <w:rsid w:val="0062585C"/>
    <w:rsid w:val="00625DEB"/>
    <w:rsid w:val="00626395"/>
    <w:rsid w:val="0062695B"/>
    <w:rsid w:val="00627932"/>
    <w:rsid w:val="00627B25"/>
    <w:rsid w:val="00627B26"/>
    <w:rsid w:val="00627E4D"/>
    <w:rsid w:val="006304BC"/>
    <w:rsid w:val="00630B15"/>
    <w:rsid w:val="0063289B"/>
    <w:rsid w:val="00632938"/>
    <w:rsid w:val="0063311C"/>
    <w:rsid w:val="00633429"/>
    <w:rsid w:val="00633794"/>
    <w:rsid w:val="00633D49"/>
    <w:rsid w:val="0063452A"/>
    <w:rsid w:val="00634A6E"/>
    <w:rsid w:val="006350A5"/>
    <w:rsid w:val="0063596B"/>
    <w:rsid w:val="006363E3"/>
    <w:rsid w:val="006367CC"/>
    <w:rsid w:val="0063697A"/>
    <w:rsid w:val="006371E1"/>
    <w:rsid w:val="006379CB"/>
    <w:rsid w:val="00640656"/>
    <w:rsid w:val="006406A2"/>
    <w:rsid w:val="00640981"/>
    <w:rsid w:val="006417D0"/>
    <w:rsid w:val="00641B04"/>
    <w:rsid w:val="00642B41"/>
    <w:rsid w:val="00642C32"/>
    <w:rsid w:val="00643189"/>
    <w:rsid w:val="00643894"/>
    <w:rsid w:val="00643FDC"/>
    <w:rsid w:val="00645C91"/>
    <w:rsid w:val="00645D19"/>
    <w:rsid w:val="00645E62"/>
    <w:rsid w:val="00646E29"/>
    <w:rsid w:val="00647D91"/>
    <w:rsid w:val="00647DBD"/>
    <w:rsid w:val="00650028"/>
    <w:rsid w:val="006504AC"/>
    <w:rsid w:val="00651196"/>
    <w:rsid w:val="00651855"/>
    <w:rsid w:val="00651894"/>
    <w:rsid w:val="00651CA1"/>
    <w:rsid w:val="00652AD3"/>
    <w:rsid w:val="00653761"/>
    <w:rsid w:val="00654345"/>
    <w:rsid w:val="006549E5"/>
    <w:rsid w:val="00654BE3"/>
    <w:rsid w:val="006553CC"/>
    <w:rsid w:val="006557C1"/>
    <w:rsid w:val="00656055"/>
    <w:rsid w:val="006561BC"/>
    <w:rsid w:val="0065630A"/>
    <w:rsid w:val="0065637F"/>
    <w:rsid w:val="006563CE"/>
    <w:rsid w:val="00656A6A"/>
    <w:rsid w:val="00656FA2"/>
    <w:rsid w:val="00657A1D"/>
    <w:rsid w:val="00661526"/>
    <w:rsid w:val="00662D27"/>
    <w:rsid w:val="00662FA8"/>
    <w:rsid w:val="00663557"/>
    <w:rsid w:val="006638E4"/>
    <w:rsid w:val="00664418"/>
    <w:rsid w:val="00665B53"/>
    <w:rsid w:val="00665D77"/>
    <w:rsid w:val="00665D80"/>
    <w:rsid w:val="00667641"/>
    <w:rsid w:val="00667D61"/>
    <w:rsid w:val="0067004D"/>
    <w:rsid w:val="00670135"/>
    <w:rsid w:val="00670633"/>
    <w:rsid w:val="00670A9C"/>
    <w:rsid w:val="00670EA6"/>
    <w:rsid w:val="00671BF8"/>
    <w:rsid w:val="00671F27"/>
    <w:rsid w:val="00672131"/>
    <w:rsid w:val="00672B93"/>
    <w:rsid w:val="00672DCF"/>
    <w:rsid w:val="00673030"/>
    <w:rsid w:val="00673863"/>
    <w:rsid w:val="00673C61"/>
    <w:rsid w:val="00673F3D"/>
    <w:rsid w:val="00673F40"/>
    <w:rsid w:val="006742CC"/>
    <w:rsid w:val="00674950"/>
    <w:rsid w:val="00674C06"/>
    <w:rsid w:val="00675130"/>
    <w:rsid w:val="00675177"/>
    <w:rsid w:val="00675EAE"/>
    <w:rsid w:val="006760EB"/>
    <w:rsid w:val="006762FC"/>
    <w:rsid w:val="00676AC1"/>
    <w:rsid w:val="00676CDF"/>
    <w:rsid w:val="006775A1"/>
    <w:rsid w:val="00680156"/>
    <w:rsid w:val="0068035D"/>
    <w:rsid w:val="00681016"/>
    <w:rsid w:val="00681467"/>
    <w:rsid w:val="006818A4"/>
    <w:rsid w:val="00681E86"/>
    <w:rsid w:val="006821EA"/>
    <w:rsid w:val="00682E59"/>
    <w:rsid w:val="0068303F"/>
    <w:rsid w:val="006838ED"/>
    <w:rsid w:val="00684813"/>
    <w:rsid w:val="006852EA"/>
    <w:rsid w:val="006853A8"/>
    <w:rsid w:val="00685842"/>
    <w:rsid w:val="00686211"/>
    <w:rsid w:val="006864CC"/>
    <w:rsid w:val="00687109"/>
    <w:rsid w:val="0069044C"/>
    <w:rsid w:val="0069044F"/>
    <w:rsid w:val="00690EB8"/>
    <w:rsid w:val="00692735"/>
    <w:rsid w:val="00692C08"/>
    <w:rsid w:val="00692F53"/>
    <w:rsid w:val="00693DC4"/>
    <w:rsid w:val="00693F2B"/>
    <w:rsid w:val="00693FC1"/>
    <w:rsid w:val="006947E9"/>
    <w:rsid w:val="00695C37"/>
    <w:rsid w:val="00696362"/>
    <w:rsid w:val="0069647E"/>
    <w:rsid w:val="00696A9D"/>
    <w:rsid w:val="00696C5A"/>
    <w:rsid w:val="00696CAB"/>
    <w:rsid w:val="00696D5F"/>
    <w:rsid w:val="00696D61"/>
    <w:rsid w:val="00696E65"/>
    <w:rsid w:val="00696E8D"/>
    <w:rsid w:val="0069738E"/>
    <w:rsid w:val="006A01A4"/>
    <w:rsid w:val="006A01B9"/>
    <w:rsid w:val="006A177F"/>
    <w:rsid w:val="006A1E18"/>
    <w:rsid w:val="006A2A97"/>
    <w:rsid w:val="006A2ADB"/>
    <w:rsid w:val="006A3146"/>
    <w:rsid w:val="006A33D6"/>
    <w:rsid w:val="006A4946"/>
    <w:rsid w:val="006A4D23"/>
    <w:rsid w:val="006A5011"/>
    <w:rsid w:val="006A5541"/>
    <w:rsid w:val="006A575B"/>
    <w:rsid w:val="006A5D45"/>
    <w:rsid w:val="006A63C0"/>
    <w:rsid w:val="006A657C"/>
    <w:rsid w:val="006A69CA"/>
    <w:rsid w:val="006A6AFD"/>
    <w:rsid w:val="006A6B9C"/>
    <w:rsid w:val="006A71E1"/>
    <w:rsid w:val="006A7501"/>
    <w:rsid w:val="006A7CB5"/>
    <w:rsid w:val="006B0308"/>
    <w:rsid w:val="006B04CC"/>
    <w:rsid w:val="006B16BB"/>
    <w:rsid w:val="006B1A82"/>
    <w:rsid w:val="006B1C58"/>
    <w:rsid w:val="006B1E11"/>
    <w:rsid w:val="006B1E95"/>
    <w:rsid w:val="006B2756"/>
    <w:rsid w:val="006B2D7A"/>
    <w:rsid w:val="006B2E07"/>
    <w:rsid w:val="006B355C"/>
    <w:rsid w:val="006B37E1"/>
    <w:rsid w:val="006B37FC"/>
    <w:rsid w:val="006B400F"/>
    <w:rsid w:val="006B41A4"/>
    <w:rsid w:val="006B4923"/>
    <w:rsid w:val="006B4A66"/>
    <w:rsid w:val="006B50A2"/>
    <w:rsid w:val="006B50A5"/>
    <w:rsid w:val="006B5730"/>
    <w:rsid w:val="006B57FD"/>
    <w:rsid w:val="006B5850"/>
    <w:rsid w:val="006B5EE8"/>
    <w:rsid w:val="006B5F98"/>
    <w:rsid w:val="006B5FC0"/>
    <w:rsid w:val="006B64E6"/>
    <w:rsid w:val="006B6BE6"/>
    <w:rsid w:val="006B6EE9"/>
    <w:rsid w:val="006C01B8"/>
    <w:rsid w:val="006C0F2E"/>
    <w:rsid w:val="006C10A0"/>
    <w:rsid w:val="006C1A46"/>
    <w:rsid w:val="006C1ACC"/>
    <w:rsid w:val="006C1ADD"/>
    <w:rsid w:val="006C1D42"/>
    <w:rsid w:val="006C361A"/>
    <w:rsid w:val="006C3FD8"/>
    <w:rsid w:val="006C47E9"/>
    <w:rsid w:val="006C52FF"/>
    <w:rsid w:val="006C5B7A"/>
    <w:rsid w:val="006C5EBE"/>
    <w:rsid w:val="006C62AE"/>
    <w:rsid w:val="006C6987"/>
    <w:rsid w:val="006C7878"/>
    <w:rsid w:val="006C7AF0"/>
    <w:rsid w:val="006D01F8"/>
    <w:rsid w:val="006D0A4F"/>
    <w:rsid w:val="006D1249"/>
    <w:rsid w:val="006D1CA6"/>
    <w:rsid w:val="006D2F45"/>
    <w:rsid w:val="006D324A"/>
    <w:rsid w:val="006D347A"/>
    <w:rsid w:val="006D4242"/>
    <w:rsid w:val="006D47F1"/>
    <w:rsid w:val="006D4842"/>
    <w:rsid w:val="006D5582"/>
    <w:rsid w:val="006D5ACE"/>
    <w:rsid w:val="006D64DA"/>
    <w:rsid w:val="006D7340"/>
    <w:rsid w:val="006D7341"/>
    <w:rsid w:val="006D7BA7"/>
    <w:rsid w:val="006E0076"/>
    <w:rsid w:val="006E0958"/>
    <w:rsid w:val="006E0F98"/>
    <w:rsid w:val="006E144E"/>
    <w:rsid w:val="006E17B7"/>
    <w:rsid w:val="006E1B82"/>
    <w:rsid w:val="006E26AC"/>
    <w:rsid w:val="006E2EDE"/>
    <w:rsid w:val="006E2F8E"/>
    <w:rsid w:val="006E3A46"/>
    <w:rsid w:val="006E42A4"/>
    <w:rsid w:val="006E4C47"/>
    <w:rsid w:val="006E4D14"/>
    <w:rsid w:val="006E5D45"/>
    <w:rsid w:val="006E64BF"/>
    <w:rsid w:val="006E6727"/>
    <w:rsid w:val="006F0A08"/>
    <w:rsid w:val="006F0A77"/>
    <w:rsid w:val="006F10E9"/>
    <w:rsid w:val="006F13F9"/>
    <w:rsid w:val="006F22B3"/>
    <w:rsid w:val="006F2488"/>
    <w:rsid w:val="006F34DD"/>
    <w:rsid w:val="006F35A0"/>
    <w:rsid w:val="006F382C"/>
    <w:rsid w:val="006F3E40"/>
    <w:rsid w:val="006F5511"/>
    <w:rsid w:val="006F6501"/>
    <w:rsid w:val="006F78EA"/>
    <w:rsid w:val="006F7A40"/>
    <w:rsid w:val="00700BC1"/>
    <w:rsid w:val="00701931"/>
    <w:rsid w:val="00701A0C"/>
    <w:rsid w:val="00701FAB"/>
    <w:rsid w:val="007023C9"/>
    <w:rsid w:val="007025FC"/>
    <w:rsid w:val="007028CB"/>
    <w:rsid w:val="00702C47"/>
    <w:rsid w:val="00702D9C"/>
    <w:rsid w:val="00703523"/>
    <w:rsid w:val="0070375E"/>
    <w:rsid w:val="00704177"/>
    <w:rsid w:val="007044B0"/>
    <w:rsid w:val="007060F8"/>
    <w:rsid w:val="0071005E"/>
    <w:rsid w:val="00710686"/>
    <w:rsid w:val="00710CC3"/>
    <w:rsid w:val="00711115"/>
    <w:rsid w:val="0071144A"/>
    <w:rsid w:val="00711B5C"/>
    <w:rsid w:val="00711C34"/>
    <w:rsid w:val="00711EEF"/>
    <w:rsid w:val="00711F2C"/>
    <w:rsid w:val="00712FD1"/>
    <w:rsid w:val="00713C02"/>
    <w:rsid w:val="00713C2A"/>
    <w:rsid w:val="00713D4D"/>
    <w:rsid w:val="00714C05"/>
    <w:rsid w:val="00714DA9"/>
    <w:rsid w:val="00715004"/>
    <w:rsid w:val="00715199"/>
    <w:rsid w:val="00715324"/>
    <w:rsid w:val="00715699"/>
    <w:rsid w:val="00715B9A"/>
    <w:rsid w:val="0071610A"/>
    <w:rsid w:val="007162F9"/>
    <w:rsid w:val="00716795"/>
    <w:rsid w:val="007170E8"/>
    <w:rsid w:val="00717501"/>
    <w:rsid w:val="0072014D"/>
    <w:rsid w:val="00720478"/>
    <w:rsid w:val="00720ACC"/>
    <w:rsid w:val="00720E52"/>
    <w:rsid w:val="0072163A"/>
    <w:rsid w:val="00721D0C"/>
    <w:rsid w:val="00722F13"/>
    <w:rsid w:val="00723473"/>
    <w:rsid w:val="007247E7"/>
    <w:rsid w:val="00724AB5"/>
    <w:rsid w:val="00725275"/>
    <w:rsid w:val="00725538"/>
    <w:rsid w:val="0072593D"/>
    <w:rsid w:val="00725B86"/>
    <w:rsid w:val="007263C1"/>
    <w:rsid w:val="007319DA"/>
    <w:rsid w:val="00731DCB"/>
    <w:rsid w:val="00732025"/>
    <w:rsid w:val="00732142"/>
    <w:rsid w:val="00732596"/>
    <w:rsid w:val="00732828"/>
    <w:rsid w:val="00732FFF"/>
    <w:rsid w:val="007340D7"/>
    <w:rsid w:val="00734350"/>
    <w:rsid w:val="007343E0"/>
    <w:rsid w:val="0073493A"/>
    <w:rsid w:val="007351BD"/>
    <w:rsid w:val="0073536C"/>
    <w:rsid w:val="007354F6"/>
    <w:rsid w:val="007359D3"/>
    <w:rsid w:val="00735F86"/>
    <w:rsid w:val="0073697C"/>
    <w:rsid w:val="00736FF1"/>
    <w:rsid w:val="007371E8"/>
    <w:rsid w:val="00737618"/>
    <w:rsid w:val="00737660"/>
    <w:rsid w:val="0073798B"/>
    <w:rsid w:val="00737C61"/>
    <w:rsid w:val="00737EF5"/>
    <w:rsid w:val="00740099"/>
    <w:rsid w:val="007408D7"/>
    <w:rsid w:val="00740D2F"/>
    <w:rsid w:val="00740FE5"/>
    <w:rsid w:val="00741B76"/>
    <w:rsid w:val="007420BE"/>
    <w:rsid w:val="007423BD"/>
    <w:rsid w:val="007433B7"/>
    <w:rsid w:val="00743675"/>
    <w:rsid w:val="007437FD"/>
    <w:rsid w:val="00743E91"/>
    <w:rsid w:val="00743FB2"/>
    <w:rsid w:val="00744234"/>
    <w:rsid w:val="00744B09"/>
    <w:rsid w:val="00744D51"/>
    <w:rsid w:val="00745CCF"/>
    <w:rsid w:val="00746950"/>
    <w:rsid w:val="007469EF"/>
    <w:rsid w:val="00746DC2"/>
    <w:rsid w:val="00747464"/>
    <w:rsid w:val="007477EC"/>
    <w:rsid w:val="00747B81"/>
    <w:rsid w:val="00752172"/>
    <w:rsid w:val="00752921"/>
    <w:rsid w:val="00753621"/>
    <w:rsid w:val="007539D5"/>
    <w:rsid w:val="00753AA3"/>
    <w:rsid w:val="00753CE5"/>
    <w:rsid w:val="00754870"/>
    <w:rsid w:val="007549A9"/>
    <w:rsid w:val="00754E9C"/>
    <w:rsid w:val="00754F61"/>
    <w:rsid w:val="007553A2"/>
    <w:rsid w:val="00756623"/>
    <w:rsid w:val="00756884"/>
    <w:rsid w:val="00757C32"/>
    <w:rsid w:val="0076027E"/>
    <w:rsid w:val="00760B52"/>
    <w:rsid w:val="00760EFA"/>
    <w:rsid w:val="00760FAF"/>
    <w:rsid w:val="0076210E"/>
    <w:rsid w:val="00762158"/>
    <w:rsid w:val="00762BEC"/>
    <w:rsid w:val="0076317F"/>
    <w:rsid w:val="007633DC"/>
    <w:rsid w:val="00763BA3"/>
    <w:rsid w:val="00763FC3"/>
    <w:rsid w:val="0076415F"/>
    <w:rsid w:val="007642E6"/>
    <w:rsid w:val="007644EF"/>
    <w:rsid w:val="0076456D"/>
    <w:rsid w:val="0076461A"/>
    <w:rsid w:val="007655E2"/>
    <w:rsid w:val="0076564D"/>
    <w:rsid w:val="00765D5B"/>
    <w:rsid w:val="00766590"/>
    <w:rsid w:val="00766852"/>
    <w:rsid w:val="00767AD3"/>
    <w:rsid w:val="007701F7"/>
    <w:rsid w:val="0077026E"/>
    <w:rsid w:val="00770477"/>
    <w:rsid w:val="007714ED"/>
    <w:rsid w:val="0077184E"/>
    <w:rsid w:val="007719A6"/>
    <w:rsid w:val="00771B0D"/>
    <w:rsid w:val="00771D49"/>
    <w:rsid w:val="0077219E"/>
    <w:rsid w:val="007729C3"/>
    <w:rsid w:val="00772A55"/>
    <w:rsid w:val="00772F93"/>
    <w:rsid w:val="00773D99"/>
    <w:rsid w:val="0077466D"/>
    <w:rsid w:val="00774AD7"/>
    <w:rsid w:val="00774EF8"/>
    <w:rsid w:val="0077519D"/>
    <w:rsid w:val="007754F4"/>
    <w:rsid w:val="0077552C"/>
    <w:rsid w:val="00775598"/>
    <w:rsid w:val="00775AAE"/>
    <w:rsid w:val="00775DEF"/>
    <w:rsid w:val="00775E06"/>
    <w:rsid w:val="0077632D"/>
    <w:rsid w:val="00776DD7"/>
    <w:rsid w:val="00777605"/>
    <w:rsid w:val="00777829"/>
    <w:rsid w:val="0078037E"/>
    <w:rsid w:val="00780A1F"/>
    <w:rsid w:val="00781119"/>
    <w:rsid w:val="0078141A"/>
    <w:rsid w:val="00781491"/>
    <w:rsid w:val="00781A57"/>
    <w:rsid w:val="007821F2"/>
    <w:rsid w:val="00782BFE"/>
    <w:rsid w:val="0078468F"/>
    <w:rsid w:val="007848C6"/>
    <w:rsid w:val="00784DD8"/>
    <w:rsid w:val="007856DD"/>
    <w:rsid w:val="007865AF"/>
    <w:rsid w:val="00786C08"/>
    <w:rsid w:val="00787CE9"/>
    <w:rsid w:val="00787EFE"/>
    <w:rsid w:val="00790789"/>
    <w:rsid w:val="00790B1E"/>
    <w:rsid w:val="0079160C"/>
    <w:rsid w:val="00793310"/>
    <w:rsid w:val="00793381"/>
    <w:rsid w:val="007933BE"/>
    <w:rsid w:val="007935CD"/>
    <w:rsid w:val="00793862"/>
    <w:rsid w:val="00794E29"/>
    <w:rsid w:val="0079524A"/>
    <w:rsid w:val="00795252"/>
    <w:rsid w:val="007953C5"/>
    <w:rsid w:val="00795678"/>
    <w:rsid w:val="00795AF8"/>
    <w:rsid w:val="00795D42"/>
    <w:rsid w:val="00796618"/>
    <w:rsid w:val="00796F9C"/>
    <w:rsid w:val="00797AA3"/>
    <w:rsid w:val="007A14DC"/>
    <w:rsid w:val="007A1E85"/>
    <w:rsid w:val="007A1F4E"/>
    <w:rsid w:val="007A27D4"/>
    <w:rsid w:val="007A282C"/>
    <w:rsid w:val="007A2E1D"/>
    <w:rsid w:val="007A314C"/>
    <w:rsid w:val="007A3353"/>
    <w:rsid w:val="007A38E5"/>
    <w:rsid w:val="007A51C0"/>
    <w:rsid w:val="007A5517"/>
    <w:rsid w:val="007A5CD9"/>
    <w:rsid w:val="007A5EDA"/>
    <w:rsid w:val="007A61B8"/>
    <w:rsid w:val="007A67F8"/>
    <w:rsid w:val="007A725B"/>
    <w:rsid w:val="007A7468"/>
    <w:rsid w:val="007A7AA5"/>
    <w:rsid w:val="007B027F"/>
    <w:rsid w:val="007B1740"/>
    <w:rsid w:val="007B1E6A"/>
    <w:rsid w:val="007B28EF"/>
    <w:rsid w:val="007B2B76"/>
    <w:rsid w:val="007B2D54"/>
    <w:rsid w:val="007B46D7"/>
    <w:rsid w:val="007B4714"/>
    <w:rsid w:val="007B4773"/>
    <w:rsid w:val="007B4897"/>
    <w:rsid w:val="007B495F"/>
    <w:rsid w:val="007B5941"/>
    <w:rsid w:val="007B61B4"/>
    <w:rsid w:val="007B63B3"/>
    <w:rsid w:val="007B6992"/>
    <w:rsid w:val="007B75E4"/>
    <w:rsid w:val="007C01F6"/>
    <w:rsid w:val="007C12BA"/>
    <w:rsid w:val="007C1397"/>
    <w:rsid w:val="007C2449"/>
    <w:rsid w:val="007C2F62"/>
    <w:rsid w:val="007C2FA1"/>
    <w:rsid w:val="007C2FDC"/>
    <w:rsid w:val="007C3A28"/>
    <w:rsid w:val="007C51EC"/>
    <w:rsid w:val="007C58DD"/>
    <w:rsid w:val="007C65E3"/>
    <w:rsid w:val="007C69E3"/>
    <w:rsid w:val="007C73A8"/>
    <w:rsid w:val="007C7B1D"/>
    <w:rsid w:val="007D0273"/>
    <w:rsid w:val="007D05AF"/>
    <w:rsid w:val="007D1080"/>
    <w:rsid w:val="007D1434"/>
    <w:rsid w:val="007D1938"/>
    <w:rsid w:val="007D2941"/>
    <w:rsid w:val="007D2EF2"/>
    <w:rsid w:val="007D31B3"/>
    <w:rsid w:val="007D35E9"/>
    <w:rsid w:val="007D3B6B"/>
    <w:rsid w:val="007D3D42"/>
    <w:rsid w:val="007D4318"/>
    <w:rsid w:val="007D4555"/>
    <w:rsid w:val="007D522E"/>
    <w:rsid w:val="007D52E6"/>
    <w:rsid w:val="007D58AC"/>
    <w:rsid w:val="007D6715"/>
    <w:rsid w:val="007D7A4A"/>
    <w:rsid w:val="007E0084"/>
    <w:rsid w:val="007E0131"/>
    <w:rsid w:val="007E0372"/>
    <w:rsid w:val="007E0E4A"/>
    <w:rsid w:val="007E178C"/>
    <w:rsid w:val="007E17E0"/>
    <w:rsid w:val="007E1E35"/>
    <w:rsid w:val="007E27A9"/>
    <w:rsid w:val="007E2FBA"/>
    <w:rsid w:val="007E35E1"/>
    <w:rsid w:val="007E395D"/>
    <w:rsid w:val="007E3D08"/>
    <w:rsid w:val="007E410C"/>
    <w:rsid w:val="007E4738"/>
    <w:rsid w:val="007E56F0"/>
    <w:rsid w:val="007E5DFA"/>
    <w:rsid w:val="007E5F06"/>
    <w:rsid w:val="007E621D"/>
    <w:rsid w:val="007E6ADF"/>
    <w:rsid w:val="007E6D8E"/>
    <w:rsid w:val="007E7EFF"/>
    <w:rsid w:val="007F026F"/>
    <w:rsid w:val="007F066B"/>
    <w:rsid w:val="007F1A37"/>
    <w:rsid w:val="007F280C"/>
    <w:rsid w:val="007F294D"/>
    <w:rsid w:val="007F2C17"/>
    <w:rsid w:val="007F2E7E"/>
    <w:rsid w:val="007F4B82"/>
    <w:rsid w:val="007F5DFB"/>
    <w:rsid w:val="007F5E4D"/>
    <w:rsid w:val="007F66BF"/>
    <w:rsid w:val="007F6A89"/>
    <w:rsid w:val="007F6B71"/>
    <w:rsid w:val="007F7377"/>
    <w:rsid w:val="007F76C0"/>
    <w:rsid w:val="007F7BDE"/>
    <w:rsid w:val="008000DA"/>
    <w:rsid w:val="00800889"/>
    <w:rsid w:val="00800C40"/>
    <w:rsid w:val="00800DCA"/>
    <w:rsid w:val="00801093"/>
    <w:rsid w:val="00801D74"/>
    <w:rsid w:val="0080202C"/>
    <w:rsid w:val="00802CDA"/>
    <w:rsid w:val="00802E7A"/>
    <w:rsid w:val="00802F5C"/>
    <w:rsid w:val="00802FF1"/>
    <w:rsid w:val="008031D6"/>
    <w:rsid w:val="00803705"/>
    <w:rsid w:val="00803A76"/>
    <w:rsid w:val="00803EA3"/>
    <w:rsid w:val="00803F47"/>
    <w:rsid w:val="00805230"/>
    <w:rsid w:val="00805B42"/>
    <w:rsid w:val="00806937"/>
    <w:rsid w:val="00806BF2"/>
    <w:rsid w:val="008078B0"/>
    <w:rsid w:val="00810E5A"/>
    <w:rsid w:val="00811637"/>
    <w:rsid w:val="00812BFA"/>
    <w:rsid w:val="00812D19"/>
    <w:rsid w:val="008138EF"/>
    <w:rsid w:val="00813BB2"/>
    <w:rsid w:val="00813BE4"/>
    <w:rsid w:val="00813C4A"/>
    <w:rsid w:val="00813DD5"/>
    <w:rsid w:val="00814815"/>
    <w:rsid w:val="00814D55"/>
    <w:rsid w:val="0081556C"/>
    <w:rsid w:val="008155CA"/>
    <w:rsid w:val="008157EF"/>
    <w:rsid w:val="00816D96"/>
    <w:rsid w:val="00817035"/>
    <w:rsid w:val="00817120"/>
    <w:rsid w:val="00817639"/>
    <w:rsid w:val="00817706"/>
    <w:rsid w:val="00817790"/>
    <w:rsid w:val="00817C2C"/>
    <w:rsid w:val="0082039D"/>
    <w:rsid w:val="0082134C"/>
    <w:rsid w:val="008213A2"/>
    <w:rsid w:val="0082333F"/>
    <w:rsid w:val="008246EF"/>
    <w:rsid w:val="0082487E"/>
    <w:rsid w:val="00824CD2"/>
    <w:rsid w:val="0082523E"/>
    <w:rsid w:val="008256C9"/>
    <w:rsid w:val="00825722"/>
    <w:rsid w:val="00825E5E"/>
    <w:rsid w:val="00825EDF"/>
    <w:rsid w:val="008267BA"/>
    <w:rsid w:val="00826979"/>
    <w:rsid w:val="00826A70"/>
    <w:rsid w:val="00826E8E"/>
    <w:rsid w:val="008276BD"/>
    <w:rsid w:val="00830D03"/>
    <w:rsid w:val="0083140C"/>
    <w:rsid w:val="008316A1"/>
    <w:rsid w:val="00831735"/>
    <w:rsid w:val="00831B03"/>
    <w:rsid w:val="00831C09"/>
    <w:rsid w:val="008322DA"/>
    <w:rsid w:val="008327E2"/>
    <w:rsid w:val="008328F7"/>
    <w:rsid w:val="0083356D"/>
    <w:rsid w:val="0083366E"/>
    <w:rsid w:val="008343F8"/>
    <w:rsid w:val="008345B4"/>
    <w:rsid w:val="00834814"/>
    <w:rsid w:val="008348D8"/>
    <w:rsid w:val="0083492A"/>
    <w:rsid w:val="00834A9D"/>
    <w:rsid w:val="00835F79"/>
    <w:rsid w:val="008361B9"/>
    <w:rsid w:val="008363AA"/>
    <w:rsid w:val="00836E17"/>
    <w:rsid w:val="00837253"/>
    <w:rsid w:val="0084138D"/>
    <w:rsid w:val="008413E7"/>
    <w:rsid w:val="00841ED0"/>
    <w:rsid w:val="00843E18"/>
    <w:rsid w:val="00843F78"/>
    <w:rsid w:val="00843FD1"/>
    <w:rsid w:val="008447BA"/>
    <w:rsid w:val="00844927"/>
    <w:rsid w:val="00845099"/>
    <w:rsid w:val="00845386"/>
    <w:rsid w:val="00845A30"/>
    <w:rsid w:val="00846E02"/>
    <w:rsid w:val="00847E94"/>
    <w:rsid w:val="00847FD7"/>
    <w:rsid w:val="008500E5"/>
    <w:rsid w:val="00850DD7"/>
    <w:rsid w:val="00850E5A"/>
    <w:rsid w:val="0085122E"/>
    <w:rsid w:val="00851398"/>
    <w:rsid w:val="00851646"/>
    <w:rsid w:val="00851F00"/>
    <w:rsid w:val="00852BB8"/>
    <w:rsid w:val="00852C55"/>
    <w:rsid w:val="00853022"/>
    <w:rsid w:val="00853039"/>
    <w:rsid w:val="00853E49"/>
    <w:rsid w:val="008555C0"/>
    <w:rsid w:val="00855762"/>
    <w:rsid w:val="008558F7"/>
    <w:rsid w:val="00855B93"/>
    <w:rsid w:val="00856EA0"/>
    <w:rsid w:val="00857202"/>
    <w:rsid w:val="00857275"/>
    <w:rsid w:val="008572F3"/>
    <w:rsid w:val="00857DBB"/>
    <w:rsid w:val="00860F12"/>
    <w:rsid w:val="00861412"/>
    <w:rsid w:val="00862B25"/>
    <w:rsid w:val="00862D05"/>
    <w:rsid w:val="00862D48"/>
    <w:rsid w:val="00863A99"/>
    <w:rsid w:val="00863CED"/>
    <w:rsid w:val="008643E7"/>
    <w:rsid w:val="00865022"/>
    <w:rsid w:val="00865B62"/>
    <w:rsid w:val="00865D27"/>
    <w:rsid w:val="00866373"/>
    <w:rsid w:val="008676A8"/>
    <w:rsid w:val="008676C4"/>
    <w:rsid w:val="008679CB"/>
    <w:rsid w:val="00867BCC"/>
    <w:rsid w:val="00867CEB"/>
    <w:rsid w:val="0087013A"/>
    <w:rsid w:val="008711C4"/>
    <w:rsid w:val="0087173A"/>
    <w:rsid w:val="00871AC0"/>
    <w:rsid w:val="008721B3"/>
    <w:rsid w:val="00872F2E"/>
    <w:rsid w:val="008733A3"/>
    <w:rsid w:val="008735A2"/>
    <w:rsid w:val="00873B4D"/>
    <w:rsid w:val="00873C3D"/>
    <w:rsid w:val="00874C71"/>
    <w:rsid w:val="00875883"/>
    <w:rsid w:val="0087677E"/>
    <w:rsid w:val="00876781"/>
    <w:rsid w:val="00876A36"/>
    <w:rsid w:val="00876A46"/>
    <w:rsid w:val="00876E9D"/>
    <w:rsid w:val="008772C6"/>
    <w:rsid w:val="0087745D"/>
    <w:rsid w:val="0087752D"/>
    <w:rsid w:val="008778B5"/>
    <w:rsid w:val="0088095E"/>
    <w:rsid w:val="00880DA8"/>
    <w:rsid w:val="008811B3"/>
    <w:rsid w:val="008824F5"/>
    <w:rsid w:val="00882599"/>
    <w:rsid w:val="00882EE0"/>
    <w:rsid w:val="0088378C"/>
    <w:rsid w:val="00883E82"/>
    <w:rsid w:val="00883FD4"/>
    <w:rsid w:val="00883FEB"/>
    <w:rsid w:val="00884B27"/>
    <w:rsid w:val="00884C6C"/>
    <w:rsid w:val="00884DF1"/>
    <w:rsid w:val="0088608F"/>
    <w:rsid w:val="00886906"/>
    <w:rsid w:val="00886A02"/>
    <w:rsid w:val="00886C9D"/>
    <w:rsid w:val="008872E1"/>
    <w:rsid w:val="00887512"/>
    <w:rsid w:val="0088779D"/>
    <w:rsid w:val="0089002E"/>
    <w:rsid w:val="00890092"/>
    <w:rsid w:val="008901A8"/>
    <w:rsid w:val="008906DA"/>
    <w:rsid w:val="008913CB"/>
    <w:rsid w:val="00891BAE"/>
    <w:rsid w:val="00891D0E"/>
    <w:rsid w:val="00892083"/>
    <w:rsid w:val="00892137"/>
    <w:rsid w:val="008923E6"/>
    <w:rsid w:val="0089267E"/>
    <w:rsid w:val="008929EE"/>
    <w:rsid w:val="00893068"/>
    <w:rsid w:val="00893669"/>
    <w:rsid w:val="008937F9"/>
    <w:rsid w:val="00893D28"/>
    <w:rsid w:val="00894F70"/>
    <w:rsid w:val="008958C1"/>
    <w:rsid w:val="00896137"/>
    <w:rsid w:val="008966D3"/>
    <w:rsid w:val="00896B55"/>
    <w:rsid w:val="00896C7D"/>
    <w:rsid w:val="00897D88"/>
    <w:rsid w:val="008A01E0"/>
    <w:rsid w:val="008A0514"/>
    <w:rsid w:val="008A15D0"/>
    <w:rsid w:val="008A1EDA"/>
    <w:rsid w:val="008A1F85"/>
    <w:rsid w:val="008A2BFA"/>
    <w:rsid w:val="008A2F65"/>
    <w:rsid w:val="008A3651"/>
    <w:rsid w:val="008A3828"/>
    <w:rsid w:val="008A3951"/>
    <w:rsid w:val="008A396F"/>
    <w:rsid w:val="008A41EC"/>
    <w:rsid w:val="008A450E"/>
    <w:rsid w:val="008A4A4C"/>
    <w:rsid w:val="008A5447"/>
    <w:rsid w:val="008A545B"/>
    <w:rsid w:val="008A579A"/>
    <w:rsid w:val="008A5C68"/>
    <w:rsid w:val="008A60F9"/>
    <w:rsid w:val="008A6B59"/>
    <w:rsid w:val="008A6B7F"/>
    <w:rsid w:val="008A6EF4"/>
    <w:rsid w:val="008A75CF"/>
    <w:rsid w:val="008A7678"/>
    <w:rsid w:val="008A77DB"/>
    <w:rsid w:val="008A78D7"/>
    <w:rsid w:val="008B02B5"/>
    <w:rsid w:val="008B082A"/>
    <w:rsid w:val="008B0CD7"/>
    <w:rsid w:val="008B1275"/>
    <w:rsid w:val="008B172D"/>
    <w:rsid w:val="008B1B06"/>
    <w:rsid w:val="008B2FCE"/>
    <w:rsid w:val="008B3C75"/>
    <w:rsid w:val="008B3CF8"/>
    <w:rsid w:val="008B3EB9"/>
    <w:rsid w:val="008B4099"/>
    <w:rsid w:val="008B44EC"/>
    <w:rsid w:val="008B4725"/>
    <w:rsid w:val="008B4E2F"/>
    <w:rsid w:val="008B5602"/>
    <w:rsid w:val="008B5D15"/>
    <w:rsid w:val="008B6C2D"/>
    <w:rsid w:val="008B7084"/>
    <w:rsid w:val="008B718A"/>
    <w:rsid w:val="008B78B6"/>
    <w:rsid w:val="008B79DA"/>
    <w:rsid w:val="008B7DB1"/>
    <w:rsid w:val="008C042F"/>
    <w:rsid w:val="008C0E2B"/>
    <w:rsid w:val="008C104D"/>
    <w:rsid w:val="008C16FB"/>
    <w:rsid w:val="008C1818"/>
    <w:rsid w:val="008C1FBC"/>
    <w:rsid w:val="008C2DA7"/>
    <w:rsid w:val="008C2E0F"/>
    <w:rsid w:val="008C2FD2"/>
    <w:rsid w:val="008C301E"/>
    <w:rsid w:val="008C3443"/>
    <w:rsid w:val="008C36F7"/>
    <w:rsid w:val="008C5DD0"/>
    <w:rsid w:val="008C6228"/>
    <w:rsid w:val="008C62DF"/>
    <w:rsid w:val="008C6A0D"/>
    <w:rsid w:val="008C71E3"/>
    <w:rsid w:val="008C724D"/>
    <w:rsid w:val="008C75FE"/>
    <w:rsid w:val="008C7831"/>
    <w:rsid w:val="008C7B5B"/>
    <w:rsid w:val="008D0137"/>
    <w:rsid w:val="008D0406"/>
    <w:rsid w:val="008D051A"/>
    <w:rsid w:val="008D1047"/>
    <w:rsid w:val="008D1C9E"/>
    <w:rsid w:val="008D2083"/>
    <w:rsid w:val="008D229A"/>
    <w:rsid w:val="008D2D55"/>
    <w:rsid w:val="008D39EA"/>
    <w:rsid w:val="008D50D5"/>
    <w:rsid w:val="008D5B30"/>
    <w:rsid w:val="008D6535"/>
    <w:rsid w:val="008D6659"/>
    <w:rsid w:val="008D6D74"/>
    <w:rsid w:val="008D6E97"/>
    <w:rsid w:val="008D70E9"/>
    <w:rsid w:val="008D7501"/>
    <w:rsid w:val="008D7690"/>
    <w:rsid w:val="008D7A72"/>
    <w:rsid w:val="008D7C38"/>
    <w:rsid w:val="008E0838"/>
    <w:rsid w:val="008E0C48"/>
    <w:rsid w:val="008E1130"/>
    <w:rsid w:val="008E1534"/>
    <w:rsid w:val="008E1CBC"/>
    <w:rsid w:val="008E267A"/>
    <w:rsid w:val="008E2FF3"/>
    <w:rsid w:val="008E3556"/>
    <w:rsid w:val="008E380E"/>
    <w:rsid w:val="008E434D"/>
    <w:rsid w:val="008E509E"/>
    <w:rsid w:val="008E54E7"/>
    <w:rsid w:val="008E59F1"/>
    <w:rsid w:val="008E59FF"/>
    <w:rsid w:val="008E60E0"/>
    <w:rsid w:val="008E68B7"/>
    <w:rsid w:val="008F00E4"/>
    <w:rsid w:val="008F067F"/>
    <w:rsid w:val="008F0A54"/>
    <w:rsid w:val="008F0EC2"/>
    <w:rsid w:val="008F1175"/>
    <w:rsid w:val="008F15A3"/>
    <w:rsid w:val="008F1878"/>
    <w:rsid w:val="008F1B0E"/>
    <w:rsid w:val="008F1DC1"/>
    <w:rsid w:val="008F23F8"/>
    <w:rsid w:val="008F2426"/>
    <w:rsid w:val="008F430A"/>
    <w:rsid w:val="008F46A1"/>
    <w:rsid w:val="008F55DB"/>
    <w:rsid w:val="008F55DF"/>
    <w:rsid w:val="008F6F90"/>
    <w:rsid w:val="008F70A0"/>
    <w:rsid w:val="008F72B6"/>
    <w:rsid w:val="008F7762"/>
    <w:rsid w:val="008F79AD"/>
    <w:rsid w:val="0090004E"/>
    <w:rsid w:val="009003A2"/>
    <w:rsid w:val="00902431"/>
    <w:rsid w:val="009025C7"/>
    <w:rsid w:val="00903017"/>
    <w:rsid w:val="00903065"/>
    <w:rsid w:val="0090316B"/>
    <w:rsid w:val="00903426"/>
    <w:rsid w:val="00903713"/>
    <w:rsid w:val="00903BF6"/>
    <w:rsid w:val="00903D40"/>
    <w:rsid w:val="009040A8"/>
    <w:rsid w:val="009054C0"/>
    <w:rsid w:val="009065A6"/>
    <w:rsid w:val="0090798F"/>
    <w:rsid w:val="0091072B"/>
    <w:rsid w:val="00910A63"/>
    <w:rsid w:val="00910BE7"/>
    <w:rsid w:val="00911248"/>
    <w:rsid w:val="009115FA"/>
    <w:rsid w:val="009132C6"/>
    <w:rsid w:val="00915205"/>
    <w:rsid w:val="00916967"/>
    <w:rsid w:val="009202FC"/>
    <w:rsid w:val="00920C62"/>
    <w:rsid w:val="009210F0"/>
    <w:rsid w:val="00921585"/>
    <w:rsid w:val="009217A7"/>
    <w:rsid w:val="00922455"/>
    <w:rsid w:val="009230AB"/>
    <w:rsid w:val="00923206"/>
    <w:rsid w:val="00924704"/>
    <w:rsid w:val="00924BDC"/>
    <w:rsid w:val="00924C2D"/>
    <w:rsid w:val="00924F72"/>
    <w:rsid w:val="0092643F"/>
    <w:rsid w:val="00926C96"/>
    <w:rsid w:val="009274CA"/>
    <w:rsid w:val="00927729"/>
    <w:rsid w:val="00927782"/>
    <w:rsid w:val="00927867"/>
    <w:rsid w:val="00927978"/>
    <w:rsid w:val="009306A0"/>
    <w:rsid w:val="00930A4B"/>
    <w:rsid w:val="00931322"/>
    <w:rsid w:val="00931B59"/>
    <w:rsid w:val="00931CF9"/>
    <w:rsid w:val="00932680"/>
    <w:rsid w:val="00932CBA"/>
    <w:rsid w:val="00933179"/>
    <w:rsid w:val="00933E07"/>
    <w:rsid w:val="0093485B"/>
    <w:rsid w:val="009348C1"/>
    <w:rsid w:val="00935481"/>
    <w:rsid w:val="0093556B"/>
    <w:rsid w:val="0093564E"/>
    <w:rsid w:val="00935679"/>
    <w:rsid w:val="0093589A"/>
    <w:rsid w:val="00935ED6"/>
    <w:rsid w:val="00935F9D"/>
    <w:rsid w:val="00936222"/>
    <w:rsid w:val="0093666B"/>
    <w:rsid w:val="00936E94"/>
    <w:rsid w:val="00936F11"/>
    <w:rsid w:val="009370C1"/>
    <w:rsid w:val="009376F0"/>
    <w:rsid w:val="00937CB2"/>
    <w:rsid w:val="00937ECE"/>
    <w:rsid w:val="009401D9"/>
    <w:rsid w:val="009402B7"/>
    <w:rsid w:val="00940850"/>
    <w:rsid w:val="00940D3E"/>
    <w:rsid w:val="00940D9C"/>
    <w:rsid w:val="00941088"/>
    <w:rsid w:val="00941976"/>
    <w:rsid w:val="009420FB"/>
    <w:rsid w:val="00942B01"/>
    <w:rsid w:val="009432B3"/>
    <w:rsid w:val="009436D5"/>
    <w:rsid w:val="009436E0"/>
    <w:rsid w:val="00943FD6"/>
    <w:rsid w:val="009447D7"/>
    <w:rsid w:val="009455C8"/>
    <w:rsid w:val="0094587D"/>
    <w:rsid w:val="009462D4"/>
    <w:rsid w:val="00946599"/>
    <w:rsid w:val="009465E8"/>
    <w:rsid w:val="00946C4D"/>
    <w:rsid w:val="00947068"/>
    <w:rsid w:val="00947925"/>
    <w:rsid w:val="00947C22"/>
    <w:rsid w:val="00947F09"/>
    <w:rsid w:val="0095001F"/>
    <w:rsid w:val="0095072B"/>
    <w:rsid w:val="009508BD"/>
    <w:rsid w:val="009511CE"/>
    <w:rsid w:val="0095333F"/>
    <w:rsid w:val="00953464"/>
    <w:rsid w:val="009534D0"/>
    <w:rsid w:val="009534DF"/>
    <w:rsid w:val="00953F3B"/>
    <w:rsid w:val="00954476"/>
    <w:rsid w:val="009551CE"/>
    <w:rsid w:val="00955638"/>
    <w:rsid w:val="009565DA"/>
    <w:rsid w:val="00956A50"/>
    <w:rsid w:val="00956D9B"/>
    <w:rsid w:val="009570CB"/>
    <w:rsid w:val="00957126"/>
    <w:rsid w:val="00957A35"/>
    <w:rsid w:val="00957D73"/>
    <w:rsid w:val="00957DC7"/>
    <w:rsid w:val="009600F1"/>
    <w:rsid w:val="00960A6B"/>
    <w:rsid w:val="009616EE"/>
    <w:rsid w:val="00961D9A"/>
    <w:rsid w:val="00962286"/>
    <w:rsid w:val="009624F3"/>
    <w:rsid w:val="0096260A"/>
    <w:rsid w:val="0096292A"/>
    <w:rsid w:val="009635AF"/>
    <w:rsid w:val="00963AA7"/>
    <w:rsid w:val="00963DC5"/>
    <w:rsid w:val="00964436"/>
    <w:rsid w:val="0096459D"/>
    <w:rsid w:val="009645E0"/>
    <w:rsid w:val="0096463B"/>
    <w:rsid w:val="009647C9"/>
    <w:rsid w:val="0096524D"/>
    <w:rsid w:val="00965710"/>
    <w:rsid w:val="00965BA7"/>
    <w:rsid w:val="009671C1"/>
    <w:rsid w:val="0096756C"/>
    <w:rsid w:val="00967A2D"/>
    <w:rsid w:val="00970524"/>
    <w:rsid w:val="00970759"/>
    <w:rsid w:val="009707DF"/>
    <w:rsid w:val="00970DC8"/>
    <w:rsid w:val="00970F62"/>
    <w:rsid w:val="009722C8"/>
    <w:rsid w:val="009726BC"/>
    <w:rsid w:val="00972B5D"/>
    <w:rsid w:val="00973002"/>
    <w:rsid w:val="009731AE"/>
    <w:rsid w:val="009731B8"/>
    <w:rsid w:val="009738D6"/>
    <w:rsid w:val="00973C76"/>
    <w:rsid w:val="0097403E"/>
    <w:rsid w:val="00974E01"/>
    <w:rsid w:val="00974E17"/>
    <w:rsid w:val="00975018"/>
    <w:rsid w:val="00975EA8"/>
    <w:rsid w:val="00975F35"/>
    <w:rsid w:val="00976075"/>
    <w:rsid w:val="0097615A"/>
    <w:rsid w:val="009761F1"/>
    <w:rsid w:val="009765BA"/>
    <w:rsid w:val="00976CFC"/>
    <w:rsid w:val="0097780C"/>
    <w:rsid w:val="00977E37"/>
    <w:rsid w:val="00980187"/>
    <w:rsid w:val="00980549"/>
    <w:rsid w:val="009808FE"/>
    <w:rsid w:val="0098090A"/>
    <w:rsid w:val="00982158"/>
    <w:rsid w:val="00982475"/>
    <w:rsid w:val="009825A7"/>
    <w:rsid w:val="00985581"/>
    <w:rsid w:val="00985E15"/>
    <w:rsid w:val="009866CB"/>
    <w:rsid w:val="00986EC6"/>
    <w:rsid w:val="00986F8D"/>
    <w:rsid w:val="00987315"/>
    <w:rsid w:val="00990115"/>
    <w:rsid w:val="00990AEF"/>
    <w:rsid w:val="0099108B"/>
    <w:rsid w:val="00991745"/>
    <w:rsid w:val="00991C27"/>
    <w:rsid w:val="00991F0D"/>
    <w:rsid w:val="009928B3"/>
    <w:rsid w:val="00992A0E"/>
    <w:rsid w:val="00992D89"/>
    <w:rsid w:val="00992EB4"/>
    <w:rsid w:val="0099388A"/>
    <w:rsid w:val="00994207"/>
    <w:rsid w:val="009966DE"/>
    <w:rsid w:val="00997749"/>
    <w:rsid w:val="009A03F5"/>
    <w:rsid w:val="009A0BF3"/>
    <w:rsid w:val="009A11F0"/>
    <w:rsid w:val="009A1F27"/>
    <w:rsid w:val="009A2730"/>
    <w:rsid w:val="009A2911"/>
    <w:rsid w:val="009A2FF6"/>
    <w:rsid w:val="009A3C17"/>
    <w:rsid w:val="009A4032"/>
    <w:rsid w:val="009A48FA"/>
    <w:rsid w:val="009A4929"/>
    <w:rsid w:val="009A4A2A"/>
    <w:rsid w:val="009A4E54"/>
    <w:rsid w:val="009A5071"/>
    <w:rsid w:val="009A53B5"/>
    <w:rsid w:val="009A5849"/>
    <w:rsid w:val="009A5FB9"/>
    <w:rsid w:val="009A6D25"/>
    <w:rsid w:val="009A6F85"/>
    <w:rsid w:val="009A7DB5"/>
    <w:rsid w:val="009B01D0"/>
    <w:rsid w:val="009B233A"/>
    <w:rsid w:val="009B24D1"/>
    <w:rsid w:val="009B36C9"/>
    <w:rsid w:val="009B3BDF"/>
    <w:rsid w:val="009B450F"/>
    <w:rsid w:val="009B58F4"/>
    <w:rsid w:val="009B5BD2"/>
    <w:rsid w:val="009B7010"/>
    <w:rsid w:val="009B7229"/>
    <w:rsid w:val="009B7434"/>
    <w:rsid w:val="009B7486"/>
    <w:rsid w:val="009B78E7"/>
    <w:rsid w:val="009B7C85"/>
    <w:rsid w:val="009C08F6"/>
    <w:rsid w:val="009C0F80"/>
    <w:rsid w:val="009C186B"/>
    <w:rsid w:val="009C19C4"/>
    <w:rsid w:val="009C1BAF"/>
    <w:rsid w:val="009C1DD7"/>
    <w:rsid w:val="009C3408"/>
    <w:rsid w:val="009C3577"/>
    <w:rsid w:val="009C3882"/>
    <w:rsid w:val="009C3E4B"/>
    <w:rsid w:val="009C44F2"/>
    <w:rsid w:val="009C4744"/>
    <w:rsid w:val="009C4CF8"/>
    <w:rsid w:val="009C5858"/>
    <w:rsid w:val="009C59D6"/>
    <w:rsid w:val="009C5ED6"/>
    <w:rsid w:val="009C6520"/>
    <w:rsid w:val="009C68CE"/>
    <w:rsid w:val="009C6DA1"/>
    <w:rsid w:val="009C7E7B"/>
    <w:rsid w:val="009D055C"/>
    <w:rsid w:val="009D1401"/>
    <w:rsid w:val="009D1618"/>
    <w:rsid w:val="009D1817"/>
    <w:rsid w:val="009D23B9"/>
    <w:rsid w:val="009D26A7"/>
    <w:rsid w:val="009D2AD2"/>
    <w:rsid w:val="009D31B9"/>
    <w:rsid w:val="009D3B78"/>
    <w:rsid w:val="009D3DD0"/>
    <w:rsid w:val="009D3ECA"/>
    <w:rsid w:val="009D3EDD"/>
    <w:rsid w:val="009D3F70"/>
    <w:rsid w:val="009D465F"/>
    <w:rsid w:val="009D48DC"/>
    <w:rsid w:val="009D4B90"/>
    <w:rsid w:val="009D4D46"/>
    <w:rsid w:val="009D585A"/>
    <w:rsid w:val="009D5F6D"/>
    <w:rsid w:val="009D6422"/>
    <w:rsid w:val="009D6525"/>
    <w:rsid w:val="009D66EA"/>
    <w:rsid w:val="009D674F"/>
    <w:rsid w:val="009D6FB2"/>
    <w:rsid w:val="009D74F1"/>
    <w:rsid w:val="009D7B4C"/>
    <w:rsid w:val="009E0923"/>
    <w:rsid w:val="009E0E7E"/>
    <w:rsid w:val="009E1435"/>
    <w:rsid w:val="009E1453"/>
    <w:rsid w:val="009E1CB8"/>
    <w:rsid w:val="009E20C9"/>
    <w:rsid w:val="009E3228"/>
    <w:rsid w:val="009E3316"/>
    <w:rsid w:val="009E4D25"/>
    <w:rsid w:val="009E4D55"/>
    <w:rsid w:val="009E5312"/>
    <w:rsid w:val="009E56B6"/>
    <w:rsid w:val="009E5743"/>
    <w:rsid w:val="009E57F9"/>
    <w:rsid w:val="009E590B"/>
    <w:rsid w:val="009E5DDB"/>
    <w:rsid w:val="009E6351"/>
    <w:rsid w:val="009E6C2C"/>
    <w:rsid w:val="009E7182"/>
    <w:rsid w:val="009E75C6"/>
    <w:rsid w:val="009E75FA"/>
    <w:rsid w:val="009E7E5E"/>
    <w:rsid w:val="009F037F"/>
    <w:rsid w:val="009F058B"/>
    <w:rsid w:val="009F0765"/>
    <w:rsid w:val="009F1A9D"/>
    <w:rsid w:val="009F1B32"/>
    <w:rsid w:val="009F2890"/>
    <w:rsid w:val="009F2C8D"/>
    <w:rsid w:val="009F3FC2"/>
    <w:rsid w:val="009F4165"/>
    <w:rsid w:val="009F44EF"/>
    <w:rsid w:val="009F457E"/>
    <w:rsid w:val="009F520D"/>
    <w:rsid w:val="009F5A2D"/>
    <w:rsid w:val="009F6631"/>
    <w:rsid w:val="009F75B0"/>
    <w:rsid w:val="009F7EC9"/>
    <w:rsid w:val="00A0016F"/>
    <w:rsid w:val="00A001AF"/>
    <w:rsid w:val="00A00960"/>
    <w:rsid w:val="00A00EBE"/>
    <w:rsid w:val="00A01C02"/>
    <w:rsid w:val="00A02BA1"/>
    <w:rsid w:val="00A02FCE"/>
    <w:rsid w:val="00A03032"/>
    <w:rsid w:val="00A03CA2"/>
    <w:rsid w:val="00A042C5"/>
    <w:rsid w:val="00A0466C"/>
    <w:rsid w:val="00A04741"/>
    <w:rsid w:val="00A04773"/>
    <w:rsid w:val="00A04B09"/>
    <w:rsid w:val="00A04DA1"/>
    <w:rsid w:val="00A04E5F"/>
    <w:rsid w:val="00A05396"/>
    <w:rsid w:val="00A05496"/>
    <w:rsid w:val="00A0650B"/>
    <w:rsid w:val="00A0681B"/>
    <w:rsid w:val="00A07532"/>
    <w:rsid w:val="00A077DE"/>
    <w:rsid w:val="00A07C30"/>
    <w:rsid w:val="00A11233"/>
    <w:rsid w:val="00A116CF"/>
    <w:rsid w:val="00A11B24"/>
    <w:rsid w:val="00A11D29"/>
    <w:rsid w:val="00A12679"/>
    <w:rsid w:val="00A127B6"/>
    <w:rsid w:val="00A12B4D"/>
    <w:rsid w:val="00A131A9"/>
    <w:rsid w:val="00A13997"/>
    <w:rsid w:val="00A13C61"/>
    <w:rsid w:val="00A13ED4"/>
    <w:rsid w:val="00A145AC"/>
    <w:rsid w:val="00A150DC"/>
    <w:rsid w:val="00A15519"/>
    <w:rsid w:val="00A15842"/>
    <w:rsid w:val="00A17A3D"/>
    <w:rsid w:val="00A17F91"/>
    <w:rsid w:val="00A20D1F"/>
    <w:rsid w:val="00A21792"/>
    <w:rsid w:val="00A218B9"/>
    <w:rsid w:val="00A22667"/>
    <w:rsid w:val="00A22ACA"/>
    <w:rsid w:val="00A22D4A"/>
    <w:rsid w:val="00A23189"/>
    <w:rsid w:val="00A23B08"/>
    <w:rsid w:val="00A26240"/>
    <w:rsid w:val="00A2658C"/>
    <w:rsid w:val="00A267E9"/>
    <w:rsid w:val="00A26917"/>
    <w:rsid w:val="00A27479"/>
    <w:rsid w:val="00A27636"/>
    <w:rsid w:val="00A278C5"/>
    <w:rsid w:val="00A27EAD"/>
    <w:rsid w:val="00A27FF6"/>
    <w:rsid w:val="00A303CD"/>
    <w:rsid w:val="00A3042A"/>
    <w:rsid w:val="00A31262"/>
    <w:rsid w:val="00A31433"/>
    <w:rsid w:val="00A31EDE"/>
    <w:rsid w:val="00A32272"/>
    <w:rsid w:val="00A327F0"/>
    <w:rsid w:val="00A338F1"/>
    <w:rsid w:val="00A33905"/>
    <w:rsid w:val="00A33EDF"/>
    <w:rsid w:val="00A33FBA"/>
    <w:rsid w:val="00A3443F"/>
    <w:rsid w:val="00A34706"/>
    <w:rsid w:val="00A35703"/>
    <w:rsid w:val="00A35A86"/>
    <w:rsid w:val="00A35EC6"/>
    <w:rsid w:val="00A36AD6"/>
    <w:rsid w:val="00A37945"/>
    <w:rsid w:val="00A37F60"/>
    <w:rsid w:val="00A409D9"/>
    <w:rsid w:val="00A40A1E"/>
    <w:rsid w:val="00A42191"/>
    <w:rsid w:val="00A421CC"/>
    <w:rsid w:val="00A42657"/>
    <w:rsid w:val="00A42B74"/>
    <w:rsid w:val="00A42BB2"/>
    <w:rsid w:val="00A431E5"/>
    <w:rsid w:val="00A43894"/>
    <w:rsid w:val="00A44C03"/>
    <w:rsid w:val="00A4569A"/>
    <w:rsid w:val="00A45AFD"/>
    <w:rsid w:val="00A45D50"/>
    <w:rsid w:val="00A45E56"/>
    <w:rsid w:val="00A45EB5"/>
    <w:rsid w:val="00A462B0"/>
    <w:rsid w:val="00A464C0"/>
    <w:rsid w:val="00A4664C"/>
    <w:rsid w:val="00A47AF5"/>
    <w:rsid w:val="00A501B6"/>
    <w:rsid w:val="00A50403"/>
    <w:rsid w:val="00A50A25"/>
    <w:rsid w:val="00A51A1F"/>
    <w:rsid w:val="00A53497"/>
    <w:rsid w:val="00A53FAA"/>
    <w:rsid w:val="00A5425E"/>
    <w:rsid w:val="00A55287"/>
    <w:rsid w:val="00A56431"/>
    <w:rsid w:val="00A5707F"/>
    <w:rsid w:val="00A570C8"/>
    <w:rsid w:val="00A604B9"/>
    <w:rsid w:val="00A60AE6"/>
    <w:rsid w:val="00A60D18"/>
    <w:rsid w:val="00A61A78"/>
    <w:rsid w:val="00A622E9"/>
    <w:rsid w:val="00A62DAE"/>
    <w:rsid w:val="00A63AB4"/>
    <w:rsid w:val="00A656A0"/>
    <w:rsid w:val="00A6570F"/>
    <w:rsid w:val="00A65BA6"/>
    <w:rsid w:val="00A65DD8"/>
    <w:rsid w:val="00A66453"/>
    <w:rsid w:val="00A666AF"/>
    <w:rsid w:val="00A66D6F"/>
    <w:rsid w:val="00A66FCF"/>
    <w:rsid w:val="00A67B88"/>
    <w:rsid w:val="00A67C94"/>
    <w:rsid w:val="00A701C8"/>
    <w:rsid w:val="00A70474"/>
    <w:rsid w:val="00A7072B"/>
    <w:rsid w:val="00A7179F"/>
    <w:rsid w:val="00A71D2B"/>
    <w:rsid w:val="00A72767"/>
    <w:rsid w:val="00A72926"/>
    <w:rsid w:val="00A72CAE"/>
    <w:rsid w:val="00A74E35"/>
    <w:rsid w:val="00A7544C"/>
    <w:rsid w:val="00A75800"/>
    <w:rsid w:val="00A75B3B"/>
    <w:rsid w:val="00A75C95"/>
    <w:rsid w:val="00A76444"/>
    <w:rsid w:val="00A7655C"/>
    <w:rsid w:val="00A77A0B"/>
    <w:rsid w:val="00A77AD0"/>
    <w:rsid w:val="00A8050C"/>
    <w:rsid w:val="00A80696"/>
    <w:rsid w:val="00A8070A"/>
    <w:rsid w:val="00A80C0B"/>
    <w:rsid w:val="00A810E1"/>
    <w:rsid w:val="00A817CA"/>
    <w:rsid w:val="00A81965"/>
    <w:rsid w:val="00A823A0"/>
    <w:rsid w:val="00A826F1"/>
    <w:rsid w:val="00A827A4"/>
    <w:rsid w:val="00A82997"/>
    <w:rsid w:val="00A82F31"/>
    <w:rsid w:val="00A8308B"/>
    <w:rsid w:val="00A8342C"/>
    <w:rsid w:val="00A836D2"/>
    <w:rsid w:val="00A84776"/>
    <w:rsid w:val="00A84DE5"/>
    <w:rsid w:val="00A84EAC"/>
    <w:rsid w:val="00A855DD"/>
    <w:rsid w:val="00A861A7"/>
    <w:rsid w:val="00A86AA6"/>
    <w:rsid w:val="00A872A6"/>
    <w:rsid w:val="00A87711"/>
    <w:rsid w:val="00A87947"/>
    <w:rsid w:val="00A87F16"/>
    <w:rsid w:val="00A900BF"/>
    <w:rsid w:val="00A9057A"/>
    <w:rsid w:val="00A909A7"/>
    <w:rsid w:val="00A90BE7"/>
    <w:rsid w:val="00A90CC4"/>
    <w:rsid w:val="00A91669"/>
    <w:rsid w:val="00A91C7F"/>
    <w:rsid w:val="00A91EA0"/>
    <w:rsid w:val="00A9299B"/>
    <w:rsid w:val="00A92B92"/>
    <w:rsid w:val="00A92F72"/>
    <w:rsid w:val="00A92FD9"/>
    <w:rsid w:val="00A93348"/>
    <w:rsid w:val="00A93E7F"/>
    <w:rsid w:val="00A9471F"/>
    <w:rsid w:val="00A94776"/>
    <w:rsid w:val="00A94FDC"/>
    <w:rsid w:val="00A94FFA"/>
    <w:rsid w:val="00A9519A"/>
    <w:rsid w:val="00A951CB"/>
    <w:rsid w:val="00A96664"/>
    <w:rsid w:val="00A97B1A"/>
    <w:rsid w:val="00A97C44"/>
    <w:rsid w:val="00A97E18"/>
    <w:rsid w:val="00AA0259"/>
    <w:rsid w:val="00AA0680"/>
    <w:rsid w:val="00AA1D75"/>
    <w:rsid w:val="00AA1F49"/>
    <w:rsid w:val="00AA2150"/>
    <w:rsid w:val="00AA3973"/>
    <w:rsid w:val="00AA45A0"/>
    <w:rsid w:val="00AA4609"/>
    <w:rsid w:val="00AA5427"/>
    <w:rsid w:val="00AA5B9E"/>
    <w:rsid w:val="00AA64F2"/>
    <w:rsid w:val="00AA665D"/>
    <w:rsid w:val="00AA6891"/>
    <w:rsid w:val="00AA6CDC"/>
    <w:rsid w:val="00AA6F86"/>
    <w:rsid w:val="00AA7BEF"/>
    <w:rsid w:val="00AB0C62"/>
    <w:rsid w:val="00AB137A"/>
    <w:rsid w:val="00AB1BB8"/>
    <w:rsid w:val="00AB1EE7"/>
    <w:rsid w:val="00AB1F00"/>
    <w:rsid w:val="00AB2469"/>
    <w:rsid w:val="00AB2FE0"/>
    <w:rsid w:val="00AB30C1"/>
    <w:rsid w:val="00AB3642"/>
    <w:rsid w:val="00AB4A98"/>
    <w:rsid w:val="00AB4AE7"/>
    <w:rsid w:val="00AB4F98"/>
    <w:rsid w:val="00AB5888"/>
    <w:rsid w:val="00AB63D9"/>
    <w:rsid w:val="00AB752D"/>
    <w:rsid w:val="00AB76E1"/>
    <w:rsid w:val="00AB7A60"/>
    <w:rsid w:val="00AB7AF5"/>
    <w:rsid w:val="00AB7ECB"/>
    <w:rsid w:val="00AC02C6"/>
    <w:rsid w:val="00AC059F"/>
    <w:rsid w:val="00AC0D30"/>
    <w:rsid w:val="00AC15D7"/>
    <w:rsid w:val="00AC163E"/>
    <w:rsid w:val="00AC1D09"/>
    <w:rsid w:val="00AC2116"/>
    <w:rsid w:val="00AC2528"/>
    <w:rsid w:val="00AC2801"/>
    <w:rsid w:val="00AC2BEC"/>
    <w:rsid w:val="00AC3308"/>
    <w:rsid w:val="00AC341A"/>
    <w:rsid w:val="00AC3B64"/>
    <w:rsid w:val="00AC4F5B"/>
    <w:rsid w:val="00AC5084"/>
    <w:rsid w:val="00AC53E4"/>
    <w:rsid w:val="00AC57C0"/>
    <w:rsid w:val="00AC5CB6"/>
    <w:rsid w:val="00AC5F69"/>
    <w:rsid w:val="00AC612B"/>
    <w:rsid w:val="00AC61CD"/>
    <w:rsid w:val="00AC6A21"/>
    <w:rsid w:val="00AC6DFE"/>
    <w:rsid w:val="00AC7287"/>
    <w:rsid w:val="00AC7393"/>
    <w:rsid w:val="00AC74AD"/>
    <w:rsid w:val="00AC7F37"/>
    <w:rsid w:val="00AD1C0F"/>
    <w:rsid w:val="00AD2277"/>
    <w:rsid w:val="00AD2EDC"/>
    <w:rsid w:val="00AD2F7A"/>
    <w:rsid w:val="00AD3125"/>
    <w:rsid w:val="00AD3503"/>
    <w:rsid w:val="00AD3C51"/>
    <w:rsid w:val="00AD3CDE"/>
    <w:rsid w:val="00AD3DA3"/>
    <w:rsid w:val="00AD488C"/>
    <w:rsid w:val="00AD5B6C"/>
    <w:rsid w:val="00AD63BA"/>
    <w:rsid w:val="00AD65A7"/>
    <w:rsid w:val="00AD69E0"/>
    <w:rsid w:val="00AD6A35"/>
    <w:rsid w:val="00AD72D5"/>
    <w:rsid w:val="00AD74B9"/>
    <w:rsid w:val="00AD781A"/>
    <w:rsid w:val="00AD7F45"/>
    <w:rsid w:val="00AE041A"/>
    <w:rsid w:val="00AE07D8"/>
    <w:rsid w:val="00AE1407"/>
    <w:rsid w:val="00AE1CA0"/>
    <w:rsid w:val="00AE2A5A"/>
    <w:rsid w:val="00AE2CC1"/>
    <w:rsid w:val="00AE340B"/>
    <w:rsid w:val="00AE5938"/>
    <w:rsid w:val="00AE59A9"/>
    <w:rsid w:val="00AE5BF7"/>
    <w:rsid w:val="00AE64CB"/>
    <w:rsid w:val="00AE6761"/>
    <w:rsid w:val="00AE6846"/>
    <w:rsid w:val="00AE6C96"/>
    <w:rsid w:val="00AE6D52"/>
    <w:rsid w:val="00AF04E7"/>
    <w:rsid w:val="00AF06DA"/>
    <w:rsid w:val="00AF0745"/>
    <w:rsid w:val="00AF0791"/>
    <w:rsid w:val="00AF0895"/>
    <w:rsid w:val="00AF0900"/>
    <w:rsid w:val="00AF0B9F"/>
    <w:rsid w:val="00AF2498"/>
    <w:rsid w:val="00AF27C3"/>
    <w:rsid w:val="00AF28ED"/>
    <w:rsid w:val="00AF2D18"/>
    <w:rsid w:val="00AF2D24"/>
    <w:rsid w:val="00AF389F"/>
    <w:rsid w:val="00AF39DF"/>
    <w:rsid w:val="00AF3EAD"/>
    <w:rsid w:val="00AF44D2"/>
    <w:rsid w:val="00AF4DF0"/>
    <w:rsid w:val="00AF58BB"/>
    <w:rsid w:val="00AF595A"/>
    <w:rsid w:val="00AF5A56"/>
    <w:rsid w:val="00AF5DFB"/>
    <w:rsid w:val="00AF61DB"/>
    <w:rsid w:val="00AF6AE8"/>
    <w:rsid w:val="00AF72ED"/>
    <w:rsid w:val="00AF76C0"/>
    <w:rsid w:val="00AF7896"/>
    <w:rsid w:val="00AF7FC0"/>
    <w:rsid w:val="00B001DE"/>
    <w:rsid w:val="00B004A8"/>
    <w:rsid w:val="00B007A3"/>
    <w:rsid w:val="00B00F7E"/>
    <w:rsid w:val="00B01A5B"/>
    <w:rsid w:val="00B01F7F"/>
    <w:rsid w:val="00B028B6"/>
    <w:rsid w:val="00B039BC"/>
    <w:rsid w:val="00B04349"/>
    <w:rsid w:val="00B051E0"/>
    <w:rsid w:val="00B05BF7"/>
    <w:rsid w:val="00B061B2"/>
    <w:rsid w:val="00B061CE"/>
    <w:rsid w:val="00B069FF"/>
    <w:rsid w:val="00B06B06"/>
    <w:rsid w:val="00B06C36"/>
    <w:rsid w:val="00B07A9D"/>
    <w:rsid w:val="00B1041A"/>
    <w:rsid w:val="00B109B0"/>
    <w:rsid w:val="00B11021"/>
    <w:rsid w:val="00B11083"/>
    <w:rsid w:val="00B1148B"/>
    <w:rsid w:val="00B1188A"/>
    <w:rsid w:val="00B118C9"/>
    <w:rsid w:val="00B1244E"/>
    <w:rsid w:val="00B12453"/>
    <w:rsid w:val="00B129BF"/>
    <w:rsid w:val="00B135D1"/>
    <w:rsid w:val="00B1364F"/>
    <w:rsid w:val="00B13B1F"/>
    <w:rsid w:val="00B1406C"/>
    <w:rsid w:val="00B141C6"/>
    <w:rsid w:val="00B147B7"/>
    <w:rsid w:val="00B159B9"/>
    <w:rsid w:val="00B168E4"/>
    <w:rsid w:val="00B16BC0"/>
    <w:rsid w:val="00B16D24"/>
    <w:rsid w:val="00B16D7C"/>
    <w:rsid w:val="00B17815"/>
    <w:rsid w:val="00B179BF"/>
    <w:rsid w:val="00B17DC2"/>
    <w:rsid w:val="00B17F47"/>
    <w:rsid w:val="00B2007B"/>
    <w:rsid w:val="00B209AA"/>
    <w:rsid w:val="00B20B56"/>
    <w:rsid w:val="00B20FD3"/>
    <w:rsid w:val="00B21E30"/>
    <w:rsid w:val="00B225E0"/>
    <w:rsid w:val="00B22983"/>
    <w:rsid w:val="00B230EC"/>
    <w:rsid w:val="00B23261"/>
    <w:rsid w:val="00B2345C"/>
    <w:rsid w:val="00B23A2D"/>
    <w:rsid w:val="00B24428"/>
    <w:rsid w:val="00B24C22"/>
    <w:rsid w:val="00B2546A"/>
    <w:rsid w:val="00B256C4"/>
    <w:rsid w:val="00B25972"/>
    <w:rsid w:val="00B25AF3"/>
    <w:rsid w:val="00B25E95"/>
    <w:rsid w:val="00B26455"/>
    <w:rsid w:val="00B2711B"/>
    <w:rsid w:val="00B30472"/>
    <w:rsid w:val="00B30B8D"/>
    <w:rsid w:val="00B31219"/>
    <w:rsid w:val="00B31C24"/>
    <w:rsid w:val="00B31D62"/>
    <w:rsid w:val="00B31DD6"/>
    <w:rsid w:val="00B322BF"/>
    <w:rsid w:val="00B326F0"/>
    <w:rsid w:val="00B329AF"/>
    <w:rsid w:val="00B32F2D"/>
    <w:rsid w:val="00B331A1"/>
    <w:rsid w:val="00B334EA"/>
    <w:rsid w:val="00B33E8C"/>
    <w:rsid w:val="00B34C41"/>
    <w:rsid w:val="00B34F39"/>
    <w:rsid w:val="00B35902"/>
    <w:rsid w:val="00B36198"/>
    <w:rsid w:val="00B373C9"/>
    <w:rsid w:val="00B3773C"/>
    <w:rsid w:val="00B40026"/>
    <w:rsid w:val="00B40381"/>
    <w:rsid w:val="00B4044F"/>
    <w:rsid w:val="00B415AD"/>
    <w:rsid w:val="00B417A2"/>
    <w:rsid w:val="00B41B40"/>
    <w:rsid w:val="00B41D2C"/>
    <w:rsid w:val="00B41EA1"/>
    <w:rsid w:val="00B422CF"/>
    <w:rsid w:val="00B423A5"/>
    <w:rsid w:val="00B4279F"/>
    <w:rsid w:val="00B42C79"/>
    <w:rsid w:val="00B430BD"/>
    <w:rsid w:val="00B4320D"/>
    <w:rsid w:val="00B4382C"/>
    <w:rsid w:val="00B43C51"/>
    <w:rsid w:val="00B45250"/>
    <w:rsid w:val="00B4531D"/>
    <w:rsid w:val="00B45919"/>
    <w:rsid w:val="00B45A0D"/>
    <w:rsid w:val="00B45D67"/>
    <w:rsid w:val="00B46C25"/>
    <w:rsid w:val="00B46C3F"/>
    <w:rsid w:val="00B46D6A"/>
    <w:rsid w:val="00B46E9F"/>
    <w:rsid w:val="00B4779F"/>
    <w:rsid w:val="00B50E7B"/>
    <w:rsid w:val="00B528CC"/>
    <w:rsid w:val="00B52A41"/>
    <w:rsid w:val="00B52BC7"/>
    <w:rsid w:val="00B52C84"/>
    <w:rsid w:val="00B5361E"/>
    <w:rsid w:val="00B5372E"/>
    <w:rsid w:val="00B53C44"/>
    <w:rsid w:val="00B54943"/>
    <w:rsid w:val="00B55570"/>
    <w:rsid w:val="00B5567F"/>
    <w:rsid w:val="00B556B2"/>
    <w:rsid w:val="00B556EC"/>
    <w:rsid w:val="00B57762"/>
    <w:rsid w:val="00B57E8E"/>
    <w:rsid w:val="00B6060B"/>
    <w:rsid w:val="00B60960"/>
    <w:rsid w:val="00B619F4"/>
    <w:rsid w:val="00B61A55"/>
    <w:rsid w:val="00B61BE6"/>
    <w:rsid w:val="00B61CEB"/>
    <w:rsid w:val="00B62632"/>
    <w:rsid w:val="00B63227"/>
    <w:rsid w:val="00B63298"/>
    <w:rsid w:val="00B64F63"/>
    <w:rsid w:val="00B6502D"/>
    <w:rsid w:val="00B654DC"/>
    <w:rsid w:val="00B65DE7"/>
    <w:rsid w:val="00B6612D"/>
    <w:rsid w:val="00B663D9"/>
    <w:rsid w:val="00B6701F"/>
    <w:rsid w:val="00B670AC"/>
    <w:rsid w:val="00B6749A"/>
    <w:rsid w:val="00B67D34"/>
    <w:rsid w:val="00B67FEA"/>
    <w:rsid w:val="00B703A6"/>
    <w:rsid w:val="00B70D1F"/>
    <w:rsid w:val="00B71A14"/>
    <w:rsid w:val="00B72029"/>
    <w:rsid w:val="00B7227A"/>
    <w:rsid w:val="00B72471"/>
    <w:rsid w:val="00B72A17"/>
    <w:rsid w:val="00B72AC7"/>
    <w:rsid w:val="00B72C47"/>
    <w:rsid w:val="00B74816"/>
    <w:rsid w:val="00B75165"/>
    <w:rsid w:val="00B75F8B"/>
    <w:rsid w:val="00B763B6"/>
    <w:rsid w:val="00B76515"/>
    <w:rsid w:val="00B76BDC"/>
    <w:rsid w:val="00B76F56"/>
    <w:rsid w:val="00B77739"/>
    <w:rsid w:val="00B777BE"/>
    <w:rsid w:val="00B779CD"/>
    <w:rsid w:val="00B77A3A"/>
    <w:rsid w:val="00B77FA7"/>
    <w:rsid w:val="00B800E8"/>
    <w:rsid w:val="00B80163"/>
    <w:rsid w:val="00B81DE7"/>
    <w:rsid w:val="00B820B7"/>
    <w:rsid w:val="00B820DE"/>
    <w:rsid w:val="00B825EE"/>
    <w:rsid w:val="00B826C8"/>
    <w:rsid w:val="00B828B2"/>
    <w:rsid w:val="00B82986"/>
    <w:rsid w:val="00B83528"/>
    <w:rsid w:val="00B83963"/>
    <w:rsid w:val="00B84321"/>
    <w:rsid w:val="00B84633"/>
    <w:rsid w:val="00B84761"/>
    <w:rsid w:val="00B847E5"/>
    <w:rsid w:val="00B84C8B"/>
    <w:rsid w:val="00B852D3"/>
    <w:rsid w:val="00B856B9"/>
    <w:rsid w:val="00B85AEF"/>
    <w:rsid w:val="00B85D30"/>
    <w:rsid w:val="00B86CCF"/>
    <w:rsid w:val="00B8777E"/>
    <w:rsid w:val="00B878F6"/>
    <w:rsid w:val="00B87C30"/>
    <w:rsid w:val="00B9055A"/>
    <w:rsid w:val="00B90B3E"/>
    <w:rsid w:val="00B90FDF"/>
    <w:rsid w:val="00B91429"/>
    <w:rsid w:val="00B9164F"/>
    <w:rsid w:val="00B9206D"/>
    <w:rsid w:val="00B93590"/>
    <w:rsid w:val="00B936A3"/>
    <w:rsid w:val="00B9430B"/>
    <w:rsid w:val="00B95884"/>
    <w:rsid w:val="00B95CEA"/>
    <w:rsid w:val="00B966B5"/>
    <w:rsid w:val="00B96AF9"/>
    <w:rsid w:val="00B971BF"/>
    <w:rsid w:val="00BA01F3"/>
    <w:rsid w:val="00BA082F"/>
    <w:rsid w:val="00BA0C18"/>
    <w:rsid w:val="00BA187F"/>
    <w:rsid w:val="00BA1CFC"/>
    <w:rsid w:val="00BA2F91"/>
    <w:rsid w:val="00BA2FB2"/>
    <w:rsid w:val="00BA3029"/>
    <w:rsid w:val="00BA369A"/>
    <w:rsid w:val="00BA4224"/>
    <w:rsid w:val="00BA4C7D"/>
    <w:rsid w:val="00BA4DE2"/>
    <w:rsid w:val="00BA4ECE"/>
    <w:rsid w:val="00BA6766"/>
    <w:rsid w:val="00BA73D9"/>
    <w:rsid w:val="00BA7780"/>
    <w:rsid w:val="00BB029E"/>
    <w:rsid w:val="00BB0306"/>
    <w:rsid w:val="00BB0C67"/>
    <w:rsid w:val="00BB1662"/>
    <w:rsid w:val="00BB2056"/>
    <w:rsid w:val="00BB212A"/>
    <w:rsid w:val="00BB21B8"/>
    <w:rsid w:val="00BB2F56"/>
    <w:rsid w:val="00BB3079"/>
    <w:rsid w:val="00BB3537"/>
    <w:rsid w:val="00BB3A28"/>
    <w:rsid w:val="00BB401E"/>
    <w:rsid w:val="00BB426B"/>
    <w:rsid w:val="00BB492D"/>
    <w:rsid w:val="00BB55BD"/>
    <w:rsid w:val="00BB577C"/>
    <w:rsid w:val="00BB5F61"/>
    <w:rsid w:val="00BB64D4"/>
    <w:rsid w:val="00BB69A0"/>
    <w:rsid w:val="00BB6A32"/>
    <w:rsid w:val="00BB6E8D"/>
    <w:rsid w:val="00BC015A"/>
    <w:rsid w:val="00BC0163"/>
    <w:rsid w:val="00BC07E3"/>
    <w:rsid w:val="00BC0D86"/>
    <w:rsid w:val="00BC1316"/>
    <w:rsid w:val="00BC1BD1"/>
    <w:rsid w:val="00BC1C0C"/>
    <w:rsid w:val="00BC2204"/>
    <w:rsid w:val="00BC234E"/>
    <w:rsid w:val="00BC2715"/>
    <w:rsid w:val="00BC27B3"/>
    <w:rsid w:val="00BC6362"/>
    <w:rsid w:val="00BC6470"/>
    <w:rsid w:val="00BC64D8"/>
    <w:rsid w:val="00BC651E"/>
    <w:rsid w:val="00BC6895"/>
    <w:rsid w:val="00BC72B8"/>
    <w:rsid w:val="00BC75C4"/>
    <w:rsid w:val="00BC76D1"/>
    <w:rsid w:val="00BC7B34"/>
    <w:rsid w:val="00BD048F"/>
    <w:rsid w:val="00BD04AA"/>
    <w:rsid w:val="00BD04C6"/>
    <w:rsid w:val="00BD0601"/>
    <w:rsid w:val="00BD1A5D"/>
    <w:rsid w:val="00BD1A8E"/>
    <w:rsid w:val="00BD1DC1"/>
    <w:rsid w:val="00BD2135"/>
    <w:rsid w:val="00BD218A"/>
    <w:rsid w:val="00BD231F"/>
    <w:rsid w:val="00BD27A4"/>
    <w:rsid w:val="00BD3423"/>
    <w:rsid w:val="00BD37FD"/>
    <w:rsid w:val="00BD4128"/>
    <w:rsid w:val="00BD4522"/>
    <w:rsid w:val="00BD4A38"/>
    <w:rsid w:val="00BD5076"/>
    <w:rsid w:val="00BD5432"/>
    <w:rsid w:val="00BD592E"/>
    <w:rsid w:val="00BD5C1B"/>
    <w:rsid w:val="00BD62FA"/>
    <w:rsid w:val="00BD6566"/>
    <w:rsid w:val="00BD6ADE"/>
    <w:rsid w:val="00BD6FA5"/>
    <w:rsid w:val="00BD7D9D"/>
    <w:rsid w:val="00BE04C5"/>
    <w:rsid w:val="00BE0766"/>
    <w:rsid w:val="00BE2162"/>
    <w:rsid w:val="00BE22E3"/>
    <w:rsid w:val="00BE237E"/>
    <w:rsid w:val="00BE28AF"/>
    <w:rsid w:val="00BE298F"/>
    <w:rsid w:val="00BE2A4A"/>
    <w:rsid w:val="00BE2BBE"/>
    <w:rsid w:val="00BE2FDB"/>
    <w:rsid w:val="00BE3B15"/>
    <w:rsid w:val="00BE41AD"/>
    <w:rsid w:val="00BE4A06"/>
    <w:rsid w:val="00BE50A6"/>
    <w:rsid w:val="00BE53B8"/>
    <w:rsid w:val="00BE59A1"/>
    <w:rsid w:val="00BE6141"/>
    <w:rsid w:val="00BE656F"/>
    <w:rsid w:val="00BE6A71"/>
    <w:rsid w:val="00BE6BFF"/>
    <w:rsid w:val="00BE704D"/>
    <w:rsid w:val="00BE71D7"/>
    <w:rsid w:val="00BE7691"/>
    <w:rsid w:val="00BE778E"/>
    <w:rsid w:val="00BE7881"/>
    <w:rsid w:val="00BE7C16"/>
    <w:rsid w:val="00BE7CEA"/>
    <w:rsid w:val="00BF00E7"/>
    <w:rsid w:val="00BF0BA7"/>
    <w:rsid w:val="00BF0D97"/>
    <w:rsid w:val="00BF0E18"/>
    <w:rsid w:val="00BF14A1"/>
    <w:rsid w:val="00BF20BF"/>
    <w:rsid w:val="00BF287C"/>
    <w:rsid w:val="00BF2996"/>
    <w:rsid w:val="00BF2C6C"/>
    <w:rsid w:val="00BF2FA0"/>
    <w:rsid w:val="00BF348F"/>
    <w:rsid w:val="00BF3C7F"/>
    <w:rsid w:val="00BF3FB9"/>
    <w:rsid w:val="00BF5952"/>
    <w:rsid w:val="00BF6330"/>
    <w:rsid w:val="00BF6CEF"/>
    <w:rsid w:val="00BF6D6F"/>
    <w:rsid w:val="00BF6EE9"/>
    <w:rsid w:val="00BF72E6"/>
    <w:rsid w:val="00BF784F"/>
    <w:rsid w:val="00BF79E4"/>
    <w:rsid w:val="00BF7FAE"/>
    <w:rsid w:val="00C00225"/>
    <w:rsid w:val="00C00E1F"/>
    <w:rsid w:val="00C01E69"/>
    <w:rsid w:val="00C02222"/>
    <w:rsid w:val="00C03A9F"/>
    <w:rsid w:val="00C048CE"/>
    <w:rsid w:val="00C04996"/>
    <w:rsid w:val="00C04CA7"/>
    <w:rsid w:val="00C04D16"/>
    <w:rsid w:val="00C04DF9"/>
    <w:rsid w:val="00C050ED"/>
    <w:rsid w:val="00C0579F"/>
    <w:rsid w:val="00C0580B"/>
    <w:rsid w:val="00C05BA3"/>
    <w:rsid w:val="00C05EC8"/>
    <w:rsid w:val="00C06087"/>
    <w:rsid w:val="00C06E04"/>
    <w:rsid w:val="00C0779F"/>
    <w:rsid w:val="00C07C5D"/>
    <w:rsid w:val="00C10444"/>
    <w:rsid w:val="00C1087A"/>
    <w:rsid w:val="00C108FD"/>
    <w:rsid w:val="00C10B01"/>
    <w:rsid w:val="00C113A9"/>
    <w:rsid w:val="00C125B5"/>
    <w:rsid w:val="00C12BF4"/>
    <w:rsid w:val="00C12BFC"/>
    <w:rsid w:val="00C1393E"/>
    <w:rsid w:val="00C13FE6"/>
    <w:rsid w:val="00C151A8"/>
    <w:rsid w:val="00C1615D"/>
    <w:rsid w:val="00C16766"/>
    <w:rsid w:val="00C17744"/>
    <w:rsid w:val="00C20519"/>
    <w:rsid w:val="00C20A5B"/>
    <w:rsid w:val="00C20FD3"/>
    <w:rsid w:val="00C21895"/>
    <w:rsid w:val="00C21A19"/>
    <w:rsid w:val="00C21B23"/>
    <w:rsid w:val="00C21D0E"/>
    <w:rsid w:val="00C22055"/>
    <w:rsid w:val="00C221C1"/>
    <w:rsid w:val="00C22215"/>
    <w:rsid w:val="00C22A10"/>
    <w:rsid w:val="00C22AAC"/>
    <w:rsid w:val="00C236D6"/>
    <w:rsid w:val="00C23D2F"/>
    <w:rsid w:val="00C23E4F"/>
    <w:rsid w:val="00C24FEC"/>
    <w:rsid w:val="00C25E4E"/>
    <w:rsid w:val="00C263D7"/>
    <w:rsid w:val="00C26C5C"/>
    <w:rsid w:val="00C27D3B"/>
    <w:rsid w:val="00C27DDA"/>
    <w:rsid w:val="00C3016D"/>
    <w:rsid w:val="00C303D0"/>
    <w:rsid w:val="00C31257"/>
    <w:rsid w:val="00C31B59"/>
    <w:rsid w:val="00C3204F"/>
    <w:rsid w:val="00C3234B"/>
    <w:rsid w:val="00C326BF"/>
    <w:rsid w:val="00C3304D"/>
    <w:rsid w:val="00C331E3"/>
    <w:rsid w:val="00C33290"/>
    <w:rsid w:val="00C33C5B"/>
    <w:rsid w:val="00C35063"/>
    <w:rsid w:val="00C3532D"/>
    <w:rsid w:val="00C3545D"/>
    <w:rsid w:val="00C35C5C"/>
    <w:rsid w:val="00C35D6E"/>
    <w:rsid w:val="00C35F08"/>
    <w:rsid w:val="00C35F25"/>
    <w:rsid w:val="00C36624"/>
    <w:rsid w:val="00C36C31"/>
    <w:rsid w:val="00C36F4C"/>
    <w:rsid w:val="00C37681"/>
    <w:rsid w:val="00C4039A"/>
    <w:rsid w:val="00C407B3"/>
    <w:rsid w:val="00C4289B"/>
    <w:rsid w:val="00C4359A"/>
    <w:rsid w:val="00C43AA5"/>
    <w:rsid w:val="00C441B9"/>
    <w:rsid w:val="00C44339"/>
    <w:rsid w:val="00C44607"/>
    <w:rsid w:val="00C4470D"/>
    <w:rsid w:val="00C447E2"/>
    <w:rsid w:val="00C4489F"/>
    <w:rsid w:val="00C44D92"/>
    <w:rsid w:val="00C45139"/>
    <w:rsid w:val="00C456B0"/>
    <w:rsid w:val="00C45A13"/>
    <w:rsid w:val="00C47A3F"/>
    <w:rsid w:val="00C500FF"/>
    <w:rsid w:val="00C502C0"/>
    <w:rsid w:val="00C506C4"/>
    <w:rsid w:val="00C506F4"/>
    <w:rsid w:val="00C52475"/>
    <w:rsid w:val="00C52638"/>
    <w:rsid w:val="00C526E6"/>
    <w:rsid w:val="00C52794"/>
    <w:rsid w:val="00C536AC"/>
    <w:rsid w:val="00C54170"/>
    <w:rsid w:val="00C542AE"/>
    <w:rsid w:val="00C5563B"/>
    <w:rsid w:val="00C563FD"/>
    <w:rsid w:val="00C564A4"/>
    <w:rsid w:val="00C57141"/>
    <w:rsid w:val="00C5787B"/>
    <w:rsid w:val="00C57FF0"/>
    <w:rsid w:val="00C601C5"/>
    <w:rsid w:val="00C6051B"/>
    <w:rsid w:val="00C60817"/>
    <w:rsid w:val="00C60B9E"/>
    <w:rsid w:val="00C60D16"/>
    <w:rsid w:val="00C6106D"/>
    <w:rsid w:val="00C611AB"/>
    <w:rsid w:val="00C61441"/>
    <w:rsid w:val="00C614C2"/>
    <w:rsid w:val="00C6150B"/>
    <w:rsid w:val="00C61FD7"/>
    <w:rsid w:val="00C62ABA"/>
    <w:rsid w:val="00C62EEC"/>
    <w:rsid w:val="00C645EA"/>
    <w:rsid w:val="00C64A68"/>
    <w:rsid w:val="00C64C54"/>
    <w:rsid w:val="00C6531B"/>
    <w:rsid w:val="00C6555B"/>
    <w:rsid w:val="00C6564B"/>
    <w:rsid w:val="00C65997"/>
    <w:rsid w:val="00C65C26"/>
    <w:rsid w:val="00C65C5D"/>
    <w:rsid w:val="00C65D10"/>
    <w:rsid w:val="00C65DFB"/>
    <w:rsid w:val="00C65F2A"/>
    <w:rsid w:val="00C66146"/>
    <w:rsid w:val="00C6653F"/>
    <w:rsid w:val="00C66AC2"/>
    <w:rsid w:val="00C67043"/>
    <w:rsid w:val="00C6736A"/>
    <w:rsid w:val="00C67E7B"/>
    <w:rsid w:val="00C702F6"/>
    <w:rsid w:val="00C704BC"/>
    <w:rsid w:val="00C70DB1"/>
    <w:rsid w:val="00C70F58"/>
    <w:rsid w:val="00C72007"/>
    <w:rsid w:val="00C7292C"/>
    <w:rsid w:val="00C72996"/>
    <w:rsid w:val="00C72C4D"/>
    <w:rsid w:val="00C72E20"/>
    <w:rsid w:val="00C73860"/>
    <w:rsid w:val="00C73DFF"/>
    <w:rsid w:val="00C7465C"/>
    <w:rsid w:val="00C7495A"/>
    <w:rsid w:val="00C74E10"/>
    <w:rsid w:val="00C74EE3"/>
    <w:rsid w:val="00C7532C"/>
    <w:rsid w:val="00C755A0"/>
    <w:rsid w:val="00C75805"/>
    <w:rsid w:val="00C75933"/>
    <w:rsid w:val="00C7740B"/>
    <w:rsid w:val="00C7780D"/>
    <w:rsid w:val="00C77FD1"/>
    <w:rsid w:val="00C800ED"/>
    <w:rsid w:val="00C806E5"/>
    <w:rsid w:val="00C808FE"/>
    <w:rsid w:val="00C81335"/>
    <w:rsid w:val="00C82927"/>
    <w:rsid w:val="00C82A84"/>
    <w:rsid w:val="00C82AF8"/>
    <w:rsid w:val="00C82D6E"/>
    <w:rsid w:val="00C833FD"/>
    <w:rsid w:val="00C8415C"/>
    <w:rsid w:val="00C841FB"/>
    <w:rsid w:val="00C848BC"/>
    <w:rsid w:val="00C85425"/>
    <w:rsid w:val="00C85426"/>
    <w:rsid w:val="00C85BB9"/>
    <w:rsid w:val="00C85CE6"/>
    <w:rsid w:val="00C86288"/>
    <w:rsid w:val="00C868B9"/>
    <w:rsid w:val="00C86A6F"/>
    <w:rsid w:val="00C86A94"/>
    <w:rsid w:val="00C86B14"/>
    <w:rsid w:val="00C8728B"/>
    <w:rsid w:val="00C875A8"/>
    <w:rsid w:val="00C87A64"/>
    <w:rsid w:val="00C87B88"/>
    <w:rsid w:val="00C90121"/>
    <w:rsid w:val="00C90284"/>
    <w:rsid w:val="00C90624"/>
    <w:rsid w:val="00C912AF"/>
    <w:rsid w:val="00C91741"/>
    <w:rsid w:val="00C9177D"/>
    <w:rsid w:val="00C924E3"/>
    <w:rsid w:val="00C9284F"/>
    <w:rsid w:val="00C93B42"/>
    <w:rsid w:val="00C94C1A"/>
    <w:rsid w:val="00C94F19"/>
    <w:rsid w:val="00C950EF"/>
    <w:rsid w:val="00C95EC2"/>
    <w:rsid w:val="00C96A49"/>
    <w:rsid w:val="00C96BC1"/>
    <w:rsid w:val="00C97EAF"/>
    <w:rsid w:val="00CA0537"/>
    <w:rsid w:val="00CA0B5F"/>
    <w:rsid w:val="00CA0DEB"/>
    <w:rsid w:val="00CA0DF6"/>
    <w:rsid w:val="00CA13B1"/>
    <w:rsid w:val="00CA152B"/>
    <w:rsid w:val="00CA22E9"/>
    <w:rsid w:val="00CA26F5"/>
    <w:rsid w:val="00CA28E0"/>
    <w:rsid w:val="00CA293B"/>
    <w:rsid w:val="00CA2E7A"/>
    <w:rsid w:val="00CA3107"/>
    <w:rsid w:val="00CA336C"/>
    <w:rsid w:val="00CA35BE"/>
    <w:rsid w:val="00CA42E2"/>
    <w:rsid w:val="00CA4D8C"/>
    <w:rsid w:val="00CA5563"/>
    <w:rsid w:val="00CA58A6"/>
    <w:rsid w:val="00CA58AB"/>
    <w:rsid w:val="00CA5A37"/>
    <w:rsid w:val="00CA6245"/>
    <w:rsid w:val="00CA6696"/>
    <w:rsid w:val="00CA670A"/>
    <w:rsid w:val="00CA6B0C"/>
    <w:rsid w:val="00CA71D0"/>
    <w:rsid w:val="00CA793F"/>
    <w:rsid w:val="00CA7DFA"/>
    <w:rsid w:val="00CB0372"/>
    <w:rsid w:val="00CB072D"/>
    <w:rsid w:val="00CB1DA1"/>
    <w:rsid w:val="00CB1DD1"/>
    <w:rsid w:val="00CB2149"/>
    <w:rsid w:val="00CB286A"/>
    <w:rsid w:val="00CB2E73"/>
    <w:rsid w:val="00CB300C"/>
    <w:rsid w:val="00CB32D0"/>
    <w:rsid w:val="00CB3560"/>
    <w:rsid w:val="00CB3D7C"/>
    <w:rsid w:val="00CB419F"/>
    <w:rsid w:val="00CB47D9"/>
    <w:rsid w:val="00CB4C79"/>
    <w:rsid w:val="00CB4F1D"/>
    <w:rsid w:val="00CB5486"/>
    <w:rsid w:val="00CB56DD"/>
    <w:rsid w:val="00CB572E"/>
    <w:rsid w:val="00CB5753"/>
    <w:rsid w:val="00CB5D09"/>
    <w:rsid w:val="00CB611E"/>
    <w:rsid w:val="00CB614E"/>
    <w:rsid w:val="00CB6AAD"/>
    <w:rsid w:val="00CB6ABB"/>
    <w:rsid w:val="00CB7167"/>
    <w:rsid w:val="00CB74F3"/>
    <w:rsid w:val="00CB7660"/>
    <w:rsid w:val="00CB797E"/>
    <w:rsid w:val="00CC076B"/>
    <w:rsid w:val="00CC10A0"/>
    <w:rsid w:val="00CC143F"/>
    <w:rsid w:val="00CC173B"/>
    <w:rsid w:val="00CC1B2C"/>
    <w:rsid w:val="00CC1EEB"/>
    <w:rsid w:val="00CC24CE"/>
    <w:rsid w:val="00CC256D"/>
    <w:rsid w:val="00CC25F9"/>
    <w:rsid w:val="00CC261F"/>
    <w:rsid w:val="00CC3251"/>
    <w:rsid w:val="00CC3E7C"/>
    <w:rsid w:val="00CC3FCC"/>
    <w:rsid w:val="00CC4458"/>
    <w:rsid w:val="00CC5004"/>
    <w:rsid w:val="00CC5053"/>
    <w:rsid w:val="00CC558C"/>
    <w:rsid w:val="00CC597C"/>
    <w:rsid w:val="00CC6A9D"/>
    <w:rsid w:val="00CC72F1"/>
    <w:rsid w:val="00CC7380"/>
    <w:rsid w:val="00CC7A54"/>
    <w:rsid w:val="00CC7BA9"/>
    <w:rsid w:val="00CD08BE"/>
    <w:rsid w:val="00CD08D9"/>
    <w:rsid w:val="00CD1044"/>
    <w:rsid w:val="00CD1433"/>
    <w:rsid w:val="00CD2620"/>
    <w:rsid w:val="00CD2EE6"/>
    <w:rsid w:val="00CD41DE"/>
    <w:rsid w:val="00CD4926"/>
    <w:rsid w:val="00CD586A"/>
    <w:rsid w:val="00CD5B96"/>
    <w:rsid w:val="00CD66C4"/>
    <w:rsid w:val="00CD6CC2"/>
    <w:rsid w:val="00CD783F"/>
    <w:rsid w:val="00CD7997"/>
    <w:rsid w:val="00CD7BC7"/>
    <w:rsid w:val="00CE036F"/>
    <w:rsid w:val="00CE0823"/>
    <w:rsid w:val="00CE0AA2"/>
    <w:rsid w:val="00CE0F9F"/>
    <w:rsid w:val="00CE1476"/>
    <w:rsid w:val="00CE19E2"/>
    <w:rsid w:val="00CE24FB"/>
    <w:rsid w:val="00CE29F4"/>
    <w:rsid w:val="00CE3ABA"/>
    <w:rsid w:val="00CE3BBC"/>
    <w:rsid w:val="00CE3EA3"/>
    <w:rsid w:val="00CE40B5"/>
    <w:rsid w:val="00CE4527"/>
    <w:rsid w:val="00CE4D3C"/>
    <w:rsid w:val="00CE4DF8"/>
    <w:rsid w:val="00CE4ED4"/>
    <w:rsid w:val="00CE57D3"/>
    <w:rsid w:val="00CE69E4"/>
    <w:rsid w:val="00CF03BD"/>
    <w:rsid w:val="00CF160D"/>
    <w:rsid w:val="00CF1662"/>
    <w:rsid w:val="00CF1861"/>
    <w:rsid w:val="00CF19EA"/>
    <w:rsid w:val="00CF214C"/>
    <w:rsid w:val="00CF23DF"/>
    <w:rsid w:val="00CF28BB"/>
    <w:rsid w:val="00CF316E"/>
    <w:rsid w:val="00CF345D"/>
    <w:rsid w:val="00CF396A"/>
    <w:rsid w:val="00CF3985"/>
    <w:rsid w:val="00CF48D0"/>
    <w:rsid w:val="00CF5812"/>
    <w:rsid w:val="00CF60D8"/>
    <w:rsid w:val="00CF63DD"/>
    <w:rsid w:val="00CF651D"/>
    <w:rsid w:val="00CF65A5"/>
    <w:rsid w:val="00CF7129"/>
    <w:rsid w:val="00CF79B6"/>
    <w:rsid w:val="00D0037C"/>
    <w:rsid w:val="00D00412"/>
    <w:rsid w:val="00D004EF"/>
    <w:rsid w:val="00D0117A"/>
    <w:rsid w:val="00D0238F"/>
    <w:rsid w:val="00D03DB7"/>
    <w:rsid w:val="00D04E82"/>
    <w:rsid w:val="00D05765"/>
    <w:rsid w:val="00D05F4B"/>
    <w:rsid w:val="00D06708"/>
    <w:rsid w:val="00D06A8B"/>
    <w:rsid w:val="00D06BFD"/>
    <w:rsid w:val="00D07EB0"/>
    <w:rsid w:val="00D07FDF"/>
    <w:rsid w:val="00D10397"/>
    <w:rsid w:val="00D10CD9"/>
    <w:rsid w:val="00D11632"/>
    <w:rsid w:val="00D117BC"/>
    <w:rsid w:val="00D11FC9"/>
    <w:rsid w:val="00D12167"/>
    <w:rsid w:val="00D12AEB"/>
    <w:rsid w:val="00D12F7D"/>
    <w:rsid w:val="00D13AA8"/>
    <w:rsid w:val="00D13DAD"/>
    <w:rsid w:val="00D14265"/>
    <w:rsid w:val="00D147EC"/>
    <w:rsid w:val="00D149C1"/>
    <w:rsid w:val="00D14A72"/>
    <w:rsid w:val="00D1510D"/>
    <w:rsid w:val="00D15856"/>
    <w:rsid w:val="00D15F92"/>
    <w:rsid w:val="00D1625D"/>
    <w:rsid w:val="00D1664E"/>
    <w:rsid w:val="00D1666D"/>
    <w:rsid w:val="00D16743"/>
    <w:rsid w:val="00D17122"/>
    <w:rsid w:val="00D17510"/>
    <w:rsid w:val="00D17CEB"/>
    <w:rsid w:val="00D2016A"/>
    <w:rsid w:val="00D202E5"/>
    <w:rsid w:val="00D21FE0"/>
    <w:rsid w:val="00D22854"/>
    <w:rsid w:val="00D22F48"/>
    <w:rsid w:val="00D232E4"/>
    <w:rsid w:val="00D24CFE"/>
    <w:rsid w:val="00D24D3F"/>
    <w:rsid w:val="00D2532C"/>
    <w:rsid w:val="00D25DE2"/>
    <w:rsid w:val="00D265E8"/>
    <w:rsid w:val="00D26A49"/>
    <w:rsid w:val="00D26AEB"/>
    <w:rsid w:val="00D26E8D"/>
    <w:rsid w:val="00D2701A"/>
    <w:rsid w:val="00D27661"/>
    <w:rsid w:val="00D301B0"/>
    <w:rsid w:val="00D30A2D"/>
    <w:rsid w:val="00D31483"/>
    <w:rsid w:val="00D322BD"/>
    <w:rsid w:val="00D32BCF"/>
    <w:rsid w:val="00D33E28"/>
    <w:rsid w:val="00D34F67"/>
    <w:rsid w:val="00D34FEE"/>
    <w:rsid w:val="00D35413"/>
    <w:rsid w:val="00D359E3"/>
    <w:rsid w:val="00D35ADC"/>
    <w:rsid w:val="00D37188"/>
    <w:rsid w:val="00D371E9"/>
    <w:rsid w:val="00D3766B"/>
    <w:rsid w:val="00D3793D"/>
    <w:rsid w:val="00D37BA2"/>
    <w:rsid w:val="00D40B7F"/>
    <w:rsid w:val="00D40BB1"/>
    <w:rsid w:val="00D41978"/>
    <w:rsid w:val="00D41A28"/>
    <w:rsid w:val="00D42088"/>
    <w:rsid w:val="00D42192"/>
    <w:rsid w:val="00D42C17"/>
    <w:rsid w:val="00D42CD3"/>
    <w:rsid w:val="00D42FA3"/>
    <w:rsid w:val="00D43DBF"/>
    <w:rsid w:val="00D43DC3"/>
    <w:rsid w:val="00D454B5"/>
    <w:rsid w:val="00D454DA"/>
    <w:rsid w:val="00D45904"/>
    <w:rsid w:val="00D4732C"/>
    <w:rsid w:val="00D473C2"/>
    <w:rsid w:val="00D47D8B"/>
    <w:rsid w:val="00D502E5"/>
    <w:rsid w:val="00D50492"/>
    <w:rsid w:val="00D505B1"/>
    <w:rsid w:val="00D50715"/>
    <w:rsid w:val="00D50B13"/>
    <w:rsid w:val="00D50C56"/>
    <w:rsid w:val="00D5111F"/>
    <w:rsid w:val="00D51487"/>
    <w:rsid w:val="00D5175B"/>
    <w:rsid w:val="00D518EA"/>
    <w:rsid w:val="00D51A9F"/>
    <w:rsid w:val="00D51CA1"/>
    <w:rsid w:val="00D51CBF"/>
    <w:rsid w:val="00D5245E"/>
    <w:rsid w:val="00D5328F"/>
    <w:rsid w:val="00D535C8"/>
    <w:rsid w:val="00D5480B"/>
    <w:rsid w:val="00D553F4"/>
    <w:rsid w:val="00D55E4D"/>
    <w:rsid w:val="00D560F2"/>
    <w:rsid w:val="00D56420"/>
    <w:rsid w:val="00D5686D"/>
    <w:rsid w:val="00D574B8"/>
    <w:rsid w:val="00D5779A"/>
    <w:rsid w:val="00D577A2"/>
    <w:rsid w:val="00D578AE"/>
    <w:rsid w:val="00D57B56"/>
    <w:rsid w:val="00D608B7"/>
    <w:rsid w:val="00D60902"/>
    <w:rsid w:val="00D60CCD"/>
    <w:rsid w:val="00D60DD8"/>
    <w:rsid w:val="00D610BA"/>
    <w:rsid w:val="00D610DD"/>
    <w:rsid w:val="00D6161D"/>
    <w:rsid w:val="00D6172A"/>
    <w:rsid w:val="00D62801"/>
    <w:rsid w:val="00D64781"/>
    <w:rsid w:val="00D647D0"/>
    <w:rsid w:val="00D64BC7"/>
    <w:rsid w:val="00D64ED3"/>
    <w:rsid w:val="00D64EDC"/>
    <w:rsid w:val="00D65721"/>
    <w:rsid w:val="00D6592A"/>
    <w:rsid w:val="00D65E3B"/>
    <w:rsid w:val="00D664ED"/>
    <w:rsid w:val="00D66655"/>
    <w:rsid w:val="00D66925"/>
    <w:rsid w:val="00D67551"/>
    <w:rsid w:val="00D675CB"/>
    <w:rsid w:val="00D675E5"/>
    <w:rsid w:val="00D67D4F"/>
    <w:rsid w:val="00D702A8"/>
    <w:rsid w:val="00D70A41"/>
    <w:rsid w:val="00D7126F"/>
    <w:rsid w:val="00D71522"/>
    <w:rsid w:val="00D71D70"/>
    <w:rsid w:val="00D72767"/>
    <w:rsid w:val="00D72C51"/>
    <w:rsid w:val="00D73316"/>
    <w:rsid w:val="00D73926"/>
    <w:rsid w:val="00D744DD"/>
    <w:rsid w:val="00D74D29"/>
    <w:rsid w:val="00D74E00"/>
    <w:rsid w:val="00D76C68"/>
    <w:rsid w:val="00D77134"/>
    <w:rsid w:val="00D77A0E"/>
    <w:rsid w:val="00D77D09"/>
    <w:rsid w:val="00D803D5"/>
    <w:rsid w:val="00D80B3B"/>
    <w:rsid w:val="00D81250"/>
    <w:rsid w:val="00D8186D"/>
    <w:rsid w:val="00D81FE1"/>
    <w:rsid w:val="00D83BEE"/>
    <w:rsid w:val="00D85CB5"/>
    <w:rsid w:val="00D85F02"/>
    <w:rsid w:val="00D865F4"/>
    <w:rsid w:val="00D86A55"/>
    <w:rsid w:val="00D86B65"/>
    <w:rsid w:val="00D86CBE"/>
    <w:rsid w:val="00D87C25"/>
    <w:rsid w:val="00D9078C"/>
    <w:rsid w:val="00D90981"/>
    <w:rsid w:val="00D90A4D"/>
    <w:rsid w:val="00D9144D"/>
    <w:rsid w:val="00D91953"/>
    <w:rsid w:val="00D91CF3"/>
    <w:rsid w:val="00D92A82"/>
    <w:rsid w:val="00D9364C"/>
    <w:rsid w:val="00D936A7"/>
    <w:rsid w:val="00D93838"/>
    <w:rsid w:val="00D9412E"/>
    <w:rsid w:val="00D941B4"/>
    <w:rsid w:val="00D9543B"/>
    <w:rsid w:val="00D95D76"/>
    <w:rsid w:val="00D95F05"/>
    <w:rsid w:val="00D97244"/>
    <w:rsid w:val="00D97C28"/>
    <w:rsid w:val="00DA02BD"/>
    <w:rsid w:val="00DA0A3F"/>
    <w:rsid w:val="00DA104B"/>
    <w:rsid w:val="00DA119F"/>
    <w:rsid w:val="00DA13A2"/>
    <w:rsid w:val="00DA1825"/>
    <w:rsid w:val="00DA1968"/>
    <w:rsid w:val="00DA1C9C"/>
    <w:rsid w:val="00DA2D24"/>
    <w:rsid w:val="00DA2D50"/>
    <w:rsid w:val="00DA2D74"/>
    <w:rsid w:val="00DA4485"/>
    <w:rsid w:val="00DA533D"/>
    <w:rsid w:val="00DA5F03"/>
    <w:rsid w:val="00DA60E8"/>
    <w:rsid w:val="00DA6F89"/>
    <w:rsid w:val="00DA730C"/>
    <w:rsid w:val="00DB001D"/>
    <w:rsid w:val="00DB0E20"/>
    <w:rsid w:val="00DB26D1"/>
    <w:rsid w:val="00DB27C5"/>
    <w:rsid w:val="00DB293B"/>
    <w:rsid w:val="00DB2B5E"/>
    <w:rsid w:val="00DB2B97"/>
    <w:rsid w:val="00DB3A0E"/>
    <w:rsid w:val="00DB3BC8"/>
    <w:rsid w:val="00DB44D1"/>
    <w:rsid w:val="00DB4641"/>
    <w:rsid w:val="00DB4C77"/>
    <w:rsid w:val="00DB562F"/>
    <w:rsid w:val="00DB5697"/>
    <w:rsid w:val="00DB56A6"/>
    <w:rsid w:val="00DB5AF7"/>
    <w:rsid w:val="00DB5EE9"/>
    <w:rsid w:val="00DB6654"/>
    <w:rsid w:val="00DB6F9C"/>
    <w:rsid w:val="00DC0BB8"/>
    <w:rsid w:val="00DC206B"/>
    <w:rsid w:val="00DC2071"/>
    <w:rsid w:val="00DC23BB"/>
    <w:rsid w:val="00DC26A4"/>
    <w:rsid w:val="00DC2D4C"/>
    <w:rsid w:val="00DC3933"/>
    <w:rsid w:val="00DC448D"/>
    <w:rsid w:val="00DC44E7"/>
    <w:rsid w:val="00DC4515"/>
    <w:rsid w:val="00DC4AEF"/>
    <w:rsid w:val="00DC4B11"/>
    <w:rsid w:val="00DC4C4A"/>
    <w:rsid w:val="00DC5F52"/>
    <w:rsid w:val="00DC60FE"/>
    <w:rsid w:val="00DC6580"/>
    <w:rsid w:val="00DC7507"/>
    <w:rsid w:val="00DC7B1F"/>
    <w:rsid w:val="00DD0A4B"/>
    <w:rsid w:val="00DD0B89"/>
    <w:rsid w:val="00DD0CE1"/>
    <w:rsid w:val="00DD0FDB"/>
    <w:rsid w:val="00DD101E"/>
    <w:rsid w:val="00DD17CC"/>
    <w:rsid w:val="00DD2D98"/>
    <w:rsid w:val="00DD31B6"/>
    <w:rsid w:val="00DD3313"/>
    <w:rsid w:val="00DD34B1"/>
    <w:rsid w:val="00DD3851"/>
    <w:rsid w:val="00DD3A38"/>
    <w:rsid w:val="00DD540A"/>
    <w:rsid w:val="00DD59BC"/>
    <w:rsid w:val="00DD5DA2"/>
    <w:rsid w:val="00DD67AD"/>
    <w:rsid w:val="00DD6A14"/>
    <w:rsid w:val="00DD6BDB"/>
    <w:rsid w:val="00DD6BE4"/>
    <w:rsid w:val="00DD6D2A"/>
    <w:rsid w:val="00DD6FF0"/>
    <w:rsid w:val="00DD7997"/>
    <w:rsid w:val="00DD7D75"/>
    <w:rsid w:val="00DE0301"/>
    <w:rsid w:val="00DE1074"/>
    <w:rsid w:val="00DE10FE"/>
    <w:rsid w:val="00DE1E12"/>
    <w:rsid w:val="00DE213C"/>
    <w:rsid w:val="00DE2289"/>
    <w:rsid w:val="00DE23D4"/>
    <w:rsid w:val="00DE2DA0"/>
    <w:rsid w:val="00DE2DFA"/>
    <w:rsid w:val="00DE3174"/>
    <w:rsid w:val="00DE4204"/>
    <w:rsid w:val="00DE48C3"/>
    <w:rsid w:val="00DE4CE1"/>
    <w:rsid w:val="00DE4D61"/>
    <w:rsid w:val="00DE5473"/>
    <w:rsid w:val="00DE5F5D"/>
    <w:rsid w:val="00DF0436"/>
    <w:rsid w:val="00DF0BDB"/>
    <w:rsid w:val="00DF0E11"/>
    <w:rsid w:val="00DF104C"/>
    <w:rsid w:val="00DF1701"/>
    <w:rsid w:val="00DF1AE0"/>
    <w:rsid w:val="00DF1C22"/>
    <w:rsid w:val="00DF1ED7"/>
    <w:rsid w:val="00DF292A"/>
    <w:rsid w:val="00DF2BFA"/>
    <w:rsid w:val="00DF373E"/>
    <w:rsid w:val="00DF377E"/>
    <w:rsid w:val="00DF38F5"/>
    <w:rsid w:val="00DF3B2A"/>
    <w:rsid w:val="00DF458C"/>
    <w:rsid w:val="00DF503C"/>
    <w:rsid w:val="00DF53BF"/>
    <w:rsid w:val="00DF5EA7"/>
    <w:rsid w:val="00DF61C0"/>
    <w:rsid w:val="00DF6FA1"/>
    <w:rsid w:val="00DF77B1"/>
    <w:rsid w:val="00DF781C"/>
    <w:rsid w:val="00DF7BBA"/>
    <w:rsid w:val="00DF7E9B"/>
    <w:rsid w:val="00E001E3"/>
    <w:rsid w:val="00E00762"/>
    <w:rsid w:val="00E00855"/>
    <w:rsid w:val="00E0105F"/>
    <w:rsid w:val="00E01114"/>
    <w:rsid w:val="00E011A8"/>
    <w:rsid w:val="00E01358"/>
    <w:rsid w:val="00E01390"/>
    <w:rsid w:val="00E01446"/>
    <w:rsid w:val="00E017D3"/>
    <w:rsid w:val="00E01A96"/>
    <w:rsid w:val="00E01B2A"/>
    <w:rsid w:val="00E020C3"/>
    <w:rsid w:val="00E022FC"/>
    <w:rsid w:val="00E023F8"/>
    <w:rsid w:val="00E02ABA"/>
    <w:rsid w:val="00E02C3B"/>
    <w:rsid w:val="00E03189"/>
    <w:rsid w:val="00E03A33"/>
    <w:rsid w:val="00E04677"/>
    <w:rsid w:val="00E04680"/>
    <w:rsid w:val="00E047CB"/>
    <w:rsid w:val="00E0551A"/>
    <w:rsid w:val="00E0586B"/>
    <w:rsid w:val="00E05C2A"/>
    <w:rsid w:val="00E06927"/>
    <w:rsid w:val="00E06A0D"/>
    <w:rsid w:val="00E07416"/>
    <w:rsid w:val="00E0775B"/>
    <w:rsid w:val="00E10324"/>
    <w:rsid w:val="00E111B8"/>
    <w:rsid w:val="00E11451"/>
    <w:rsid w:val="00E12F4F"/>
    <w:rsid w:val="00E154CE"/>
    <w:rsid w:val="00E15721"/>
    <w:rsid w:val="00E15E07"/>
    <w:rsid w:val="00E15E5B"/>
    <w:rsid w:val="00E168F0"/>
    <w:rsid w:val="00E16C6D"/>
    <w:rsid w:val="00E17ADC"/>
    <w:rsid w:val="00E20358"/>
    <w:rsid w:val="00E20556"/>
    <w:rsid w:val="00E20AFA"/>
    <w:rsid w:val="00E20C03"/>
    <w:rsid w:val="00E20C1F"/>
    <w:rsid w:val="00E20C24"/>
    <w:rsid w:val="00E22262"/>
    <w:rsid w:val="00E22849"/>
    <w:rsid w:val="00E22C3E"/>
    <w:rsid w:val="00E235E0"/>
    <w:rsid w:val="00E237D4"/>
    <w:rsid w:val="00E23816"/>
    <w:rsid w:val="00E23BA3"/>
    <w:rsid w:val="00E23D69"/>
    <w:rsid w:val="00E24454"/>
    <w:rsid w:val="00E245DF"/>
    <w:rsid w:val="00E24813"/>
    <w:rsid w:val="00E24E56"/>
    <w:rsid w:val="00E253B9"/>
    <w:rsid w:val="00E26437"/>
    <w:rsid w:val="00E26CA5"/>
    <w:rsid w:val="00E26E79"/>
    <w:rsid w:val="00E27275"/>
    <w:rsid w:val="00E272EC"/>
    <w:rsid w:val="00E2748A"/>
    <w:rsid w:val="00E274B1"/>
    <w:rsid w:val="00E27AC3"/>
    <w:rsid w:val="00E27B10"/>
    <w:rsid w:val="00E30148"/>
    <w:rsid w:val="00E30DDD"/>
    <w:rsid w:val="00E30E70"/>
    <w:rsid w:val="00E312EA"/>
    <w:rsid w:val="00E31330"/>
    <w:rsid w:val="00E31CF3"/>
    <w:rsid w:val="00E3327D"/>
    <w:rsid w:val="00E33512"/>
    <w:rsid w:val="00E33736"/>
    <w:rsid w:val="00E34A02"/>
    <w:rsid w:val="00E35090"/>
    <w:rsid w:val="00E3554F"/>
    <w:rsid w:val="00E35BDE"/>
    <w:rsid w:val="00E36302"/>
    <w:rsid w:val="00E36BDB"/>
    <w:rsid w:val="00E370E1"/>
    <w:rsid w:val="00E37609"/>
    <w:rsid w:val="00E378B3"/>
    <w:rsid w:val="00E378B7"/>
    <w:rsid w:val="00E37B06"/>
    <w:rsid w:val="00E37BD9"/>
    <w:rsid w:val="00E37DE4"/>
    <w:rsid w:val="00E400D4"/>
    <w:rsid w:val="00E407FC"/>
    <w:rsid w:val="00E412C4"/>
    <w:rsid w:val="00E41883"/>
    <w:rsid w:val="00E41BEC"/>
    <w:rsid w:val="00E41C88"/>
    <w:rsid w:val="00E4221F"/>
    <w:rsid w:val="00E42455"/>
    <w:rsid w:val="00E42E11"/>
    <w:rsid w:val="00E42F8B"/>
    <w:rsid w:val="00E4311C"/>
    <w:rsid w:val="00E4392D"/>
    <w:rsid w:val="00E43A1C"/>
    <w:rsid w:val="00E4420A"/>
    <w:rsid w:val="00E44505"/>
    <w:rsid w:val="00E44D74"/>
    <w:rsid w:val="00E452B8"/>
    <w:rsid w:val="00E45477"/>
    <w:rsid w:val="00E4557E"/>
    <w:rsid w:val="00E45C10"/>
    <w:rsid w:val="00E45FE9"/>
    <w:rsid w:val="00E46D08"/>
    <w:rsid w:val="00E46D7D"/>
    <w:rsid w:val="00E46DA5"/>
    <w:rsid w:val="00E4722F"/>
    <w:rsid w:val="00E4723E"/>
    <w:rsid w:val="00E4766C"/>
    <w:rsid w:val="00E47F11"/>
    <w:rsid w:val="00E50EC3"/>
    <w:rsid w:val="00E5193E"/>
    <w:rsid w:val="00E51A9E"/>
    <w:rsid w:val="00E523B9"/>
    <w:rsid w:val="00E52635"/>
    <w:rsid w:val="00E52E0F"/>
    <w:rsid w:val="00E53102"/>
    <w:rsid w:val="00E5457E"/>
    <w:rsid w:val="00E54815"/>
    <w:rsid w:val="00E54954"/>
    <w:rsid w:val="00E54FE4"/>
    <w:rsid w:val="00E551C0"/>
    <w:rsid w:val="00E55748"/>
    <w:rsid w:val="00E55FFD"/>
    <w:rsid w:val="00E56758"/>
    <w:rsid w:val="00E5681E"/>
    <w:rsid w:val="00E57191"/>
    <w:rsid w:val="00E57317"/>
    <w:rsid w:val="00E57DF7"/>
    <w:rsid w:val="00E60705"/>
    <w:rsid w:val="00E61D13"/>
    <w:rsid w:val="00E61F88"/>
    <w:rsid w:val="00E6264E"/>
    <w:rsid w:val="00E62830"/>
    <w:rsid w:val="00E62B26"/>
    <w:rsid w:val="00E632EE"/>
    <w:rsid w:val="00E63BDB"/>
    <w:rsid w:val="00E63C18"/>
    <w:rsid w:val="00E63F38"/>
    <w:rsid w:val="00E63F4F"/>
    <w:rsid w:val="00E64F0E"/>
    <w:rsid w:val="00E6511E"/>
    <w:rsid w:val="00E654A9"/>
    <w:rsid w:val="00E654AB"/>
    <w:rsid w:val="00E6554C"/>
    <w:rsid w:val="00E65C08"/>
    <w:rsid w:val="00E65E6C"/>
    <w:rsid w:val="00E663F4"/>
    <w:rsid w:val="00E66462"/>
    <w:rsid w:val="00E66B41"/>
    <w:rsid w:val="00E66D57"/>
    <w:rsid w:val="00E66F25"/>
    <w:rsid w:val="00E678BF"/>
    <w:rsid w:val="00E67B9A"/>
    <w:rsid w:val="00E67BCD"/>
    <w:rsid w:val="00E70120"/>
    <w:rsid w:val="00E702BE"/>
    <w:rsid w:val="00E71684"/>
    <w:rsid w:val="00E721B9"/>
    <w:rsid w:val="00E72F3B"/>
    <w:rsid w:val="00E73844"/>
    <w:rsid w:val="00E738C0"/>
    <w:rsid w:val="00E74531"/>
    <w:rsid w:val="00E746DB"/>
    <w:rsid w:val="00E7490D"/>
    <w:rsid w:val="00E74AF0"/>
    <w:rsid w:val="00E75271"/>
    <w:rsid w:val="00E752BC"/>
    <w:rsid w:val="00E75B29"/>
    <w:rsid w:val="00E75CF1"/>
    <w:rsid w:val="00E76184"/>
    <w:rsid w:val="00E763A7"/>
    <w:rsid w:val="00E76862"/>
    <w:rsid w:val="00E76B95"/>
    <w:rsid w:val="00E76C35"/>
    <w:rsid w:val="00E76D13"/>
    <w:rsid w:val="00E76D7F"/>
    <w:rsid w:val="00E76E94"/>
    <w:rsid w:val="00E77072"/>
    <w:rsid w:val="00E77081"/>
    <w:rsid w:val="00E7721E"/>
    <w:rsid w:val="00E77BE0"/>
    <w:rsid w:val="00E8034B"/>
    <w:rsid w:val="00E809B0"/>
    <w:rsid w:val="00E80E49"/>
    <w:rsid w:val="00E814AF"/>
    <w:rsid w:val="00E81B6E"/>
    <w:rsid w:val="00E81B74"/>
    <w:rsid w:val="00E81C72"/>
    <w:rsid w:val="00E82111"/>
    <w:rsid w:val="00E8268F"/>
    <w:rsid w:val="00E83C59"/>
    <w:rsid w:val="00E83E12"/>
    <w:rsid w:val="00E83FD8"/>
    <w:rsid w:val="00E846B3"/>
    <w:rsid w:val="00E84C72"/>
    <w:rsid w:val="00E84C8F"/>
    <w:rsid w:val="00E86155"/>
    <w:rsid w:val="00E86B78"/>
    <w:rsid w:val="00E87F52"/>
    <w:rsid w:val="00E90450"/>
    <w:rsid w:val="00E90B8F"/>
    <w:rsid w:val="00E91336"/>
    <w:rsid w:val="00E916F5"/>
    <w:rsid w:val="00E91D29"/>
    <w:rsid w:val="00E91D40"/>
    <w:rsid w:val="00E92051"/>
    <w:rsid w:val="00E9205F"/>
    <w:rsid w:val="00E92598"/>
    <w:rsid w:val="00E927D1"/>
    <w:rsid w:val="00E92B6C"/>
    <w:rsid w:val="00E940F4"/>
    <w:rsid w:val="00E94BFA"/>
    <w:rsid w:val="00E94CD5"/>
    <w:rsid w:val="00E94E73"/>
    <w:rsid w:val="00E94F28"/>
    <w:rsid w:val="00E955A7"/>
    <w:rsid w:val="00E95923"/>
    <w:rsid w:val="00E95AF4"/>
    <w:rsid w:val="00E97243"/>
    <w:rsid w:val="00E9729E"/>
    <w:rsid w:val="00E9740A"/>
    <w:rsid w:val="00E9794D"/>
    <w:rsid w:val="00E97C7F"/>
    <w:rsid w:val="00EA1C0A"/>
    <w:rsid w:val="00EA20F7"/>
    <w:rsid w:val="00EA2389"/>
    <w:rsid w:val="00EA27A4"/>
    <w:rsid w:val="00EA31AE"/>
    <w:rsid w:val="00EA3C04"/>
    <w:rsid w:val="00EA457C"/>
    <w:rsid w:val="00EA4589"/>
    <w:rsid w:val="00EA48BC"/>
    <w:rsid w:val="00EA5DFD"/>
    <w:rsid w:val="00EA6F7F"/>
    <w:rsid w:val="00EA7A0B"/>
    <w:rsid w:val="00EB0C36"/>
    <w:rsid w:val="00EB107D"/>
    <w:rsid w:val="00EB13A4"/>
    <w:rsid w:val="00EB15E0"/>
    <w:rsid w:val="00EB1C57"/>
    <w:rsid w:val="00EB2886"/>
    <w:rsid w:val="00EB2A2B"/>
    <w:rsid w:val="00EB397D"/>
    <w:rsid w:val="00EB3CC7"/>
    <w:rsid w:val="00EB4580"/>
    <w:rsid w:val="00EB4756"/>
    <w:rsid w:val="00EB4F0A"/>
    <w:rsid w:val="00EB5C03"/>
    <w:rsid w:val="00EB5C7B"/>
    <w:rsid w:val="00EB5D7F"/>
    <w:rsid w:val="00EB5E28"/>
    <w:rsid w:val="00EB633D"/>
    <w:rsid w:val="00EB66A7"/>
    <w:rsid w:val="00EB6A21"/>
    <w:rsid w:val="00EB714C"/>
    <w:rsid w:val="00EB7939"/>
    <w:rsid w:val="00EB7C2F"/>
    <w:rsid w:val="00EB7F19"/>
    <w:rsid w:val="00EC02B6"/>
    <w:rsid w:val="00EC09B9"/>
    <w:rsid w:val="00EC1D05"/>
    <w:rsid w:val="00EC1DB7"/>
    <w:rsid w:val="00EC20A6"/>
    <w:rsid w:val="00EC28C4"/>
    <w:rsid w:val="00EC2C68"/>
    <w:rsid w:val="00EC30C0"/>
    <w:rsid w:val="00EC3623"/>
    <w:rsid w:val="00EC40FA"/>
    <w:rsid w:val="00EC41C7"/>
    <w:rsid w:val="00EC442B"/>
    <w:rsid w:val="00EC521C"/>
    <w:rsid w:val="00EC52F6"/>
    <w:rsid w:val="00EC5423"/>
    <w:rsid w:val="00EC5B5A"/>
    <w:rsid w:val="00EC5B7E"/>
    <w:rsid w:val="00EC6433"/>
    <w:rsid w:val="00EC671A"/>
    <w:rsid w:val="00EC70C2"/>
    <w:rsid w:val="00EC714D"/>
    <w:rsid w:val="00EC7D69"/>
    <w:rsid w:val="00EC7F9C"/>
    <w:rsid w:val="00ED079D"/>
    <w:rsid w:val="00ED1610"/>
    <w:rsid w:val="00ED1855"/>
    <w:rsid w:val="00ED18E8"/>
    <w:rsid w:val="00ED29A4"/>
    <w:rsid w:val="00ED2A4A"/>
    <w:rsid w:val="00ED37FC"/>
    <w:rsid w:val="00ED3852"/>
    <w:rsid w:val="00ED4006"/>
    <w:rsid w:val="00ED4BA0"/>
    <w:rsid w:val="00ED58BB"/>
    <w:rsid w:val="00ED5BA8"/>
    <w:rsid w:val="00ED5C37"/>
    <w:rsid w:val="00ED5D16"/>
    <w:rsid w:val="00ED72DD"/>
    <w:rsid w:val="00ED7590"/>
    <w:rsid w:val="00ED7D5E"/>
    <w:rsid w:val="00ED7D67"/>
    <w:rsid w:val="00EE13C5"/>
    <w:rsid w:val="00EE1589"/>
    <w:rsid w:val="00EE1665"/>
    <w:rsid w:val="00EE1865"/>
    <w:rsid w:val="00EE1C95"/>
    <w:rsid w:val="00EE277E"/>
    <w:rsid w:val="00EE2F39"/>
    <w:rsid w:val="00EE2FA5"/>
    <w:rsid w:val="00EE35F8"/>
    <w:rsid w:val="00EE3697"/>
    <w:rsid w:val="00EE3D15"/>
    <w:rsid w:val="00EE3D54"/>
    <w:rsid w:val="00EE3EB1"/>
    <w:rsid w:val="00EE44AE"/>
    <w:rsid w:val="00EE48ED"/>
    <w:rsid w:val="00EE4FCA"/>
    <w:rsid w:val="00EE58AD"/>
    <w:rsid w:val="00EE5EBB"/>
    <w:rsid w:val="00EE6E52"/>
    <w:rsid w:val="00EE78A6"/>
    <w:rsid w:val="00EE78FE"/>
    <w:rsid w:val="00EF0198"/>
    <w:rsid w:val="00EF0456"/>
    <w:rsid w:val="00EF075F"/>
    <w:rsid w:val="00EF0999"/>
    <w:rsid w:val="00EF0C84"/>
    <w:rsid w:val="00EF18B3"/>
    <w:rsid w:val="00EF1CF2"/>
    <w:rsid w:val="00EF1DC8"/>
    <w:rsid w:val="00EF1F97"/>
    <w:rsid w:val="00EF215E"/>
    <w:rsid w:val="00EF22F6"/>
    <w:rsid w:val="00EF2CEC"/>
    <w:rsid w:val="00EF2F77"/>
    <w:rsid w:val="00EF3488"/>
    <w:rsid w:val="00EF3C3B"/>
    <w:rsid w:val="00EF5661"/>
    <w:rsid w:val="00EF56E7"/>
    <w:rsid w:val="00EF58ED"/>
    <w:rsid w:val="00EF6314"/>
    <w:rsid w:val="00EF6639"/>
    <w:rsid w:val="00EF6DAD"/>
    <w:rsid w:val="00F003C4"/>
    <w:rsid w:val="00F00755"/>
    <w:rsid w:val="00F00779"/>
    <w:rsid w:val="00F007A4"/>
    <w:rsid w:val="00F00930"/>
    <w:rsid w:val="00F00F6F"/>
    <w:rsid w:val="00F0119B"/>
    <w:rsid w:val="00F02604"/>
    <w:rsid w:val="00F02D37"/>
    <w:rsid w:val="00F0361A"/>
    <w:rsid w:val="00F03F47"/>
    <w:rsid w:val="00F046BB"/>
    <w:rsid w:val="00F076E0"/>
    <w:rsid w:val="00F079E8"/>
    <w:rsid w:val="00F07D88"/>
    <w:rsid w:val="00F07DD5"/>
    <w:rsid w:val="00F106CF"/>
    <w:rsid w:val="00F112F1"/>
    <w:rsid w:val="00F1137B"/>
    <w:rsid w:val="00F115D9"/>
    <w:rsid w:val="00F116CC"/>
    <w:rsid w:val="00F11C01"/>
    <w:rsid w:val="00F123AE"/>
    <w:rsid w:val="00F134B8"/>
    <w:rsid w:val="00F136A2"/>
    <w:rsid w:val="00F1389E"/>
    <w:rsid w:val="00F14515"/>
    <w:rsid w:val="00F16629"/>
    <w:rsid w:val="00F1699B"/>
    <w:rsid w:val="00F16AC8"/>
    <w:rsid w:val="00F20CEE"/>
    <w:rsid w:val="00F212CF"/>
    <w:rsid w:val="00F2179B"/>
    <w:rsid w:val="00F21820"/>
    <w:rsid w:val="00F2231C"/>
    <w:rsid w:val="00F2302F"/>
    <w:rsid w:val="00F2311F"/>
    <w:rsid w:val="00F23165"/>
    <w:rsid w:val="00F2411F"/>
    <w:rsid w:val="00F241FF"/>
    <w:rsid w:val="00F24A1C"/>
    <w:rsid w:val="00F24BE0"/>
    <w:rsid w:val="00F259C7"/>
    <w:rsid w:val="00F25A65"/>
    <w:rsid w:val="00F25B6A"/>
    <w:rsid w:val="00F265B7"/>
    <w:rsid w:val="00F26656"/>
    <w:rsid w:val="00F26737"/>
    <w:rsid w:val="00F268B8"/>
    <w:rsid w:val="00F26B87"/>
    <w:rsid w:val="00F26E21"/>
    <w:rsid w:val="00F27233"/>
    <w:rsid w:val="00F27317"/>
    <w:rsid w:val="00F27724"/>
    <w:rsid w:val="00F27AED"/>
    <w:rsid w:val="00F27FF2"/>
    <w:rsid w:val="00F302BD"/>
    <w:rsid w:val="00F30660"/>
    <w:rsid w:val="00F32E16"/>
    <w:rsid w:val="00F330CE"/>
    <w:rsid w:val="00F3310B"/>
    <w:rsid w:val="00F3354D"/>
    <w:rsid w:val="00F33D42"/>
    <w:rsid w:val="00F33D52"/>
    <w:rsid w:val="00F3434E"/>
    <w:rsid w:val="00F34429"/>
    <w:rsid w:val="00F3486B"/>
    <w:rsid w:val="00F348F1"/>
    <w:rsid w:val="00F34B49"/>
    <w:rsid w:val="00F34BCF"/>
    <w:rsid w:val="00F35804"/>
    <w:rsid w:val="00F35DF9"/>
    <w:rsid w:val="00F36814"/>
    <w:rsid w:val="00F4044B"/>
    <w:rsid w:val="00F404AB"/>
    <w:rsid w:val="00F405F1"/>
    <w:rsid w:val="00F405FC"/>
    <w:rsid w:val="00F407A7"/>
    <w:rsid w:val="00F40FFB"/>
    <w:rsid w:val="00F4145A"/>
    <w:rsid w:val="00F41BB3"/>
    <w:rsid w:val="00F41BBA"/>
    <w:rsid w:val="00F41EE7"/>
    <w:rsid w:val="00F4219B"/>
    <w:rsid w:val="00F4224A"/>
    <w:rsid w:val="00F44048"/>
    <w:rsid w:val="00F45477"/>
    <w:rsid w:val="00F45531"/>
    <w:rsid w:val="00F45CD3"/>
    <w:rsid w:val="00F460C1"/>
    <w:rsid w:val="00F462E3"/>
    <w:rsid w:val="00F464DF"/>
    <w:rsid w:val="00F46744"/>
    <w:rsid w:val="00F4678C"/>
    <w:rsid w:val="00F46A38"/>
    <w:rsid w:val="00F46ACB"/>
    <w:rsid w:val="00F5010F"/>
    <w:rsid w:val="00F50460"/>
    <w:rsid w:val="00F5114C"/>
    <w:rsid w:val="00F51468"/>
    <w:rsid w:val="00F514E4"/>
    <w:rsid w:val="00F53202"/>
    <w:rsid w:val="00F5329E"/>
    <w:rsid w:val="00F53360"/>
    <w:rsid w:val="00F54367"/>
    <w:rsid w:val="00F54798"/>
    <w:rsid w:val="00F553B3"/>
    <w:rsid w:val="00F55903"/>
    <w:rsid w:val="00F56792"/>
    <w:rsid w:val="00F60469"/>
    <w:rsid w:val="00F61B0A"/>
    <w:rsid w:val="00F620E8"/>
    <w:rsid w:val="00F62426"/>
    <w:rsid w:val="00F6247B"/>
    <w:rsid w:val="00F6264F"/>
    <w:rsid w:val="00F63464"/>
    <w:rsid w:val="00F63FD4"/>
    <w:rsid w:val="00F645F8"/>
    <w:rsid w:val="00F64655"/>
    <w:rsid w:val="00F6728C"/>
    <w:rsid w:val="00F67ABF"/>
    <w:rsid w:val="00F702B4"/>
    <w:rsid w:val="00F7053E"/>
    <w:rsid w:val="00F70BAD"/>
    <w:rsid w:val="00F7213C"/>
    <w:rsid w:val="00F7275F"/>
    <w:rsid w:val="00F72813"/>
    <w:rsid w:val="00F72B4F"/>
    <w:rsid w:val="00F73268"/>
    <w:rsid w:val="00F739CE"/>
    <w:rsid w:val="00F73D3E"/>
    <w:rsid w:val="00F73EC3"/>
    <w:rsid w:val="00F746F1"/>
    <w:rsid w:val="00F747D8"/>
    <w:rsid w:val="00F74C24"/>
    <w:rsid w:val="00F74C2B"/>
    <w:rsid w:val="00F7504D"/>
    <w:rsid w:val="00F76B40"/>
    <w:rsid w:val="00F76C26"/>
    <w:rsid w:val="00F76FB2"/>
    <w:rsid w:val="00F773EA"/>
    <w:rsid w:val="00F77609"/>
    <w:rsid w:val="00F80208"/>
    <w:rsid w:val="00F80229"/>
    <w:rsid w:val="00F80E79"/>
    <w:rsid w:val="00F814AF"/>
    <w:rsid w:val="00F8153D"/>
    <w:rsid w:val="00F819F6"/>
    <w:rsid w:val="00F81ABF"/>
    <w:rsid w:val="00F81E21"/>
    <w:rsid w:val="00F825E5"/>
    <w:rsid w:val="00F82C25"/>
    <w:rsid w:val="00F82E4F"/>
    <w:rsid w:val="00F833CA"/>
    <w:rsid w:val="00F83B23"/>
    <w:rsid w:val="00F83D9A"/>
    <w:rsid w:val="00F83DFF"/>
    <w:rsid w:val="00F84049"/>
    <w:rsid w:val="00F842ED"/>
    <w:rsid w:val="00F8489A"/>
    <w:rsid w:val="00F849BE"/>
    <w:rsid w:val="00F84E90"/>
    <w:rsid w:val="00F84EE5"/>
    <w:rsid w:val="00F852EC"/>
    <w:rsid w:val="00F85555"/>
    <w:rsid w:val="00F858A1"/>
    <w:rsid w:val="00F858D7"/>
    <w:rsid w:val="00F8596A"/>
    <w:rsid w:val="00F86936"/>
    <w:rsid w:val="00F870A4"/>
    <w:rsid w:val="00F873B2"/>
    <w:rsid w:val="00F87913"/>
    <w:rsid w:val="00F9200C"/>
    <w:rsid w:val="00F920A4"/>
    <w:rsid w:val="00F92746"/>
    <w:rsid w:val="00F9318F"/>
    <w:rsid w:val="00F936FE"/>
    <w:rsid w:val="00F93EA1"/>
    <w:rsid w:val="00F94261"/>
    <w:rsid w:val="00F94424"/>
    <w:rsid w:val="00F948D8"/>
    <w:rsid w:val="00F95254"/>
    <w:rsid w:val="00F9603E"/>
    <w:rsid w:val="00F969FD"/>
    <w:rsid w:val="00F96E8A"/>
    <w:rsid w:val="00F9772B"/>
    <w:rsid w:val="00FA018B"/>
    <w:rsid w:val="00FA053C"/>
    <w:rsid w:val="00FA0607"/>
    <w:rsid w:val="00FA0949"/>
    <w:rsid w:val="00FA17F1"/>
    <w:rsid w:val="00FA18EA"/>
    <w:rsid w:val="00FA2B6A"/>
    <w:rsid w:val="00FA2C50"/>
    <w:rsid w:val="00FA3268"/>
    <w:rsid w:val="00FA3986"/>
    <w:rsid w:val="00FA3F55"/>
    <w:rsid w:val="00FA408B"/>
    <w:rsid w:val="00FA4F3E"/>
    <w:rsid w:val="00FA52F4"/>
    <w:rsid w:val="00FA6145"/>
    <w:rsid w:val="00FA65F6"/>
    <w:rsid w:val="00FA7090"/>
    <w:rsid w:val="00FA7244"/>
    <w:rsid w:val="00FA76DD"/>
    <w:rsid w:val="00FB0A89"/>
    <w:rsid w:val="00FB0C0A"/>
    <w:rsid w:val="00FB189B"/>
    <w:rsid w:val="00FB238B"/>
    <w:rsid w:val="00FB2928"/>
    <w:rsid w:val="00FB2BBC"/>
    <w:rsid w:val="00FB2D0C"/>
    <w:rsid w:val="00FB2F54"/>
    <w:rsid w:val="00FB3439"/>
    <w:rsid w:val="00FB3B06"/>
    <w:rsid w:val="00FB3F99"/>
    <w:rsid w:val="00FB3FD3"/>
    <w:rsid w:val="00FB56C7"/>
    <w:rsid w:val="00FB6131"/>
    <w:rsid w:val="00FB659A"/>
    <w:rsid w:val="00FB65A6"/>
    <w:rsid w:val="00FB6F72"/>
    <w:rsid w:val="00FB6FB4"/>
    <w:rsid w:val="00FB730C"/>
    <w:rsid w:val="00FB7658"/>
    <w:rsid w:val="00FB7D65"/>
    <w:rsid w:val="00FC0841"/>
    <w:rsid w:val="00FC0CED"/>
    <w:rsid w:val="00FC122A"/>
    <w:rsid w:val="00FC1655"/>
    <w:rsid w:val="00FC1947"/>
    <w:rsid w:val="00FC1A9B"/>
    <w:rsid w:val="00FC205F"/>
    <w:rsid w:val="00FC26BC"/>
    <w:rsid w:val="00FC2CEC"/>
    <w:rsid w:val="00FC33E8"/>
    <w:rsid w:val="00FC369E"/>
    <w:rsid w:val="00FC3799"/>
    <w:rsid w:val="00FC3DB6"/>
    <w:rsid w:val="00FC3EBE"/>
    <w:rsid w:val="00FC3EE2"/>
    <w:rsid w:val="00FC42AB"/>
    <w:rsid w:val="00FC4C9D"/>
    <w:rsid w:val="00FC5A17"/>
    <w:rsid w:val="00FC61CB"/>
    <w:rsid w:val="00FC6296"/>
    <w:rsid w:val="00FC66CD"/>
    <w:rsid w:val="00FC6C40"/>
    <w:rsid w:val="00FC6D03"/>
    <w:rsid w:val="00FC7ED3"/>
    <w:rsid w:val="00FC7FC7"/>
    <w:rsid w:val="00FC7FED"/>
    <w:rsid w:val="00FD061D"/>
    <w:rsid w:val="00FD1DF6"/>
    <w:rsid w:val="00FD2BF7"/>
    <w:rsid w:val="00FD2C9D"/>
    <w:rsid w:val="00FD2D88"/>
    <w:rsid w:val="00FD4156"/>
    <w:rsid w:val="00FD4BF2"/>
    <w:rsid w:val="00FD4D04"/>
    <w:rsid w:val="00FD558D"/>
    <w:rsid w:val="00FD58B7"/>
    <w:rsid w:val="00FD5C68"/>
    <w:rsid w:val="00FD5D5A"/>
    <w:rsid w:val="00FD654E"/>
    <w:rsid w:val="00FD68BD"/>
    <w:rsid w:val="00FD6ED2"/>
    <w:rsid w:val="00FD737D"/>
    <w:rsid w:val="00FD74B4"/>
    <w:rsid w:val="00FE0666"/>
    <w:rsid w:val="00FE0B37"/>
    <w:rsid w:val="00FE0CF5"/>
    <w:rsid w:val="00FE0EC9"/>
    <w:rsid w:val="00FE11A5"/>
    <w:rsid w:val="00FE1227"/>
    <w:rsid w:val="00FE15E0"/>
    <w:rsid w:val="00FE18A0"/>
    <w:rsid w:val="00FE1EA8"/>
    <w:rsid w:val="00FE3980"/>
    <w:rsid w:val="00FE3AC4"/>
    <w:rsid w:val="00FE3D8B"/>
    <w:rsid w:val="00FE44A8"/>
    <w:rsid w:val="00FE4AC0"/>
    <w:rsid w:val="00FE5155"/>
    <w:rsid w:val="00FE56AC"/>
    <w:rsid w:val="00FE5848"/>
    <w:rsid w:val="00FE662D"/>
    <w:rsid w:val="00FE6895"/>
    <w:rsid w:val="00FE6C81"/>
    <w:rsid w:val="00FE7233"/>
    <w:rsid w:val="00FE7A13"/>
    <w:rsid w:val="00FE7ED6"/>
    <w:rsid w:val="00FF015F"/>
    <w:rsid w:val="00FF0C3D"/>
    <w:rsid w:val="00FF1DDF"/>
    <w:rsid w:val="00FF2280"/>
    <w:rsid w:val="00FF23DB"/>
    <w:rsid w:val="00FF293A"/>
    <w:rsid w:val="00FF2BC3"/>
    <w:rsid w:val="00FF2CC3"/>
    <w:rsid w:val="00FF2FC2"/>
    <w:rsid w:val="00FF3173"/>
    <w:rsid w:val="00FF3953"/>
    <w:rsid w:val="00FF3CEA"/>
    <w:rsid w:val="00FF4DA4"/>
    <w:rsid w:val="00FF4E3B"/>
    <w:rsid w:val="00FF4F3C"/>
    <w:rsid w:val="00FF4F61"/>
    <w:rsid w:val="00FF5503"/>
    <w:rsid w:val="00FF62FA"/>
    <w:rsid w:val="00FF663D"/>
    <w:rsid w:val="00FF6DCF"/>
    <w:rsid w:val="00FF6F61"/>
    <w:rsid w:val="00FF784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5"/>
    <o:shapelayout v:ext="edit">
      <o:idmap v:ext="edit" data="2"/>
    </o:shapelayout>
  </w:shapeDefaults>
  <w:decimalSymbol w:val="."/>
  <w:listSeparator w:val=","/>
  <w14:docId w14:val="302B68CC"/>
  <w15:chartTrackingRefBased/>
  <w15:docId w15:val="{CA070EDD-22D4-44E9-8D20-32D3B7C06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w:hAnsi="Arial"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3" w:uiPriority="39"/>
    <w:lsdException w:name="toc 4" w:uiPriority="39"/>
    <w:lsdException w:name="toc 5" w:semiHidden="1"/>
    <w:lsdException w:name="toc 6" w:semiHidden="1"/>
    <w:lsdException w:name="toc 7" w:semiHidden="1"/>
    <w:lsdException w:name="toc 8" w:semiHidden="1"/>
    <w:lsdException w:name="annotation text" w:locked="1" w:qFormat="1"/>
    <w:lsdException w:name="caption" w:qFormat="1"/>
    <w:lsdException w:name="table of figures" w:semiHidden="1"/>
    <w:lsdException w:name="annotation reference" w:locked="1" w:qFormat="1"/>
    <w:lsdException w:name="line number" w:semiHidden="1"/>
    <w:lsdException w:name="endnote reference" w:semiHidden="1"/>
    <w:lsdException w:name="endnote text" w:semiHidden="1"/>
    <w:lsdException w:name="table of authorities" w:semiHidden="1"/>
    <w:lsdException w:name="toa heading" w:semiHidden="1"/>
    <w:lsdException w:name="List" w:semiHidden="1"/>
    <w:lsdException w:name="List Bullet" w:qFormat="1"/>
    <w:lsdException w:name="List Number" w:qFormat="1"/>
    <w:lsdException w:name="List 2" w:semiHidden="1"/>
    <w:lsdException w:name="List 3" w:semiHidden="1"/>
    <w:lsdException w:name="List Bullet 2" w:qFormat="1"/>
    <w:lsdException w:name="List Bullet 3" w:qFormat="1"/>
    <w:lsdException w:name="List Bullet 4" w:locked="1"/>
    <w:lsdException w:name="List Bullet 5" w:locked="1"/>
    <w:lsdException w:name="List Number 2" w:qFormat="1"/>
    <w:lsdException w:name="List Number 3" w:qFormat="1"/>
    <w:lsdException w:name="List Number 4" w:locked="1"/>
    <w:lsdException w:name="List Number 5" w:locked="1"/>
    <w:lsdException w:name="Closing" w:locked="1" w:semiHidden="1"/>
    <w:lsdException w:name="Body Text" w:semiHidden="1"/>
    <w:lsdException w:name="Body Text Indent" w:semiHidden="1"/>
    <w:lsdException w:name="List Continue" w:qFormat="1"/>
    <w:lsdException w:name="List Continue 2" w:qFormat="1"/>
    <w:lsdException w:name="List Continue 3" w:qFormat="1"/>
    <w:lsdException w:name="List Continue 4" w:locked="1"/>
    <w:lsdException w:name="List Continue 5" w:locked="1"/>
    <w:lsdException w:name="Message Header" w:semiHidden="1"/>
    <w:lsdException w:name="Subtitle" w:semiHidden="1" w:qFormat="1"/>
    <w:lsdException w:name="Body Text First Indent" w:semiHidden="1"/>
    <w:lsdException w:name="Body Text First Indent 2" w:semiHidden="1"/>
    <w:lsdException w:name="Body Text 2" w:semiHidden="1"/>
    <w:lsdException w:name="Body Text 3" w:semiHidden="1"/>
    <w:lsdException w:name="Body Text Indent 2" w:semiHidden="1"/>
    <w:lsdException w:name="Body Text Indent 3" w:semiHidden="1"/>
    <w:lsdException w:name="Block Text" w:locked="1" w:semiHidden="1"/>
    <w:lsdException w:name="Hyperlink" w:uiPriority="99" w:qFormat="1"/>
    <w:lsdException w:name="Strong" w:semiHidden="1"/>
    <w:lsdException w:name="Emphasis" w:semiHidden="1" w:qFormat="1"/>
    <w:lsdException w:name="E-mail Signature" w:locked="1"/>
    <w:lsdException w:name="Normal (Web)" w:uiPriority="99"/>
    <w:lsdException w:name="Normal Table" w:semiHidden="1" w:unhideWhenUsed="1"/>
    <w:lsdException w:name="annotation subject" w:locked="1" w:qFormat="1"/>
    <w:lsdException w:name="No List" w:uiPriority="99"/>
    <w:lsdException w:name="Outline List 3" w:lock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semiHidden="1" w:uiPriority="29" w:qFormat="1"/>
    <w:lsdException w:name="Intense Quote" w:semiHidden="1"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0960"/>
    <w:pPr>
      <w:suppressAutoHyphens/>
      <w:spacing w:before="120"/>
    </w:pPr>
    <w:rPr>
      <w:lang w:eastAsia="en-US"/>
    </w:rPr>
  </w:style>
  <w:style w:type="paragraph" w:styleId="Heading1">
    <w:name w:val="heading 1"/>
    <w:next w:val="Normal"/>
    <w:autoRedefine/>
    <w:qFormat/>
    <w:rsid w:val="00FC2CEC"/>
    <w:pPr>
      <w:keepNext/>
      <w:numPr>
        <w:numId w:val="17"/>
      </w:numPr>
      <w:spacing w:before="240"/>
      <w:ind w:left="1008" w:hanging="1008"/>
      <w:outlineLvl w:val="0"/>
    </w:pPr>
    <w:rPr>
      <w:b/>
      <w:kern w:val="28"/>
      <w:sz w:val="40"/>
      <w:lang w:eastAsia="en-US"/>
    </w:rPr>
  </w:style>
  <w:style w:type="paragraph" w:styleId="Heading2">
    <w:name w:val="heading 2"/>
    <w:basedOn w:val="Heading1"/>
    <w:next w:val="Normal"/>
    <w:qFormat/>
    <w:rsid w:val="003355DB"/>
    <w:pPr>
      <w:numPr>
        <w:ilvl w:val="1"/>
      </w:numPr>
      <w:tabs>
        <w:tab w:val="num" w:pos="1134"/>
      </w:tabs>
      <w:spacing w:after="60"/>
      <w:ind w:left="1008" w:hanging="1008"/>
      <w:outlineLvl w:val="1"/>
    </w:pPr>
    <w:rPr>
      <w:sz w:val="34"/>
    </w:rPr>
  </w:style>
  <w:style w:type="paragraph" w:styleId="Heading3">
    <w:name w:val="heading 3"/>
    <w:basedOn w:val="Heading2"/>
    <w:next w:val="Normal"/>
    <w:qFormat/>
    <w:rsid w:val="00E44D74"/>
    <w:pPr>
      <w:numPr>
        <w:ilvl w:val="2"/>
      </w:numPr>
      <w:spacing w:before="160"/>
      <w:ind w:left="1008" w:hanging="1008"/>
      <w:outlineLvl w:val="2"/>
    </w:pPr>
    <w:rPr>
      <w:sz w:val="28"/>
    </w:rPr>
  </w:style>
  <w:style w:type="paragraph" w:styleId="Heading4">
    <w:name w:val="heading 4"/>
    <w:basedOn w:val="Heading3"/>
    <w:next w:val="Normal"/>
    <w:qFormat/>
    <w:rsid w:val="00214D55"/>
    <w:pPr>
      <w:numPr>
        <w:ilvl w:val="3"/>
      </w:numPr>
      <w:spacing w:after="120"/>
      <w:ind w:left="1152" w:hanging="1152"/>
      <w:outlineLvl w:val="3"/>
    </w:pPr>
    <w:rPr>
      <w:sz w:val="24"/>
    </w:rPr>
  </w:style>
  <w:style w:type="paragraph" w:styleId="Heading5">
    <w:name w:val="heading 5"/>
    <w:aliases w:val="Heading 5 DO NOT USE"/>
    <w:basedOn w:val="Normal"/>
    <w:next w:val="Normal"/>
    <w:semiHidden/>
    <w:qFormat/>
    <w:rsid w:val="00A327F0"/>
    <w:pPr>
      <w:numPr>
        <w:ilvl w:val="4"/>
        <w:numId w:val="17"/>
      </w:numPr>
      <w:spacing w:before="240" w:after="60"/>
      <w:outlineLvl w:val="4"/>
    </w:pPr>
    <w:rPr>
      <w:sz w:val="22"/>
    </w:rPr>
  </w:style>
  <w:style w:type="paragraph" w:styleId="Heading6">
    <w:name w:val="heading 6"/>
    <w:aliases w:val="Heading 6 DO NOT USE"/>
    <w:basedOn w:val="Normal"/>
    <w:next w:val="Normal"/>
    <w:semiHidden/>
    <w:qFormat/>
    <w:rsid w:val="00A327F0"/>
    <w:pPr>
      <w:numPr>
        <w:ilvl w:val="5"/>
        <w:numId w:val="17"/>
      </w:numPr>
      <w:spacing w:before="240" w:after="60"/>
      <w:outlineLvl w:val="5"/>
    </w:pPr>
    <w:rPr>
      <w:i/>
      <w:sz w:val="22"/>
    </w:rPr>
  </w:style>
  <w:style w:type="paragraph" w:styleId="Heading7">
    <w:name w:val="heading 7"/>
    <w:aliases w:val="Heading 7 DO NOT USE"/>
    <w:basedOn w:val="Normal"/>
    <w:next w:val="Normal"/>
    <w:semiHidden/>
    <w:qFormat/>
    <w:rsid w:val="00A327F0"/>
    <w:pPr>
      <w:keepNext/>
      <w:numPr>
        <w:ilvl w:val="6"/>
        <w:numId w:val="17"/>
      </w:numPr>
      <w:spacing w:before="240" w:after="240"/>
      <w:outlineLvl w:val="6"/>
    </w:pPr>
    <w:rPr>
      <w:b/>
      <w:sz w:val="40"/>
    </w:rPr>
  </w:style>
  <w:style w:type="paragraph" w:styleId="Heading8">
    <w:name w:val="heading 8"/>
    <w:aliases w:val="Heading 8 DO NOT USE"/>
    <w:basedOn w:val="Normal"/>
    <w:next w:val="Normal"/>
    <w:semiHidden/>
    <w:qFormat/>
    <w:rsid w:val="00A327F0"/>
    <w:pPr>
      <w:keepNext/>
      <w:numPr>
        <w:ilvl w:val="7"/>
        <w:numId w:val="17"/>
      </w:numPr>
      <w:spacing w:before="240" w:after="60"/>
      <w:outlineLvl w:val="7"/>
    </w:pPr>
    <w:rPr>
      <w:b/>
      <w:sz w:val="36"/>
    </w:rPr>
  </w:style>
  <w:style w:type="paragraph" w:styleId="Heading9">
    <w:name w:val="heading 9"/>
    <w:aliases w:val="Heading 9 DO NOT USE"/>
    <w:basedOn w:val="Normal"/>
    <w:next w:val="Normal"/>
    <w:semiHidden/>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uiPriority w:val="39"/>
    <w:rsid w:val="00927978"/>
    <w:pPr>
      <w:tabs>
        <w:tab w:val="left" w:pos="1701"/>
        <w:tab w:val="right" w:leader="dot" w:pos="9242"/>
      </w:tabs>
      <w:spacing w:before="20" w:after="20"/>
      <w:ind w:left="1700" w:hanging="562"/>
    </w:pPr>
    <w:rPr>
      <w:noProof/>
    </w:rPr>
  </w:style>
  <w:style w:type="paragraph" w:styleId="TOC4">
    <w:name w:val="toc 4"/>
    <w:basedOn w:val="Normal"/>
    <w:next w:val="Normal"/>
    <w:autoRedefine/>
    <w:uiPriority w:val="39"/>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semiHidden/>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4A31A8"/>
    <w:pPr>
      <w:numPr>
        <w:numId w:val="10"/>
      </w:numPr>
      <w:spacing w:after="60"/>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semiHidden/>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eastAsia="en-US"/>
    </w:rPr>
  </w:style>
  <w:style w:type="paragraph" w:customStyle="1" w:styleId="Headereven">
    <w:name w:val="Header even"/>
    <w:next w:val="Headerodd"/>
    <w:rsid w:val="00C96A49"/>
    <w:pPr>
      <w:tabs>
        <w:tab w:val="right" w:pos="9242"/>
      </w:tabs>
      <w:spacing w:after="40"/>
    </w:pPr>
    <w:rPr>
      <w:rFonts w:eastAsia="Times New Roman"/>
      <w:sz w:val="16"/>
      <w:lang w:eastAsia="en-US"/>
    </w:rPr>
  </w:style>
  <w:style w:type="character" w:customStyle="1" w:styleId="Syntax">
    <w:name w:val="Syntax"/>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link w:val="ListBullet"/>
    <w:rsid w:val="000408B1"/>
    <w:rPr>
      <w:kern w:val="28"/>
      <w:lang w:val="en-GB"/>
    </w:rPr>
  </w:style>
  <w:style w:type="paragraph" w:styleId="ListBullet">
    <w:name w:val="List Bullet"/>
    <w:basedOn w:val="Normal"/>
    <w:next w:val="Normal"/>
    <w:link w:val="ListBulletChar"/>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rsid w:val="001C280A"/>
    <w:rPr>
      <w:rFonts w:ascii="Arial" w:hAnsi="Arial"/>
      <w:noProof w:val="0"/>
      <w:color w:val="008000"/>
      <w:sz w:val="18"/>
      <w:lang w:val="en-GB"/>
    </w:rPr>
  </w:style>
  <w:style w:type="character" w:customStyle="1" w:styleId="Bookconfidentiality">
    <w:name w:val="Book_confidentiality"/>
    <w:unhideWhenUsed/>
    <w:rsid w:val="001C280A"/>
    <w:rPr>
      <w:rFonts w:ascii="Arial" w:hAnsi="Arial"/>
      <w:noProof w:val="0"/>
      <w:color w:val="008000"/>
      <w:sz w:val="28"/>
      <w:lang w:val="en-GB"/>
    </w:rPr>
  </w:style>
  <w:style w:type="character" w:customStyle="1" w:styleId="Revisionstatus">
    <w:name w:val="Revision_status"/>
    <w:rsid w:val="001C280A"/>
    <w:rPr>
      <w:rFonts w:ascii="Arial" w:hAnsi="Arial"/>
      <w:noProof w:val="0"/>
      <w:color w:val="008000"/>
      <w:sz w:val="28"/>
      <w:lang w:val="en-GB"/>
    </w:rPr>
  </w:style>
  <w:style w:type="paragraph" w:styleId="Header">
    <w:name w:val="header"/>
    <w:basedOn w:val="Normal"/>
    <w:semiHidden/>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semiHidden/>
    <w:rsid w:val="00647DBD"/>
    <w:pPr>
      <w:ind w:left="1520"/>
    </w:pPr>
  </w:style>
  <w:style w:type="paragraph" w:styleId="Footer">
    <w:name w:val="footer"/>
    <w:basedOn w:val="Normal"/>
    <w:semiHidden/>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eastAsia="en-US"/>
    </w:rPr>
  </w:style>
  <w:style w:type="paragraph" w:customStyle="1" w:styleId="Footereven">
    <w:name w:val="Footer even"/>
    <w:next w:val="Footerodd"/>
    <w:rsid w:val="00617B2D"/>
    <w:pPr>
      <w:tabs>
        <w:tab w:val="right" w:pos="9242"/>
      </w:tabs>
      <w:spacing w:after="40"/>
    </w:pPr>
    <w:rPr>
      <w:rFonts w:eastAsia="Times New Roman"/>
      <w:sz w:val="16"/>
      <w:lang w:eastAsia="en-US"/>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eastAsia="en-US"/>
    </w:rPr>
  </w:style>
  <w:style w:type="paragraph" w:customStyle="1" w:styleId="Footeroddlandscape">
    <w:name w:val="Footer odd landscape"/>
    <w:rsid w:val="00CA0DF6"/>
    <w:pPr>
      <w:tabs>
        <w:tab w:val="right" w:pos="13608"/>
      </w:tabs>
      <w:spacing w:after="40"/>
    </w:pPr>
    <w:rPr>
      <w:sz w:val="16"/>
      <w:lang w:eastAsia="en-US"/>
    </w:rPr>
  </w:style>
  <w:style w:type="paragraph" w:customStyle="1" w:styleId="Headerevenlandscape">
    <w:name w:val="Header even landscape"/>
    <w:next w:val="Normal"/>
    <w:rsid w:val="00CA0DF6"/>
    <w:pPr>
      <w:tabs>
        <w:tab w:val="right" w:pos="13608"/>
      </w:tabs>
      <w:spacing w:after="40"/>
    </w:pPr>
    <w:rPr>
      <w:rFonts w:eastAsia="Times New Roman"/>
      <w:sz w:val="16"/>
      <w:lang w:eastAsia="en-US"/>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uiPriority w:val="99"/>
    <w:semiHidden/>
    <w:rsid w:val="001C280A"/>
    <w:rPr>
      <w:rFonts w:ascii="Times New Roman" w:hAnsi="Times New Roman"/>
      <w:sz w:val="24"/>
      <w:szCs w:val="24"/>
    </w:rPr>
  </w:style>
  <w:style w:type="paragraph" w:styleId="NormalIndent">
    <w:name w:val="Normal Indent"/>
    <w:basedOn w:val="Normal"/>
    <w:semiHidden/>
    <w:rsid w:val="001C280A"/>
    <w:pPr>
      <w:ind w:left="720"/>
    </w:pPr>
  </w:style>
  <w:style w:type="character" w:styleId="PageNumber">
    <w:name w:val="page number"/>
    <w:basedOn w:val="DefaultParagraphFont"/>
    <w:semiHidden/>
    <w:rsid w:val="001C280A"/>
  </w:style>
  <w:style w:type="paragraph" w:styleId="PlainText">
    <w:name w:val="Plain Text"/>
    <w:basedOn w:val="Normal"/>
    <w:semiHidden/>
    <w:rsid w:val="001C280A"/>
    <w:rPr>
      <w:rFonts w:ascii="Courier New" w:hAnsi="Courier New" w:cs="Courier New"/>
    </w:rPr>
  </w:style>
  <w:style w:type="table" w:styleId="TableClassic1">
    <w:name w:val="Table Classic 1"/>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rsid w:val="009462D4"/>
    <w:pPr>
      <w:spacing w:before="40" w:after="40"/>
      <w:ind w:left="0"/>
    </w:pPr>
    <w:rPr>
      <w:sz w:val="18"/>
      <w:lang w:val="en-US" w:eastAsia="en-US"/>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eastAsia="en-US"/>
    </w:rPr>
  </w:style>
  <w:style w:type="paragraph" w:styleId="NoteHeading">
    <w:name w:val="Note Heading"/>
    <w:basedOn w:val="Normal"/>
    <w:next w:val="Normal"/>
    <w:semiHidden/>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semiHidden/>
    <w:rsid w:val="001C280A"/>
    <w:rPr>
      <w:vertAlign w:val="superscript"/>
    </w:rPr>
  </w:style>
  <w:style w:type="paragraph" w:styleId="ListParagraph">
    <w:name w:val="List Paragraph"/>
    <w:basedOn w:val="Normal"/>
    <w:uiPriority w:val="34"/>
    <w:semiHidden/>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eastAsia="en-US"/>
    </w:rPr>
  </w:style>
  <w:style w:type="paragraph" w:styleId="TableofAuthorities">
    <w:name w:val="table of authorities"/>
    <w:basedOn w:val="Normal"/>
    <w:next w:val="Normal"/>
    <w:semiHidden/>
    <w:rsid w:val="00B1188A"/>
    <w:pPr>
      <w:ind w:left="190" w:hanging="190"/>
    </w:pPr>
  </w:style>
  <w:style w:type="paragraph" w:styleId="TableofFigures">
    <w:name w:val="table of figures"/>
    <w:basedOn w:val="Normal"/>
    <w:next w:val="Normal"/>
    <w:semiHidden/>
    <w:rsid w:val="00B1188A"/>
  </w:style>
  <w:style w:type="paragraph" w:styleId="Title">
    <w:name w:val="Title"/>
    <w:basedOn w:val="Normal"/>
    <w:next w:val="Normal"/>
    <w:link w:val="TitleChar"/>
    <w:semiHidden/>
    <w:rsid w:val="00B1188A"/>
    <w:pPr>
      <w:pBdr>
        <w:bottom w:val="single" w:sz="8" w:space="4" w:color="4F81BD"/>
      </w:pBdr>
      <w:spacing w:before="0" w:after="300"/>
      <w:contextualSpacing/>
    </w:pPr>
    <w:rPr>
      <w:rFonts w:ascii="Cambria" w:eastAsia="Times New Roman" w:hAnsi="Cambria"/>
      <w:color w:val="17365D"/>
      <w:spacing w:val="5"/>
      <w:kern w:val="28"/>
      <w:sz w:val="52"/>
      <w:szCs w:val="52"/>
    </w:rPr>
  </w:style>
  <w:style w:type="character" w:customStyle="1" w:styleId="TitleChar">
    <w:name w:val="Title Char"/>
    <w:link w:val="Title"/>
    <w:semiHidden/>
    <w:rsid w:val="000F48CC"/>
    <w:rPr>
      <w:rFonts w:ascii="Cambria" w:eastAsia="Times New Roman" w:hAnsi="Cambria" w:cs="Times New Roman"/>
      <w:color w:val="17365D"/>
      <w:spacing w:val="5"/>
      <w:kern w:val="28"/>
      <w:sz w:val="52"/>
      <w:szCs w:val="52"/>
    </w:rPr>
  </w:style>
  <w:style w:type="paragraph" w:styleId="TOAHeading">
    <w:name w:val="toa heading"/>
    <w:basedOn w:val="Normal"/>
    <w:next w:val="Normal"/>
    <w:semiHidden/>
    <w:rsid w:val="00B1188A"/>
    <w:rPr>
      <w:rFonts w:ascii="Cambria" w:eastAsia="Times New Roman" w:hAnsi="Cambria"/>
      <w:b/>
      <w:bCs/>
      <w:sz w:val="24"/>
      <w:szCs w:val="24"/>
    </w:rPr>
  </w:style>
  <w:style w:type="paragraph" w:styleId="TOC5">
    <w:name w:val="toc 5"/>
    <w:basedOn w:val="Normal"/>
    <w:next w:val="Normal"/>
    <w:autoRedefine/>
    <w:semiHidden/>
    <w:rsid w:val="00B1188A"/>
    <w:pPr>
      <w:spacing w:after="100"/>
      <w:ind w:left="760"/>
    </w:pPr>
  </w:style>
  <w:style w:type="paragraph" w:styleId="TOC6">
    <w:name w:val="toc 6"/>
    <w:basedOn w:val="Normal"/>
    <w:next w:val="Normal"/>
    <w:autoRedefine/>
    <w:semiHidden/>
    <w:rsid w:val="00B1188A"/>
    <w:pPr>
      <w:spacing w:after="100"/>
      <w:ind w:left="950"/>
    </w:pPr>
  </w:style>
  <w:style w:type="paragraph" w:styleId="TOC7">
    <w:name w:val="toc 7"/>
    <w:basedOn w:val="Normal"/>
    <w:next w:val="Normal"/>
    <w:autoRedefine/>
    <w:semiHidden/>
    <w:rsid w:val="00B1188A"/>
    <w:pPr>
      <w:spacing w:after="100"/>
      <w:ind w:left="1140"/>
    </w:pPr>
  </w:style>
  <w:style w:type="paragraph" w:styleId="TOC8">
    <w:name w:val="toc 8"/>
    <w:basedOn w:val="Normal"/>
    <w:next w:val="Normal"/>
    <w:autoRedefine/>
    <w:semiHidden/>
    <w:rsid w:val="00B1188A"/>
    <w:pPr>
      <w:spacing w:after="100"/>
      <w:ind w:left="1330"/>
    </w:pPr>
  </w:style>
  <w:style w:type="paragraph" w:styleId="Revision">
    <w:name w:val="Revision"/>
    <w:hidden/>
    <w:uiPriority w:val="99"/>
    <w:semiHidden/>
    <w:rsid w:val="00924BDC"/>
    <w:rPr>
      <w:sz w:val="19"/>
      <w:lang w:eastAsia="en-US"/>
    </w:rPr>
  </w:style>
  <w:style w:type="paragraph" w:styleId="BalloonText">
    <w:name w:val="Balloon Text"/>
    <w:basedOn w:val="Normal"/>
    <w:link w:val="BalloonTextChar"/>
    <w:semiHidden/>
    <w:rsid w:val="000579C1"/>
    <w:pPr>
      <w:spacing w:before="0"/>
    </w:pPr>
    <w:rPr>
      <w:rFonts w:ascii="Tahoma" w:hAnsi="Tahoma" w:cs="Tahoma"/>
      <w:sz w:val="16"/>
      <w:szCs w:val="16"/>
    </w:rPr>
  </w:style>
  <w:style w:type="character" w:customStyle="1" w:styleId="BalloonTextChar">
    <w:name w:val="Balloon Text Char"/>
    <w:link w:val="BalloonText"/>
    <w:semiHidden/>
    <w:rsid w:val="00422A04"/>
    <w:rPr>
      <w:rFonts w:ascii="Tahoma" w:hAnsi="Tahoma" w:cs="Tahoma"/>
      <w:sz w:val="16"/>
      <w:szCs w:val="16"/>
    </w:rPr>
  </w:style>
  <w:style w:type="character" w:styleId="Hyperlink">
    <w:name w:val="Hyperlink"/>
    <w:uiPriority w:val="99"/>
    <w:qFormat/>
    <w:rsid w:val="000E7A5E"/>
    <w:rPr>
      <w:color w:val="0000FF"/>
      <w:u w:val="single"/>
    </w:rPr>
  </w:style>
  <w:style w:type="character" w:styleId="CommentReference">
    <w:name w:val="annotation reference"/>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link w:val="CommentSubject"/>
    <w:semiHidden/>
    <w:rsid w:val="000F48CC"/>
    <w:rPr>
      <w:b/>
      <w:bCs/>
    </w:rPr>
  </w:style>
  <w:style w:type="paragraph" w:styleId="Bibliography">
    <w:name w:val="Bibliography"/>
    <w:basedOn w:val="Normal"/>
    <w:next w:val="Normal"/>
    <w:uiPriority w:val="37"/>
    <w:semiHidden/>
    <w:rsid w:val="00223ABE"/>
  </w:style>
  <w:style w:type="paragraph" w:styleId="BodyText">
    <w:name w:val="Body Text"/>
    <w:basedOn w:val="Normal"/>
    <w:link w:val="BodyTextChar"/>
    <w:semiHidden/>
    <w:rsid w:val="00223ABE"/>
  </w:style>
  <w:style w:type="character" w:customStyle="1" w:styleId="BodyTextChar">
    <w:name w:val="Body Text Char"/>
    <w:link w:val="BodyText"/>
    <w:semiHidden/>
    <w:rsid w:val="00223ABE"/>
    <w:rPr>
      <w:rFonts w:ascii="Arial" w:hAnsi="Arial"/>
      <w:sz w:val="19"/>
      <w:lang w:val="en-GB"/>
    </w:rPr>
  </w:style>
  <w:style w:type="paragraph" w:styleId="BodyText2">
    <w:name w:val="Body Text 2"/>
    <w:basedOn w:val="Normal"/>
    <w:link w:val="BodyText2Char"/>
    <w:semiHidden/>
    <w:rsid w:val="00223ABE"/>
    <w:pPr>
      <w:spacing w:line="480" w:lineRule="auto"/>
    </w:pPr>
  </w:style>
  <w:style w:type="character" w:customStyle="1" w:styleId="BodyText2Char">
    <w:name w:val="Body Text 2 Char"/>
    <w:link w:val="BodyText2"/>
    <w:semiHidden/>
    <w:rsid w:val="00223ABE"/>
    <w:rPr>
      <w:rFonts w:ascii="Arial" w:hAnsi="Arial"/>
      <w:sz w:val="19"/>
      <w:lang w:val="en-GB"/>
    </w:rPr>
  </w:style>
  <w:style w:type="paragraph" w:styleId="BodyText3">
    <w:name w:val="Body Text 3"/>
    <w:basedOn w:val="Normal"/>
    <w:link w:val="BodyText3Char"/>
    <w:semiHidden/>
    <w:rsid w:val="00223ABE"/>
    <w:rPr>
      <w:sz w:val="16"/>
      <w:szCs w:val="16"/>
    </w:rPr>
  </w:style>
  <w:style w:type="character" w:customStyle="1" w:styleId="BodyText3Char">
    <w:name w:val="Body Text 3 Char"/>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semiHidden/>
    <w:rsid w:val="00223ABE"/>
    <w:pPr>
      <w:ind w:firstLine="360"/>
    </w:pPr>
  </w:style>
  <w:style w:type="character" w:customStyle="1" w:styleId="BodyTextFirstIndentChar">
    <w:name w:val="Body Text First Indent Char"/>
    <w:link w:val="BodyTextFirstIndent"/>
    <w:semiHidden/>
    <w:rsid w:val="00223ABE"/>
    <w:rPr>
      <w:rFonts w:ascii="Arial" w:hAnsi="Arial"/>
      <w:sz w:val="19"/>
      <w:lang w:val="en-GB"/>
    </w:rPr>
  </w:style>
  <w:style w:type="paragraph" w:styleId="BodyTextIndent">
    <w:name w:val="Body Text Indent"/>
    <w:basedOn w:val="Normal"/>
    <w:link w:val="BodyTextIndentChar"/>
    <w:semiHidden/>
    <w:rsid w:val="00223ABE"/>
    <w:pPr>
      <w:ind w:left="283"/>
    </w:pPr>
  </w:style>
  <w:style w:type="character" w:customStyle="1" w:styleId="BodyTextIndentChar">
    <w:name w:val="Body Text Indent Char"/>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semiHidden/>
    <w:rsid w:val="00223ABE"/>
    <w:pPr>
      <w:ind w:left="360" w:firstLine="360"/>
    </w:pPr>
  </w:style>
  <w:style w:type="character" w:customStyle="1" w:styleId="BodyTextFirstIndent2Char">
    <w:name w:val="Body Text First Indent 2 Char"/>
    <w:link w:val="BodyTextFirstIndent2"/>
    <w:semiHidden/>
    <w:rsid w:val="00223ABE"/>
    <w:rPr>
      <w:rFonts w:ascii="Arial" w:hAnsi="Arial"/>
      <w:sz w:val="19"/>
      <w:lang w:val="en-GB"/>
    </w:rPr>
  </w:style>
  <w:style w:type="paragraph" w:styleId="BodyTextIndent2">
    <w:name w:val="Body Text Indent 2"/>
    <w:basedOn w:val="Normal"/>
    <w:link w:val="BodyTextIndent2Char"/>
    <w:semiHidden/>
    <w:rsid w:val="00223ABE"/>
    <w:pPr>
      <w:spacing w:line="480" w:lineRule="auto"/>
      <w:ind w:left="283"/>
    </w:pPr>
  </w:style>
  <w:style w:type="character" w:customStyle="1" w:styleId="BodyTextIndent2Char">
    <w:name w:val="Body Text Indent 2 Char"/>
    <w:link w:val="BodyTextIndent2"/>
    <w:semiHidden/>
    <w:rsid w:val="00223ABE"/>
    <w:rPr>
      <w:rFonts w:ascii="Arial" w:hAnsi="Arial"/>
      <w:sz w:val="19"/>
      <w:lang w:val="en-GB"/>
    </w:rPr>
  </w:style>
  <w:style w:type="paragraph" w:styleId="BodyTextIndent3">
    <w:name w:val="Body Text Indent 3"/>
    <w:basedOn w:val="Normal"/>
    <w:link w:val="BodyTextIndent3Char"/>
    <w:semiHidden/>
    <w:rsid w:val="00223ABE"/>
    <w:pPr>
      <w:ind w:left="283"/>
    </w:pPr>
    <w:rPr>
      <w:sz w:val="16"/>
      <w:szCs w:val="16"/>
    </w:rPr>
  </w:style>
  <w:style w:type="character" w:customStyle="1" w:styleId="BodyTextIndent3Char">
    <w:name w:val="Body Text Indent 3 Char"/>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semiHidden/>
    <w:rsid w:val="00223ABE"/>
    <w:pPr>
      <w:spacing w:before="0"/>
    </w:pPr>
  </w:style>
  <w:style w:type="character" w:customStyle="1" w:styleId="EndnoteTextChar">
    <w:name w:val="Endnote Text Char"/>
    <w:link w:val="EndnoteText"/>
    <w:semiHidden/>
    <w:rsid w:val="00223ABE"/>
    <w:rPr>
      <w:rFonts w:ascii="Arial" w:hAnsi="Arial"/>
      <w:lang w:val="en-GB"/>
    </w:rPr>
  </w:style>
  <w:style w:type="paragraph" w:styleId="EnvelopeAddress">
    <w:name w:val="envelope address"/>
    <w:basedOn w:val="Normal"/>
    <w:semiHidden/>
    <w:rsid w:val="00223ABE"/>
    <w:pPr>
      <w:framePr w:w="7920" w:h="1980" w:hRule="exact" w:hSpace="180" w:wrap="auto" w:hAnchor="page" w:xAlign="center" w:yAlign="bottom"/>
      <w:spacing w:before="0"/>
      <w:ind w:left="2880"/>
    </w:pPr>
    <w:rPr>
      <w:rFonts w:ascii="Cambria" w:eastAsia="Times New Roman" w:hAnsi="Cambria"/>
      <w:sz w:val="24"/>
      <w:szCs w:val="24"/>
    </w:rPr>
  </w:style>
  <w:style w:type="paragraph" w:styleId="EnvelopeReturn">
    <w:name w:val="envelope return"/>
    <w:basedOn w:val="Normal"/>
    <w:semiHidden/>
    <w:rsid w:val="00223ABE"/>
    <w:pPr>
      <w:spacing w:before="0"/>
    </w:pPr>
    <w:rPr>
      <w:rFonts w:ascii="Cambria" w:eastAsia="Times New Roman" w:hAnsi="Cambria"/>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semiHidden/>
    <w:rsid w:val="00223ABE"/>
    <w:pPr>
      <w:spacing w:before="0"/>
      <w:ind w:left="570" w:hanging="190"/>
    </w:pPr>
  </w:style>
  <w:style w:type="paragraph" w:styleId="Index4">
    <w:name w:val="index 4"/>
    <w:basedOn w:val="Normal"/>
    <w:next w:val="Normal"/>
    <w:autoRedefine/>
    <w:semiHidden/>
    <w:rsid w:val="00223ABE"/>
    <w:pPr>
      <w:spacing w:before="0"/>
      <w:ind w:left="760" w:hanging="190"/>
    </w:pPr>
  </w:style>
  <w:style w:type="paragraph" w:styleId="Index5">
    <w:name w:val="index 5"/>
    <w:basedOn w:val="Normal"/>
    <w:next w:val="Normal"/>
    <w:autoRedefine/>
    <w:semiHidden/>
    <w:rsid w:val="00223ABE"/>
    <w:pPr>
      <w:spacing w:before="0"/>
      <w:ind w:left="950" w:hanging="190"/>
    </w:pPr>
  </w:style>
  <w:style w:type="paragraph" w:styleId="Index6">
    <w:name w:val="index 6"/>
    <w:basedOn w:val="Normal"/>
    <w:next w:val="Normal"/>
    <w:autoRedefine/>
    <w:semiHidden/>
    <w:rsid w:val="00223ABE"/>
    <w:pPr>
      <w:spacing w:before="0"/>
      <w:ind w:left="1140" w:hanging="190"/>
    </w:pPr>
  </w:style>
  <w:style w:type="paragraph" w:styleId="Index7">
    <w:name w:val="index 7"/>
    <w:basedOn w:val="Normal"/>
    <w:next w:val="Normal"/>
    <w:autoRedefine/>
    <w:semiHidden/>
    <w:rsid w:val="00223ABE"/>
    <w:pPr>
      <w:spacing w:before="0"/>
      <w:ind w:left="1330" w:hanging="190"/>
    </w:pPr>
  </w:style>
  <w:style w:type="paragraph" w:styleId="Index8">
    <w:name w:val="index 8"/>
    <w:basedOn w:val="Normal"/>
    <w:next w:val="Normal"/>
    <w:autoRedefine/>
    <w:semiHidden/>
    <w:rsid w:val="00223ABE"/>
    <w:pPr>
      <w:spacing w:before="0"/>
      <w:ind w:left="1520" w:hanging="190"/>
    </w:pPr>
  </w:style>
  <w:style w:type="paragraph" w:styleId="Index9">
    <w:name w:val="index 9"/>
    <w:basedOn w:val="Normal"/>
    <w:next w:val="Normal"/>
    <w:autoRedefine/>
    <w:semiHidden/>
    <w:rsid w:val="00223ABE"/>
    <w:pPr>
      <w:spacing w:before="0"/>
      <w:ind w:left="1710" w:hanging="190"/>
    </w:pPr>
  </w:style>
  <w:style w:type="paragraph" w:styleId="IndexHeading">
    <w:name w:val="index heading"/>
    <w:basedOn w:val="Normal"/>
    <w:next w:val="Index1"/>
    <w:rsid w:val="00223ABE"/>
    <w:rPr>
      <w:rFonts w:ascii="Cambria" w:eastAsia="Times New Roman" w:hAnsi="Cambria"/>
      <w:b/>
      <w:bCs/>
    </w:rPr>
  </w:style>
  <w:style w:type="paragraph" w:styleId="IntenseQuote">
    <w:name w:val="Intense Quote"/>
    <w:basedOn w:val="Normal"/>
    <w:next w:val="Normal"/>
    <w:link w:val="IntenseQuoteChar"/>
    <w:uiPriority w:val="30"/>
    <w:semiHidden/>
    <w:qFormat/>
    <w:rsid w:val="00223ABE"/>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223ABE"/>
    <w:rPr>
      <w:rFonts w:ascii="Arial" w:hAnsi="Arial"/>
      <w:b/>
      <w:bCs/>
      <w:i/>
      <w:iCs/>
      <w:color w:val="4F81BD"/>
      <w:sz w:val="19"/>
      <w:lang w:val="en-GB"/>
    </w:rPr>
  </w:style>
  <w:style w:type="table" w:styleId="ColorfulGrid">
    <w:name w:val="Colorful Grid"/>
    <w:basedOn w:val="TableNormal"/>
    <w:uiPriority w:val="73"/>
    <w:locked/>
    <w:rsid w:val="001E1ED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4">
    <w:name w:val="List 4"/>
    <w:basedOn w:val="Normal"/>
    <w:semiHidden/>
    <w:rsid w:val="00223ABE"/>
    <w:pPr>
      <w:ind w:left="1132" w:hanging="283"/>
      <w:contextualSpacing/>
    </w:pPr>
  </w:style>
  <w:style w:type="paragraph" w:styleId="List5">
    <w:name w:val="List 5"/>
    <w:basedOn w:val="Normal"/>
    <w:semiHidden/>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numPr>
        <w:numId w:val="12"/>
      </w:num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eastAsia="en-US"/>
    </w:rPr>
  </w:style>
  <w:style w:type="character" w:customStyle="1" w:styleId="MacroTextChar">
    <w:name w:val="Macro Text Char"/>
    <w:link w:val="MacroText"/>
    <w:rsid w:val="00223ABE"/>
    <w:rPr>
      <w:rFonts w:ascii="Consolas" w:hAnsi="Consolas"/>
      <w:lang w:val="en-GB"/>
    </w:rPr>
  </w:style>
  <w:style w:type="paragraph" w:styleId="NoSpacing">
    <w:name w:val="No Spacing"/>
    <w:uiPriority w:val="1"/>
    <w:semiHidden/>
    <w:qFormat/>
    <w:rsid w:val="00223ABE"/>
    <w:pPr>
      <w:suppressAutoHyphens/>
      <w:ind w:left="1134"/>
    </w:pPr>
    <w:rPr>
      <w:sz w:val="19"/>
      <w:lang w:eastAsia="en-US"/>
    </w:rPr>
  </w:style>
  <w:style w:type="paragraph" w:styleId="Quote">
    <w:name w:val="Quote"/>
    <w:basedOn w:val="Normal"/>
    <w:next w:val="Normal"/>
    <w:link w:val="QuoteChar"/>
    <w:uiPriority w:val="29"/>
    <w:semiHidden/>
    <w:qFormat/>
    <w:rsid w:val="00223ABE"/>
    <w:rPr>
      <w:i/>
      <w:iCs/>
      <w:color w:val="000000"/>
    </w:rPr>
  </w:style>
  <w:style w:type="character" w:customStyle="1" w:styleId="QuoteChar">
    <w:name w:val="Quote Char"/>
    <w:link w:val="Quote"/>
    <w:uiPriority w:val="29"/>
    <w:semiHidden/>
    <w:rsid w:val="00223ABE"/>
    <w:rPr>
      <w:rFonts w:ascii="Arial" w:hAnsi="Arial"/>
      <w:i/>
      <w:iCs/>
      <w:color w:val="000000"/>
      <w:sz w:val="19"/>
      <w:lang w:val="en-GB"/>
    </w:rPr>
  </w:style>
  <w:style w:type="paragraph" w:styleId="Salutation">
    <w:name w:val="Salutation"/>
    <w:basedOn w:val="Normal"/>
    <w:next w:val="Normal"/>
    <w:link w:val="SalutationChar"/>
    <w:semiHidden/>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semiHidden/>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basedOn w:val="Normal"/>
    <w:next w:val="Normal"/>
    <w:link w:val="SubtitleChar"/>
    <w:semiHidden/>
    <w:qFormat/>
    <w:rsid w:val="00223ABE"/>
    <w:pPr>
      <w:numPr>
        <w:ilvl w:val="1"/>
      </w:numPr>
      <w:ind w:left="1134"/>
    </w:pPr>
    <w:rPr>
      <w:rFonts w:ascii="Cambria" w:eastAsia="Times New Roman" w:hAnsi="Cambria"/>
      <w:i/>
      <w:iCs/>
      <w:color w:val="4F81BD"/>
      <w:spacing w:val="15"/>
      <w:sz w:val="24"/>
      <w:szCs w:val="24"/>
    </w:rPr>
  </w:style>
  <w:style w:type="character" w:customStyle="1" w:styleId="SubtitleChar">
    <w:name w:val="Subtitle Char"/>
    <w:link w:val="Subtitle"/>
    <w:semiHidden/>
    <w:rsid w:val="00223ABE"/>
    <w:rPr>
      <w:rFonts w:ascii="Cambria" w:eastAsia="Times New Roman" w:hAnsi="Cambria" w:cs="Times New Roman"/>
      <w:i/>
      <w:iCs/>
      <w:color w:val="4F81BD"/>
      <w:spacing w:val="15"/>
      <w:sz w:val="24"/>
      <w:szCs w:val="24"/>
      <w:lang w:val="en-GB"/>
    </w:rPr>
  </w:style>
  <w:style w:type="character" w:styleId="FollowedHyperlink">
    <w:name w:val="FollowedHyperlink"/>
    <w:unhideWhenUsed/>
    <w:rsid w:val="009D7B4C"/>
    <w:rPr>
      <w:color w:val="800080"/>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uiPriority w:val="1"/>
    <w:rsid w:val="00526C98"/>
    <w:rPr>
      <w:color w:val="8080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rPr>
      <w:rFonts w:ascii="Calibri" w:hAnsi="Calibri"/>
      <w:sz w:val="22"/>
    </w:r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96CAB"/>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9044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0A4349"/>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uiPriority w:val="1"/>
    <w:qFormat/>
    <w:rsid w:val="002D6766"/>
    <w:rPr>
      <w:i/>
    </w:rPr>
  </w:style>
  <w:style w:type="paragraph" w:customStyle="1" w:styleId="BlockLabelBeforeXML">
    <w:name w:val="Block Label Before XML"/>
    <w:basedOn w:val="BlockLabelBeforeTable"/>
    <w:next w:val="XMLCode"/>
    <w:qFormat/>
    <w:rsid w:val="00884DF1"/>
    <w:pPr>
      <w:spacing w:after="140"/>
    </w:pPr>
  </w:style>
  <w:style w:type="paragraph" w:customStyle="1" w:styleId="ListParagraph1">
    <w:name w:val="List Paragraph1"/>
    <w:basedOn w:val="Normal2"/>
    <w:next w:val="Normal"/>
    <w:qFormat/>
    <w:rsid w:val="00DD3851"/>
    <w:pPr>
      <w:ind w:left="576"/>
    </w:pPr>
  </w:style>
  <w:style w:type="paragraph" w:customStyle="1" w:styleId="Style1">
    <w:name w:val="Style1"/>
    <w:basedOn w:val="BlockLabelBeforeXML"/>
    <w:qFormat/>
    <w:rsid w:val="001D2EF3"/>
    <w:pPr>
      <w:spacing w:after="160"/>
    </w:pPr>
  </w:style>
  <w:style w:type="character" w:styleId="UnresolvedMention">
    <w:name w:val="Unresolved Mention"/>
    <w:basedOn w:val="DefaultParagraphFont"/>
    <w:uiPriority w:val="99"/>
    <w:unhideWhenUsed/>
    <w:rsid w:val="00670A9C"/>
    <w:rPr>
      <w:color w:val="605E5C"/>
      <w:shd w:val="clear" w:color="auto" w:fill="E1DFDD"/>
    </w:rPr>
  </w:style>
  <w:style w:type="character" w:styleId="Mention">
    <w:name w:val="Mention"/>
    <w:basedOn w:val="DefaultParagraphFont"/>
    <w:uiPriority w:val="99"/>
    <w:unhideWhenUsed/>
    <w:rsid w:val="00670A9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440723">
      <w:bodyDiv w:val="1"/>
      <w:marLeft w:val="0"/>
      <w:marRight w:val="0"/>
      <w:marTop w:val="0"/>
      <w:marBottom w:val="0"/>
      <w:divBdr>
        <w:top w:val="none" w:sz="0" w:space="0" w:color="auto"/>
        <w:left w:val="none" w:sz="0" w:space="0" w:color="auto"/>
        <w:bottom w:val="none" w:sz="0" w:space="0" w:color="auto"/>
        <w:right w:val="none" w:sz="0" w:space="0" w:color="auto"/>
      </w:divBdr>
    </w:div>
    <w:div w:id="63183051">
      <w:bodyDiv w:val="1"/>
      <w:marLeft w:val="0"/>
      <w:marRight w:val="0"/>
      <w:marTop w:val="0"/>
      <w:marBottom w:val="0"/>
      <w:divBdr>
        <w:top w:val="none" w:sz="0" w:space="0" w:color="auto"/>
        <w:left w:val="none" w:sz="0" w:space="0" w:color="auto"/>
        <w:bottom w:val="none" w:sz="0" w:space="0" w:color="auto"/>
        <w:right w:val="none" w:sz="0" w:space="0" w:color="auto"/>
      </w:divBdr>
    </w:div>
    <w:div w:id="118426321">
      <w:bodyDiv w:val="1"/>
      <w:marLeft w:val="0"/>
      <w:marRight w:val="0"/>
      <w:marTop w:val="0"/>
      <w:marBottom w:val="0"/>
      <w:divBdr>
        <w:top w:val="none" w:sz="0" w:space="0" w:color="auto"/>
        <w:left w:val="none" w:sz="0" w:space="0" w:color="auto"/>
        <w:bottom w:val="none" w:sz="0" w:space="0" w:color="auto"/>
        <w:right w:val="none" w:sz="0" w:space="0" w:color="auto"/>
      </w:divBdr>
    </w:div>
    <w:div w:id="146895350">
      <w:bodyDiv w:val="1"/>
      <w:marLeft w:val="0"/>
      <w:marRight w:val="0"/>
      <w:marTop w:val="0"/>
      <w:marBottom w:val="0"/>
      <w:divBdr>
        <w:top w:val="none" w:sz="0" w:space="0" w:color="auto"/>
        <w:left w:val="none" w:sz="0" w:space="0" w:color="auto"/>
        <w:bottom w:val="none" w:sz="0" w:space="0" w:color="auto"/>
        <w:right w:val="none" w:sz="0" w:space="0" w:color="auto"/>
      </w:divBdr>
    </w:div>
    <w:div w:id="152451206">
      <w:bodyDiv w:val="1"/>
      <w:marLeft w:val="0"/>
      <w:marRight w:val="0"/>
      <w:marTop w:val="0"/>
      <w:marBottom w:val="0"/>
      <w:divBdr>
        <w:top w:val="none" w:sz="0" w:space="0" w:color="auto"/>
        <w:left w:val="none" w:sz="0" w:space="0" w:color="auto"/>
        <w:bottom w:val="none" w:sz="0" w:space="0" w:color="auto"/>
        <w:right w:val="none" w:sz="0" w:space="0" w:color="auto"/>
      </w:divBdr>
    </w:div>
    <w:div w:id="259602429">
      <w:bodyDiv w:val="1"/>
      <w:marLeft w:val="0"/>
      <w:marRight w:val="0"/>
      <w:marTop w:val="0"/>
      <w:marBottom w:val="0"/>
      <w:divBdr>
        <w:top w:val="none" w:sz="0" w:space="0" w:color="auto"/>
        <w:left w:val="none" w:sz="0" w:space="0" w:color="auto"/>
        <w:bottom w:val="none" w:sz="0" w:space="0" w:color="auto"/>
        <w:right w:val="none" w:sz="0" w:space="0" w:color="auto"/>
      </w:divBdr>
    </w:div>
    <w:div w:id="404686679">
      <w:bodyDiv w:val="1"/>
      <w:marLeft w:val="0"/>
      <w:marRight w:val="0"/>
      <w:marTop w:val="0"/>
      <w:marBottom w:val="0"/>
      <w:divBdr>
        <w:top w:val="none" w:sz="0" w:space="0" w:color="auto"/>
        <w:left w:val="none" w:sz="0" w:space="0" w:color="auto"/>
        <w:bottom w:val="none" w:sz="0" w:space="0" w:color="auto"/>
        <w:right w:val="none" w:sz="0" w:space="0" w:color="auto"/>
      </w:divBdr>
    </w:div>
    <w:div w:id="444421198">
      <w:bodyDiv w:val="1"/>
      <w:marLeft w:val="0"/>
      <w:marRight w:val="0"/>
      <w:marTop w:val="0"/>
      <w:marBottom w:val="0"/>
      <w:divBdr>
        <w:top w:val="none" w:sz="0" w:space="0" w:color="auto"/>
        <w:left w:val="none" w:sz="0" w:space="0" w:color="auto"/>
        <w:bottom w:val="none" w:sz="0" w:space="0" w:color="auto"/>
        <w:right w:val="none" w:sz="0" w:space="0" w:color="auto"/>
      </w:divBdr>
    </w:div>
    <w:div w:id="479226153">
      <w:bodyDiv w:val="1"/>
      <w:marLeft w:val="0"/>
      <w:marRight w:val="0"/>
      <w:marTop w:val="0"/>
      <w:marBottom w:val="0"/>
      <w:divBdr>
        <w:top w:val="none" w:sz="0" w:space="0" w:color="auto"/>
        <w:left w:val="none" w:sz="0" w:space="0" w:color="auto"/>
        <w:bottom w:val="none" w:sz="0" w:space="0" w:color="auto"/>
        <w:right w:val="none" w:sz="0" w:space="0" w:color="auto"/>
      </w:divBdr>
    </w:div>
    <w:div w:id="483083209">
      <w:bodyDiv w:val="1"/>
      <w:marLeft w:val="0"/>
      <w:marRight w:val="0"/>
      <w:marTop w:val="0"/>
      <w:marBottom w:val="0"/>
      <w:divBdr>
        <w:top w:val="none" w:sz="0" w:space="0" w:color="auto"/>
        <w:left w:val="none" w:sz="0" w:space="0" w:color="auto"/>
        <w:bottom w:val="none" w:sz="0" w:space="0" w:color="auto"/>
        <w:right w:val="none" w:sz="0" w:space="0" w:color="auto"/>
      </w:divBdr>
    </w:div>
    <w:div w:id="564947441">
      <w:bodyDiv w:val="1"/>
      <w:marLeft w:val="0"/>
      <w:marRight w:val="0"/>
      <w:marTop w:val="0"/>
      <w:marBottom w:val="0"/>
      <w:divBdr>
        <w:top w:val="none" w:sz="0" w:space="0" w:color="auto"/>
        <w:left w:val="none" w:sz="0" w:space="0" w:color="auto"/>
        <w:bottom w:val="none" w:sz="0" w:space="0" w:color="auto"/>
        <w:right w:val="none" w:sz="0" w:space="0" w:color="auto"/>
      </w:divBdr>
    </w:div>
    <w:div w:id="579944574">
      <w:bodyDiv w:val="1"/>
      <w:marLeft w:val="0"/>
      <w:marRight w:val="0"/>
      <w:marTop w:val="0"/>
      <w:marBottom w:val="0"/>
      <w:divBdr>
        <w:top w:val="none" w:sz="0" w:space="0" w:color="auto"/>
        <w:left w:val="none" w:sz="0" w:space="0" w:color="auto"/>
        <w:bottom w:val="none" w:sz="0" w:space="0" w:color="auto"/>
        <w:right w:val="none" w:sz="0" w:space="0" w:color="auto"/>
      </w:divBdr>
    </w:div>
    <w:div w:id="647974659">
      <w:bodyDiv w:val="1"/>
      <w:marLeft w:val="0"/>
      <w:marRight w:val="0"/>
      <w:marTop w:val="0"/>
      <w:marBottom w:val="0"/>
      <w:divBdr>
        <w:top w:val="none" w:sz="0" w:space="0" w:color="auto"/>
        <w:left w:val="none" w:sz="0" w:space="0" w:color="auto"/>
        <w:bottom w:val="none" w:sz="0" w:space="0" w:color="auto"/>
        <w:right w:val="none" w:sz="0" w:space="0" w:color="auto"/>
      </w:divBdr>
    </w:div>
    <w:div w:id="684089885">
      <w:bodyDiv w:val="1"/>
      <w:marLeft w:val="0"/>
      <w:marRight w:val="0"/>
      <w:marTop w:val="0"/>
      <w:marBottom w:val="0"/>
      <w:divBdr>
        <w:top w:val="none" w:sz="0" w:space="0" w:color="auto"/>
        <w:left w:val="none" w:sz="0" w:space="0" w:color="auto"/>
        <w:bottom w:val="none" w:sz="0" w:space="0" w:color="auto"/>
        <w:right w:val="none" w:sz="0" w:space="0" w:color="auto"/>
      </w:divBdr>
    </w:div>
    <w:div w:id="703284662">
      <w:bodyDiv w:val="1"/>
      <w:marLeft w:val="0"/>
      <w:marRight w:val="0"/>
      <w:marTop w:val="0"/>
      <w:marBottom w:val="0"/>
      <w:divBdr>
        <w:top w:val="none" w:sz="0" w:space="0" w:color="auto"/>
        <w:left w:val="none" w:sz="0" w:space="0" w:color="auto"/>
        <w:bottom w:val="none" w:sz="0" w:space="0" w:color="auto"/>
        <w:right w:val="none" w:sz="0" w:space="0" w:color="auto"/>
      </w:divBdr>
    </w:div>
    <w:div w:id="730496020">
      <w:bodyDiv w:val="1"/>
      <w:marLeft w:val="0"/>
      <w:marRight w:val="0"/>
      <w:marTop w:val="0"/>
      <w:marBottom w:val="0"/>
      <w:divBdr>
        <w:top w:val="none" w:sz="0" w:space="0" w:color="auto"/>
        <w:left w:val="none" w:sz="0" w:space="0" w:color="auto"/>
        <w:bottom w:val="none" w:sz="0" w:space="0" w:color="auto"/>
        <w:right w:val="none" w:sz="0" w:space="0" w:color="auto"/>
      </w:divBdr>
      <w:divsChild>
        <w:div w:id="480270500">
          <w:marLeft w:val="446"/>
          <w:marRight w:val="0"/>
          <w:marTop w:val="0"/>
          <w:marBottom w:val="0"/>
          <w:divBdr>
            <w:top w:val="none" w:sz="0" w:space="0" w:color="auto"/>
            <w:left w:val="none" w:sz="0" w:space="0" w:color="auto"/>
            <w:bottom w:val="none" w:sz="0" w:space="0" w:color="auto"/>
            <w:right w:val="none" w:sz="0" w:space="0" w:color="auto"/>
          </w:divBdr>
        </w:div>
        <w:div w:id="674960510">
          <w:marLeft w:val="446"/>
          <w:marRight w:val="0"/>
          <w:marTop w:val="0"/>
          <w:marBottom w:val="0"/>
          <w:divBdr>
            <w:top w:val="none" w:sz="0" w:space="0" w:color="auto"/>
            <w:left w:val="none" w:sz="0" w:space="0" w:color="auto"/>
            <w:bottom w:val="none" w:sz="0" w:space="0" w:color="auto"/>
            <w:right w:val="none" w:sz="0" w:space="0" w:color="auto"/>
          </w:divBdr>
        </w:div>
        <w:div w:id="862210721">
          <w:marLeft w:val="446"/>
          <w:marRight w:val="0"/>
          <w:marTop w:val="0"/>
          <w:marBottom w:val="0"/>
          <w:divBdr>
            <w:top w:val="none" w:sz="0" w:space="0" w:color="auto"/>
            <w:left w:val="none" w:sz="0" w:space="0" w:color="auto"/>
            <w:bottom w:val="none" w:sz="0" w:space="0" w:color="auto"/>
            <w:right w:val="none" w:sz="0" w:space="0" w:color="auto"/>
          </w:divBdr>
        </w:div>
        <w:div w:id="1925606269">
          <w:marLeft w:val="446"/>
          <w:marRight w:val="0"/>
          <w:marTop w:val="0"/>
          <w:marBottom w:val="0"/>
          <w:divBdr>
            <w:top w:val="none" w:sz="0" w:space="0" w:color="auto"/>
            <w:left w:val="none" w:sz="0" w:space="0" w:color="auto"/>
            <w:bottom w:val="none" w:sz="0" w:space="0" w:color="auto"/>
            <w:right w:val="none" w:sz="0" w:space="0" w:color="auto"/>
          </w:divBdr>
        </w:div>
        <w:div w:id="2031182095">
          <w:marLeft w:val="446"/>
          <w:marRight w:val="0"/>
          <w:marTop w:val="0"/>
          <w:marBottom w:val="0"/>
          <w:divBdr>
            <w:top w:val="none" w:sz="0" w:space="0" w:color="auto"/>
            <w:left w:val="none" w:sz="0" w:space="0" w:color="auto"/>
            <w:bottom w:val="none" w:sz="0" w:space="0" w:color="auto"/>
            <w:right w:val="none" w:sz="0" w:space="0" w:color="auto"/>
          </w:divBdr>
        </w:div>
      </w:divsChild>
    </w:div>
    <w:div w:id="779685015">
      <w:bodyDiv w:val="1"/>
      <w:marLeft w:val="0"/>
      <w:marRight w:val="0"/>
      <w:marTop w:val="0"/>
      <w:marBottom w:val="0"/>
      <w:divBdr>
        <w:top w:val="none" w:sz="0" w:space="0" w:color="auto"/>
        <w:left w:val="none" w:sz="0" w:space="0" w:color="auto"/>
        <w:bottom w:val="none" w:sz="0" w:space="0" w:color="auto"/>
        <w:right w:val="none" w:sz="0" w:space="0" w:color="auto"/>
      </w:divBdr>
    </w:div>
    <w:div w:id="906038507">
      <w:bodyDiv w:val="1"/>
      <w:marLeft w:val="0"/>
      <w:marRight w:val="0"/>
      <w:marTop w:val="0"/>
      <w:marBottom w:val="0"/>
      <w:divBdr>
        <w:top w:val="none" w:sz="0" w:space="0" w:color="auto"/>
        <w:left w:val="none" w:sz="0" w:space="0" w:color="auto"/>
        <w:bottom w:val="none" w:sz="0" w:space="0" w:color="auto"/>
        <w:right w:val="none" w:sz="0" w:space="0" w:color="auto"/>
      </w:divBdr>
    </w:div>
    <w:div w:id="1135292008">
      <w:bodyDiv w:val="1"/>
      <w:marLeft w:val="0"/>
      <w:marRight w:val="0"/>
      <w:marTop w:val="0"/>
      <w:marBottom w:val="0"/>
      <w:divBdr>
        <w:top w:val="none" w:sz="0" w:space="0" w:color="auto"/>
        <w:left w:val="none" w:sz="0" w:space="0" w:color="auto"/>
        <w:bottom w:val="none" w:sz="0" w:space="0" w:color="auto"/>
        <w:right w:val="none" w:sz="0" w:space="0" w:color="auto"/>
      </w:divBdr>
    </w:div>
    <w:div w:id="1159885289">
      <w:bodyDiv w:val="1"/>
      <w:marLeft w:val="0"/>
      <w:marRight w:val="0"/>
      <w:marTop w:val="0"/>
      <w:marBottom w:val="0"/>
      <w:divBdr>
        <w:top w:val="none" w:sz="0" w:space="0" w:color="auto"/>
        <w:left w:val="none" w:sz="0" w:space="0" w:color="auto"/>
        <w:bottom w:val="none" w:sz="0" w:space="0" w:color="auto"/>
        <w:right w:val="none" w:sz="0" w:space="0" w:color="auto"/>
      </w:divBdr>
    </w:div>
    <w:div w:id="1283271431">
      <w:bodyDiv w:val="1"/>
      <w:marLeft w:val="0"/>
      <w:marRight w:val="0"/>
      <w:marTop w:val="0"/>
      <w:marBottom w:val="0"/>
      <w:divBdr>
        <w:top w:val="none" w:sz="0" w:space="0" w:color="auto"/>
        <w:left w:val="none" w:sz="0" w:space="0" w:color="auto"/>
        <w:bottom w:val="none" w:sz="0" w:space="0" w:color="auto"/>
        <w:right w:val="none" w:sz="0" w:space="0" w:color="auto"/>
      </w:divBdr>
    </w:div>
    <w:div w:id="1337534126">
      <w:bodyDiv w:val="1"/>
      <w:marLeft w:val="0"/>
      <w:marRight w:val="0"/>
      <w:marTop w:val="0"/>
      <w:marBottom w:val="0"/>
      <w:divBdr>
        <w:top w:val="none" w:sz="0" w:space="0" w:color="auto"/>
        <w:left w:val="none" w:sz="0" w:space="0" w:color="auto"/>
        <w:bottom w:val="none" w:sz="0" w:space="0" w:color="auto"/>
        <w:right w:val="none" w:sz="0" w:space="0" w:color="auto"/>
      </w:divBdr>
    </w:div>
    <w:div w:id="1402216513">
      <w:bodyDiv w:val="1"/>
      <w:marLeft w:val="0"/>
      <w:marRight w:val="0"/>
      <w:marTop w:val="0"/>
      <w:marBottom w:val="0"/>
      <w:divBdr>
        <w:top w:val="none" w:sz="0" w:space="0" w:color="auto"/>
        <w:left w:val="none" w:sz="0" w:space="0" w:color="auto"/>
        <w:bottom w:val="none" w:sz="0" w:space="0" w:color="auto"/>
        <w:right w:val="none" w:sz="0" w:space="0" w:color="auto"/>
      </w:divBdr>
    </w:div>
    <w:div w:id="1424495974">
      <w:bodyDiv w:val="1"/>
      <w:marLeft w:val="0"/>
      <w:marRight w:val="0"/>
      <w:marTop w:val="0"/>
      <w:marBottom w:val="0"/>
      <w:divBdr>
        <w:top w:val="none" w:sz="0" w:space="0" w:color="auto"/>
        <w:left w:val="none" w:sz="0" w:space="0" w:color="auto"/>
        <w:bottom w:val="none" w:sz="0" w:space="0" w:color="auto"/>
        <w:right w:val="none" w:sz="0" w:space="0" w:color="auto"/>
      </w:divBdr>
    </w:div>
    <w:div w:id="1475609300">
      <w:bodyDiv w:val="1"/>
      <w:marLeft w:val="0"/>
      <w:marRight w:val="0"/>
      <w:marTop w:val="0"/>
      <w:marBottom w:val="0"/>
      <w:divBdr>
        <w:top w:val="none" w:sz="0" w:space="0" w:color="auto"/>
        <w:left w:val="none" w:sz="0" w:space="0" w:color="auto"/>
        <w:bottom w:val="none" w:sz="0" w:space="0" w:color="auto"/>
        <w:right w:val="none" w:sz="0" w:space="0" w:color="auto"/>
      </w:divBdr>
    </w:div>
    <w:div w:id="1495099839">
      <w:bodyDiv w:val="1"/>
      <w:marLeft w:val="0"/>
      <w:marRight w:val="0"/>
      <w:marTop w:val="0"/>
      <w:marBottom w:val="0"/>
      <w:divBdr>
        <w:top w:val="none" w:sz="0" w:space="0" w:color="auto"/>
        <w:left w:val="none" w:sz="0" w:space="0" w:color="auto"/>
        <w:bottom w:val="none" w:sz="0" w:space="0" w:color="auto"/>
        <w:right w:val="none" w:sz="0" w:space="0" w:color="auto"/>
      </w:divBdr>
    </w:div>
    <w:div w:id="1535267488">
      <w:bodyDiv w:val="1"/>
      <w:marLeft w:val="0"/>
      <w:marRight w:val="0"/>
      <w:marTop w:val="0"/>
      <w:marBottom w:val="0"/>
      <w:divBdr>
        <w:top w:val="none" w:sz="0" w:space="0" w:color="auto"/>
        <w:left w:val="none" w:sz="0" w:space="0" w:color="auto"/>
        <w:bottom w:val="none" w:sz="0" w:space="0" w:color="auto"/>
        <w:right w:val="none" w:sz="0" w:space="0" w:color="auto"/>
      </w:divBdr>
    </w:div>
    <w:div w:id="1572429137">
      <w:bodyDiv w:val="1"/>
      <w:marLeft w:val="0"/>
      <w:marRight w:val="0"/>
      <w:marTop w:val="0"/>
      <w:marBottom w:val="0"/>
      <w:divBdr>
        <w:top w:val="none" w:sz="0" w:space="0" w:color="auto"/>
        <w:left w:val="none" w:sz="0" w:space="0" w:color="auto"/>
        <w:bottom w:val="none" w:sz="0" w:space="0" w:color="auto"/>
        <w:right w:val="none" w:sz="0" w:space="0" w:color="auto"/>
      </w:divBdr>
    </w:div>
    <w:div w:id="1608074561">
      <w:bodyDiv w:val="1"/>
      <w:marLeft w:val="0"/>
      <w:marRight w:val="0"/>
      <w:marTop w:val="0"/>
      <w:marBottom w:val="0"/>
      <w:divBdr>
        <w:top w:val="none" w:sz="0" w:space="0" w:color="auto"/>
        <w:left w:val="none" w:sz="0" w:space="0" w:color="auto"/>
        <w:bottom w:val="none" w:sz="0" w:space="0" w:color="auto"/>
        <w:right w:val="none" w:sz="0" w:space="0" w:color="auto"/>
      </w:divBdr>
    </w:div>
    <w:div w:id="1616597456">
      <w:bodyDiv w:val="1"/>
      <w:marLeft w:val="0"/>
      <w:marRight w:val="0"/>
      <w:marTop w:val="0"/>
      <w:marBottom w:val="0"/>
      <w:divBdr>
        <w:top w:val="none" w:sz="0" w:space="0" w:color="auto"/>
        <w:left w:val="none" w:sz="0" w:space="0" w:color="auto"/>
        <w:bottom w:val="none" w:sz="0" w:space="0" w:color="auto"/>
        <w:right w:val="none" w:sz="0" w:space="0" w:color="auto"/>
      </w:divBdr>
    </w:div>
    <w:div w:id="1733039125">
      <w:bodyDiv w:val="1"/>
      <w:marLeft w:val="0"/>
      <w:marRight w:val="0"/>
      <w:marTop w:val="0"/>
      <w:marBottom w:val="0"/>
      <w:divBdr>
        <w:top w:val="none" w:sz="0" w:space="0" w:color="auto"/>
        <w:left w:val="none" w:sz="0" w:space="0" w:color="auto"/>
        <w:bottom w:val="none" w:sz="0" w:space="0" w:color="auto"/>
        <w:right w:val="none" w:sz="0" w:space="0" w:color="auto"/>
      </w:divBdr>
    </w:div>
    <w:div w:id="1752041544">
      <w:bodyDiv w:val="1"/>
      <w:marLeft w:val="0"/>
      <w:marRight w:val="0"/>
      <w:marTop w:val="0"/>
      <w:marBottom w:val="0"/>
      <w:divBdr>
        <w:top w:val="none" w:sz="0" w:space="0" w:color="auto"/>
        <w:left w:val="none" w:sz="0" w:space="0" w:color="auto"/>
        <w:bottom w:val="none" w:sz="0" w:space="0" w:color="auto"/>
        <w:right w:val="none" w:sz="0" w:space="0" w:color="auto"/>
      </w:divBdr>
    </w:div>
    <w:div w:id="1895196884">
      <w:bodyDiv w:val="1"/>
      <w:marLeft w:val="0"/>
      <w:marRight w:val="0"/>
      <w:marTop w:val="0"/>
      <w:marBottom w:val="0"/>
      <w:divBdr>
        <w:top w:val="none" w:sz="0" w:space="0" w:color="auto"/>
        <w:left w:val="none" w:sz="0" w:space="0" w:color="auto"/>
        <w:bottom w:val="none" w:sz="0" w:space="0" w:color="auto"/>
        <w:right w:val="none" w:sz="0" w:space="0" w:color="auto"/>
      </w:divBdr>
    </w:div>
    <w:div w:id="1922250851">
      <w:bodyDiv w:val="1"/>
      <w:marLeft w:val="0"/>
      <w:marRight w:val="0"/>
      <w:marTop w:val="0"/>
      <w:marBottom w:val="0"/>
      <w:divBdr>
        <w:top w:val="none" w:sz="0" w:space="0" w:color="auto"/>
        <w:left w:val="none" w:sz="0" w:space="0" w:color="auto"/>
        <w:bottom w:val="none" w:sz="0" w:space="0" w:color="auto"/>
        <w:right w:val="none" w:sz="0" w:space="0" w:color="auto"/>
      </w:divBdr>
    </w:div>
    <w:div w:id="1983844178">
      <w:bodyDiv w:val="1"/>
      <w:marLeft w:val="0"/>
      <w:marRight w:val="0"/>
      <w:marTop w:val="0"/>
      <w:marBottom w:val="0"/>
      <w:divBdr>
        <w:top w:val="none" w:sz="0" w:space="0" w:color="auto"/>
        <w:left w:val="none" w:sz="0" w:space="0" w:color="auto"/>
        <w:bottom w:val="none" w:sz="0" w:space="0" w:color="auto"/>
        <w:right w:val="none" w:sz="0" w:space="0" w:color="auto"/>
      </w:divBdr>
    </w:div>
    <w:div w:id="2016959600">
      <w:bodyDiv w:val="1"/>
      <w:marLeft w:val="0"/>
      <w:marRight w:val="0"/>
      <w:marTop w:val="0"/>
      <w:marBottom w:val="0"/>
      <w:divBdr>
        <w:top w:val="none" w:sz="0" w:space="0" w:color="auto"/>
        <w:left w:val="none" w:sz="0" w:space="0" w:color="auto"/>
        <w:bottom w:val="none" w:sz="0" w:space="0" w:color="auto"/>
        <w:right w:val="none" w:sz="0" w:space="0" w:color="auto"/>
      </w:divBdr>
    </w:div>
    <w:div w:id="2039577684">
      <w:bodyDiv w:val="1"/>
      <w:marLeft w:val="0"/>
      <w:marRight w:val="0"/>
      <w:marTop w:val="0"/>
      <w:marBottom w:val="0"/>
      <w:divBdr>
        <w:top w:val="none" w:sz="0" w:space="0" w:color="auto"/>
        <w:left w:val="none" w:sz="0" w:space="0" w:color="auto"/>
        <w:bottom w:val="none" w:sz="0" w:space="0" w:color="auto"/>
        <w:right w:val="none" w:sz="0" w:space="0" w:color="auto"/>
      </w:divBdr>
    </w:div>
    <w:div w:id="2103404473">
      <w:bodyDiv w:val="1"/>
      <w:marLeft w:val="0"/>
      <w:marRight w:val="0"/>
      <w:marTop w:val="0"/>
      <w:marBottom w:val="0"/>
      <w:divBdr>
        <w:top w:val="none" w:sz="0" w:space="0" w:color="auto"/>
        <w:left w:val="none" w:sz="0" w:space="0" w:color="auto"/>
        <w:bottom w:val="none" w:sz="0" w:space="0" w:color="auto"/>
        <w:right w:val="none" w:sz="0" w:space="0" w:color="auto"/>
      </w:divBdr>
    </w:div>
    <w:div w:id="2139488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21" Type="http://schemas.openxmlformats.org/officeDocument/2006/relationships/footer" Target="footer4.xml"/><Relationship Id="rId42" Type="http://schemas.openxmlformats.org/officeDocument/2006/relationships/image" Target="media/image16.emf"/><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image" Target="media/image28.emf"/><Relationship Id="rId16" Type="http://schemas.openxmlformats.org/officeDocument/2006/relationships/header" Target="header3.xml"/><Relationship Id="rId11" Type="http://schemas.openxmlformats.org/officeDocument/2006/relationships/endnotes" Target="endnotes.xml"/><Relationship Id="rId32" Type="http://schemas.openxmlformats.org/officeDocument/2006/relationships/oleObject" Target="embeddings/oleObject3.bin"/><Relationship Id="rId37" Type="http://schemas.openxmlformats.org/officeDocument/2006/relationships/image" Target="media/image11.emf"/><Relationship Id="rId53" Type="http://schemas.openxmlformats.org/officeDocument/2006/relationships/image" Target="media/image21.emf"/><Relationship Id="rId58" Type="http://schemas.openxmlformats.org/officeDocument/2006/relationships/package" Target="embeddings/Microsoft_Visio_Drawing8.vsdx"/><Relationship Id="rId74" Type="http://schemas.openxmlformats.org/officeDocument/2006/relationships/image" Target="media/image31.emf"/><Relationship Id="rId79" Type="http://schemas.openxmlformats.org/officeDocument/2006/relationships/package" Target="embeddings/Microsoft_Visio_Drawing19.vsdx"/><Relationship Id="rId5" Type="http://schemas.openxmlformats.org/officeDocument/2006/relationships/customXml" Target="../customXml/item5.xml"/><Relationship Id="rId61" Type="http://schemas.openxmlformats.org/officeDocument/2006/relationships/image" Target="media/image25.emf"/><Relationship Id="rId82" Type="http://schemas.openxmlformats.org/officeDocument/2006/relationships/fontTable" Target="fontTable.xml"/><Relationship Id="rId19" Type="http://schemas.openxmlformats.org/officeDocument/2006/relationships/header" Target="header4.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image" Target="media/image5.png"/><Relationship Id="rId30" Type="http://schemas.openxmlformats.org/officeDocument/2006/relationships/oleObject" Target="embeddings/oleObject2.bin"/><Relationship Id="rId35" Type="http://schemas.openxmlformats.org/officeDocument/2006/relationships/image" Target="media/image9.emf"/><Relationship Id="rId43" Type="http://schemas.openxmlformats.org/officeDocument/2006/relationships/package" Target="embeddings/Microsoft_Visio_Drawing.vsdx"/><Relationship Id="rId48" Type="http://schemas.openxmlformats.org/officeDocument/2006/relationships/package" Target="embeddings/Microsoft_Visio_Drawing3.vsdx"/><Relationship Id="rId56" Type="http://schemas.openxmlformats.org/officeDocument/2006/relationships/package" Target="embeddings/Microsoft_Visio_Drawing7.vsdx"/><Relationship Id="rId64" Type="http://schemas.openxmlformats.org/officeDocument/2006/relationships/package" Target="embeddings/Microsoft_Visio_Drawing11.vsdx"/><Relationship Id="rId69" Type="http://schemas.openxmlformats.org/officeDocument/2006/relationships/package" Target="embeddings/Microsoft_Visio_Drawing14.vsdx"/><Relationship Id="rId77" Type="http://schemas.openxmlformats.org/officeDocument/2006/relationships/package" Target="embeddings/Microsoft_Visio_Drawing18.vsdx"/><Relationship Id="rId8" Type="http://schemas.openxmlformats.org/officeDocument/2006/relationships/settings" Target="settings.xml"/><Relationship Id="rId51" Type="http://schemas.openxmlformats.org/officeDocument/2006/relationships/image" Target="media/image20.emf"/><Relationship Id="rId72" Type="http://schemas.openxmlformats.org/officeDocument/2006/relationships/image" Target="media/image30.emf"/><Relationship Id="rId80" Type="http://schemas.openxmlformats.org/officeDocument/2006/relationships/package" Target="embeddings/Microsoft_Visio_Drawing20.vsdx"/><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3.emf"/><Relationship Id="rId33" Type="http://schemas.openxmlformats.org/officeDocument/2006/relationships/image" Target="media/image8.png"/><Relationship Id="rId38" Type="http://schemas.openxmlformats.org/officeDocument/2006/relationships/image" Target="media/image12.emf"/><Relationship Id="rId46" Type="http://schemas.openxmlformats.org/officeDocument/2006/relationships/package" Target="embeddings/Microsoft_Visio_Drawing2.vsdx"/><Relationship Id="rId59" Type="http://schemas.openxmlformats.org/officeDocument/2006/relationships/image" Target="media/image24.emf"/><Relationship Id="rId67" Type="http://schemas.openxmlformats.org/officeDocument/2006/relationships/package" Target="embeddings/Microsoft_Visio_Drawing13.vsdx"/><Relationship Id="rId20" Type="http://schemas.openxmlformats.org/officeDocument/2006/relationships/header" Target="header5.xml"/><Relationship Id="rId41" Type="http://schemas.openxmlformats.org/officeDocument/2006/relationships/image" Target="media/image15.emf"/><Relationship Id="rId54" Type="http://schemas.openxmlformats.org/officeDocument/2006/relationships/package" Target="embeddings/Microsoft_Visio_Drawing6.vsdx"/><Relationship Id="rId62" Type="http://schemas.openxmlformats.org/officeDocument/2006/relationships/package" Target="embeddings/Microsoft_Visio_Drawing10.vsdx"/><Relationship Id="rId70" Type="http://schemas.openxmlformats.org/officeDocument/2006/relationships/image" Target="media/image29.emf"/><Relationship Id="rId75" Type="http://schemas.openxmlformats.org/officeDocument/2006/relationships/package" Target="embeddings/Microsoft_Visio_Drawing17.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emf"/><Relationship Id="rId28" Type="http://schemas.openxmlformats.org/officeDocument/2006/relationships/oleObject" Target="embeddings/oleObject1.bin"/><Relationship Id="rId36" Type="http://schemas.openxmlformats.org/officeDocument/2006/relationships/image" Target="media/image10.emf"/><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footnotes" Target="footnotes.xml"/><Relationship Id="rId31" Type="http://schemas.openxmlformats.org/officeDocument/2006/relationships/image" Target="media/image7.png"/><Relationship Id="rId44" Type="http://schemas.openxmlformats.org/officeDocument/2006/relationships/image" Target="media/image17.emf"/><Relationship Id="rId52" Type="http://schemas.openxmlformats.org/officeDocument/2006/relationships/package" Target="embeddings/Microsoft_Visio_Drawing5.vsdx"/><Relationship Id="rId60" Type="http://schemas.openxmlformats.org/officeDocument/2006/relationships/package" Target="embeddings/Microsoft_Visio_Drawing9.vsdx"/><Relationship Id="rId65" Type="http://schemas.openxmlformats.org/officeDocument/2006/relationships/package" Target="embeddings/Microsoft_Visio_Drawing12.vsdx"/><Relationship Id="rId73" Type="http://schemas.openxmlformats.org/officeDocument/2006/relationships/package" Target="embeddings/Microsoft_Visio_Drawing16.vsdx"/><Relationship Id="rId78" Type="http://schemas.openxmlformats.org/officeDocument/2006/relationships/image" Target="media/image33.emf"/><Relationship Id="rId81"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www.iso20022.org" TargetMode="External"/><Relationship Id="rId39" Type="http://schemas.openxmlformats.org/officeDocument/2006/relationships/image" Target="media/image13.png"/><Relationship Id="rId34" Type="http://schemas.openxmlformats.org/officeDocument/2006/relationships/oleObject" Target="embeddings/oleObject4.bin"/><Relationship Id="rId50" Type="http://schemas.openxmlformats.org/officeDocument/2006/relationships/package" Target="embeddings/Microsoft_Visio_Drawing4.vsdx"/><Relationship Id="rId55" Type="http://schemas.openxmlformats.org/officeDocument/2006/relationships/image" Target="media/image22.emf"/><Relationship Id="rId76" Type="http://schemas.openxmlformats.org/officeDocument/2006/relationships/image" Target="media/image32.emf"/><Relationship Id="rId7" Type="http://schemas.openxmlformats.org/officeDocument/2006/relationships/styles" Target="styles.xml"/><Relationship Id="rId71" Type="http://schemas.openxmlformats.org/officeDocument/2006/relationships/package" Target="embeddings/Microsoft_Visio_Drawing15.vsdx"/><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image" Target="media/image2.emf"/><Relationship Id="rId40" Type="http://schemas.openxmlformats.org/officeDocument/2006/relationships/image" Target="media/image14.png"/><Relationship Id="rId45" Type="http://schemas.openxmlformats.org/officeDocument/2006/relationships/package" Target="embeddings/Microsoft_Visio_Drawing1.vsdx"/><Relationship Id="rId66"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ambalav\AppData\Local\Temp\Rar$DIa10016.24632\MDRPart1_ISO20022_1_5_SEG_doc_template_V8.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MSKTH6SNCJSU-2018047209-57944</_dlc_DocId>
    <_dlc_DocIdUrl xmlns="806285ac-449a-4fb1-8311-58d88e150cc7">
      <Url>https://swiftcorp.sharepoint.com/sites/ps-ow-standards%20team/_layouts/15/DocIdRedir.aspx?ID=MSKTH6SNCJSU-2018047209-57944</Url>
      <Description>MSKTH6SNCJSU-2018047209-57944</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bc9a7c05220699df7a45cc205456b379">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cf0b3663b897f973a91fb228f854f760"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FBE950-3739-4921-AD88-288CDBBF5CF3}">
  <ds:schemaRefs>
    <ds:schemaRef ds:uri="http://schemas.openxmlformats.org/officeDocument/2006/bibliography"/>
  </ds:schemaRefs>
</ds:datastoreItem>
</file>

<file path=customXml/itemProps2.xml><?xml version="1.0" encoding="utf-8"?>
<ds:datastoreItem xmlns:ds="http://schemas.openxmlformats.org/officeDocument/2006/customXml" ds:itemID="{10F22C08-9DB3-452F-AEB3-0A0702F60A4D}">
  <ds:schemaRefs>
    <ds:schemaRef ds:uri="http://schemas.microsoft.com/sharepoint/events"/>
  </ds:schemaRefs>
</ds:datastoreItem>
</file>

<file path=customXml/itemProps3.xml><?xml version="1.0" encoding="utf-8"?>
<ds:datastoreItem xmlns:ds="http://schemas.openxmlformats.org/officeDocument/2006/customXml" ds:itemID="{1FBF562C-7A26-4A9B-9F57-0F03AA50E58E}">
  <ds:schemaRefs>
    <ds:schemaRef ds:uri="http://schemas.microsoft.com/sharepoint/v3/contenttype/forms"/>
  </ds:schemaRefs>
</ds:datastoreItem>
</file>

<file path=customXml/itemProps4.xml><?xml version="1.0" encoding="utf-8"?>
<ds:datastoreItem xmlns:ds="http://schemas.openxmlformats.org/officeDocument/2006/customXml" ds:itemID="{A3DEA1C2-9566-4D32-8419-ECBA6819C8EB}">
  <ds:schemaRefs>
    <ds:schemaRef ds:uri="http://schemas.microsoft.com/office/2006/metadata/properties"/>
    <ds:schemaRef ds:uri="http://schemas.microsoft.com/office/infopath/2007/PartnerControls"/>
    <ds:schemaRef ds:uri="806285ac-449a-4fb1-8311-58d88e150cc7"/>
  </ds:schemaRefs>
</ds:datastoreItem>
</file>

<file path=customXml/itemProps5.xml><?xml version="1.0" encoding="utf-8"?>
<ds:datastoreItem xmlns:ds="http://schemas.openxmlformats.org/officeDocument/2006/customXml" ds:itemID="{C58EEA97-0C56-4A83-A251-B7A641C151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af52eb-d54c-4fad-a68e-84ff3f406d9d}" enabled="1" method="Privileged" siteId="{45b55e44-3503-4284-bbe1-0e6bf9fa1d0a}" removed="0"/>
</clbl:labelList>
</file>

<file path=docProps/app.xml><?xml version="1.0" encoding="utf-8"?>
<Properties xmlns="http://schemas.openxmlformats.org/officeDocument/2006/extended-properties" xmlns:vt="http://schemas.openxmlformats.org/officeDocument/2006/docPropsVTypes">
  <Template>MDRPart1_ISO20022_1_5_SEG_doc_template_V8</Template>
  <TotalTime>21</TotalTime>
  <Pages>109</Pages>
  <Words>8291</Words>
  <Characters>72041</Characters>
  <Application>Microsoft Office Word</Application>
  <DocSecurity>0</DocSecurity>
  <Lines>4136</Lines>
  <Paragraphs>3145</Paragraphs>
  <ScaleCrop>false</ScaleCrop>
  <HeadingPairs>
    <vt:vector size="2" baseType="variant">
      <vt:variant>
        <vt:lpstr>Title</vt:lpstr>
      </vt:variant>
      <vt:variant>
        <vt:i4>1</vt:i4>
      </vt:variant>
    </vt:vector>
  </HeadingPairs>
  <TitlesOfParts>
    <vt:vector size="1" baseType="lpstr">
      <vt:lpstr/>
    </vt:vector>
  </TitlesOfParts>
  <Company>S.W.I.F.T. SCRL</Company>
  <LinksUpToDate>false</LinksUpToDate>
  <CharactersWithSpaces>82715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AMBALAVANAN Viswa</dc:creator>
  <cp:keywords/>
  <dc:description/>
  <cp:lastModifiedBy>KUNTZ Vincent</cp:lastModifiedBy>
  <cp:revision>23</cp:revision>
  <cp:lastPrinted>2012-01-27T04:08:00Z</cp:lastPrinted>
  <dcterms:created xsi:type="dcterms:W3CDTF">2025-10-24T15:15:00Z</dcterms:created>
  <dcterms:modified xsi:type="dcterms:W3CDTF">2026-03-13T20:35:00Z</dcterms:modified>
  <cp:category>Product Family</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status">
    <vt:lpwstr>&lt;REVISION STATUS&gt;</vt:lpwstr>
  </property>
  <property fmtid="{D5CDD505-2E9C-101B-9397-08002B2CF9AE}" pid="3" name="Confidentiality">
    <vt:lpwstr>&lt;CONFIDENTIALITY&gt;</vt:lpwstr>
  </property>
  <property fmtid="{D5CDD505-2E9C-101B-9397-08002B2CF9AE}" pid="4" name="Revision number">
    <vt:lpwstr>&lt;Revision No.X&gt;</vt:lpwstr>
  </property>
  <property fmtid="{D5CDD505-2E9C-101B-9397-08002B2CF9AE}" pid="5" name="Revision date">
    <vt:lpwstr>&lt;RevDate: dd MM 2008&gt;</vt:lpwstr>
  </property>
  <property fmtid="{D5CDD505-2E9C-101B-9397-08002B2CF9AE}" pid="6" name="MSIP_Label_4868b825-edee-44ac-b7a2-e857f0213f31_Enabled">
    <vt:lpwstr>true</vt:lpwstr>
  </property>
  <property fmtid="{D5CDD505-2E9C-101B-9397-08002B2CF9AE}" pid="7" name="MSIP_Label_4868b825-edee-44ac-b7a2-e857f0213f31_SetDate">
    <vt:lpwstr>2022-07-01T10:58:20Z</vt:lpwstr>
  </property>
  <property fmtid="{D5CDD505-2E9C-101B-9397-08002B2CF9AE}" pid="8" name="MSIP_Label_4868b825-edee-44ac-b7a2-e857f0213f31_Method">
    <vt:lpwstr>Standard</vt:lpwstr>
  </property>
  <property fmtid="{D5CDD505-2E9C-101B-9397-08002B2CF9AE}" pid="9" name="MSIP_Label_4868b825-edee-44ac-b7a2-e857f0213f31_Name">
    <vt:lpwstr>Restricted - External</vt:lpwstr>
  </property>
  <property fmtid="{D5CDD505-2E9C-101B-9397-08002B2CF9AE}" pid="10" name="MSIP_Label_4868b825-edee-44ac-b7a2-e857f0213f31_SiteId">
    <vt:lpwstr>45b55e44-3503-4284-bbe1-0e6bf9fa1d0a</vt:lpwstr>
  </property>
  <property fmtid="{D5CDD505-2E9C-101B-9397-08002B2CF9AE}" pid="11" name="MSIP_Label_4868b825-edee-44ac-b7a2-e857f0213f31_ActionId">
    <vt:lpwstr>b411cc40-2e65-4b92-8773-2cba1f6af761</vt:lpwstr>
  </property>
  <property fmtid="{D5CDD505-2E9C-101B-9397-08002B2CF9AE}" pid="12" name="MSIP_Label_4868b825-edee-44ac-b7a2-e857f0213f31_ContentBits">
    <vt:lpwstr>0</vt:lpwstr>
  </property>
  <property fmtid="{D5CDD505-2E9C-101B-9397-08002B2CF9AE}" pid="13" name="MSIP_Label_6555cfae-cb2a-4680-b088-01ee30167f3b_Enabled">
    <vt:lpwstr>true</vt:lpwstr>
  </property>
  <property fmtid="{D5CDD505-2E9C-101B-9397-08002B2CF9AE}" pid="14" name="MSIP_Label_6555cfae-cb2a-4680-b088-01ee30167f3b_SetDate">
    <vt:lpwstr>2022-11-28T00:36:39Z</vt:lpwstr>
  </property>
  <property fmtid="{D5CDD505-2E9C-101B-9397-08002B2CF9AE}" pid="15" name="MSIP_Label_6555cfae-cb2a-4680-b088-01ee30167f3b_Method">
    <vt:lpwstr>Privileged</vt:lpwstr>
  </property>
  <property fmtid="{D5CDD505-2E9C-101B-9397-08002B2CF9AE}" pid="16" name="MSIP_Label_6555cfae-cb2a-4680-b088-01ee30167f3b_Name">
    <vt:lpwstr>General Business</vt:lpwstr>
  </property>
  <property fmtid="{D5CDD505-2E9C-101B-9397-08002B2CF9AE}" pid="17" name="MSIP_Label_6555cfae-cb2a-4680-b088-01ee30167f3b_SiteId">
    <vt:lpwstr>57c64fd4-66ca-49f5-ab38-2e67ef58e724</vt:lpwstr>
  </property>
  <property fmtid="{D5CDD505-2E9C-101B-9397-08002B2CF9AE}" pid="18" name="MSIP_Label_6555cfae-cb2a-4680-b088-01ee30167f3b_ActionId">
    <vt:lpwstr>82c34d60-1db9-4724-a238-b7deee96b720</vt:lpwstr>
  </property>
  <property fmtid="{D5CDD505-2E9C-101B-9397-08002B2CF9AE}" pid="19" name="MSIP_Label_6555cfae-cb2a-4680-b088-01ee30167f3b_ContentBits">
    <vt:lpwstr>0</vt:lpwstr>
  </property>
  <property fmtid="{D5CDD505-2E9C-101B-9397-08002B2CF9AE}" pid="20" name="ContentTypeId">
    <vt:lpwstr>0x010100AF2170D587CC8448838EF09DB853D25F</vt:lpwstr>
  </property>
  <property fmtid="{D5CDD505-2E9C-101B-9397-08002B2CF9AE}" pid="21" name="_dlc_DocIdItemGuid">
    <vt:lpwstr>39a30a0a-a4a7-4b82-aca5-d2b1d4d84b2c</vt:lpwstr>
  </property>
  <property fmtid="{D5CDD505-2E9C-101B-9397-08002B2CF9AE}" pid="22" name="MSIP_Label_1b7f8449-e5d3-4eba-8da7-ffd6ca5bf3e9_Enabled">
    <vt:lpwstr>true</vt:lpwstr>
  </property>
  <property fmtid="{D5CDD505-2E9C-101B-9397-08002B2CF9AE}" pid="23" name="MSIP_Label_1b7f8449-e5d3-4eba-8da7-ffd6ca5bf3e9_SetDate">
    <vt:lpwstr>2023-03-08T11:49:25Z</vt:lpwstr>
  </property>
  <property fmtid="{D5CDD505-2E9C-101B-9397-08002B2CF9AE}" pid="24" name="MSIP_Label_1b7f8449-e5d3-4eba-8da7-ffd6ca5bf3e9_Method">
    <vt:lpwstr>Privileged</vt:lpwstr>
  </property>
  <property fmtid="{D5CDD505-2E9C-101B-9397-08002B2CF9AE}" pid="25" name="MSIP_Label_1b7f8449-e5d3-4eba-8da7-ffd6ca5bf3e9_Name">
    <vt:lpwstr>1b7f8449-e5d3-4eba-8da7-ffd6ca5bf3e9</vt:lpwstr>
  </property>
  <property fmtid="{D5CDD505-2E9C-101B-9397-08002B2CF9AE}" pid="26" name="MSIP_Label_1b7f8449-e5d3-4eba-8da7-ffd6ca5bf3e9_SiteId">
    <vt:lpwstr>1e9b61e8-e590-4abc-b1af-24125e330d2a</vt:lpwstr>
  </property>
  <property fmtid="{D5CDD505-2E9C-101B-9397-08002B2CF9AE}" pid="27" name="MSIP_Label_1b7f8449-e5d3-4eba-8da7-ffd6ca5bf3e9_ActionId">
    <vt:lpwstr>8a8b6a12-3553-4828-9e8b-9192d12f34ee</vt:lpwstr>
  </property>
  <property fmtid="{D5CDD505-2E9C-101B-9397-08002B2CF9AE}" pid="28" name="MSIP_Label_1b7f8449-e5d3-4eba-8da7-ffd6ca5bf3e9_ContentBits">
    <vt:lpwstr>0</vt:lpwstr>
  </property>
  <property fmtid="{D5CDD505-2E9C-101B-9397-08002B2CF9AE}" pid="29" name="db.comClassification">
    <vt:lpwstr>External Communication</vt:lpwstr>
  </property>
  <property fmtid="{D5CDD505-2E9C-101B-9397-08002B2CF9AE}" pid="30" name="docLang">
    <vt:lpwstr>en</vt:lpwstr>
  </property>
</Properties>
</file>